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65bb" w14:paraId="26a65b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1103A3">
        <w:t>4</w:t>
      </w:r>
      <w:r w:rsidR="00E66941">
        <w:t xml:space="preserve"> St-</w:t>
      </w:r>
      <w:r w:rsidR="00B63F00">
        <w:t>2138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B63F00">
        <w:t>2138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 xml:space="preserve">1. Za dužnika </w:t>
      </w:r>
      <w:r w:rsidR="00B63F00">
        <w:t>POLJOZAJEDNICA d.o.o., Zagreb, Petrinjska 9,</w:t>
      </w:r>
      <w:r w:rsidR="00B63F00" w:rsidRPr="004D3A78">
        <w:t xml:space="preserve"> OIB:</w:t>
      </w:r>
      <w:r w:rsidR="00B63F00">
        <w:t xml:space="preserve"> </w:t>
      </w:r>
      <w:r w:rsidR="00B63F00" w:rsidRPr="0063357D">
        <w:t>93857914243</w:t>
      </w:r>
      <w:r w:rsidR="00614405">
        <w:t>.</w:t>
      </w:r>
    </w:p>
    <w:p w:rsidRDefault="00F81928" w:rsidP="00F81928" w:rsidR="00F81928">
      <w:pPr>
        <w:ind w:firstLine="708"/>
        <w:jc w:val="both"/>
      </w:pPr>
      <w:r>
        <w:t xml:space="preserve">2. Iznos duga evidentiran na temelju neizvršenih osnova za plaćanje je </w:t>
      </w:r>
      <w:r w:rsidR="00B63F00">
        <w:t>16.137,53</w:t>
      </w:r>
      <w:r w:rsidR="00FB50B9">
        <w:t xml:space="preserve"> </w:t>
      </w:r>
      <w:r>
        <w:t>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E7801">
        <w:t>1</w:t>
      </w:r>
      <w:r w:rsidR="00FB50B9">
        <w:t>6</w:t>
      </w:r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03A3"/>
    <w:rsid w:val="00114EAD"/>
    <w:rsid w:val="00185571"/>
    <w:rsid w:val="001E50FB"/>
    <w:rsid w:val="001E7801"/>
    <w:rsid w:val="001F272A"/>
    <w:rsid w:val="001F6933"/>
    <w:rsid w:val="002054E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357DD"/>
    <w:rsid w:val="0045172A"/>
    <w:rsid w:val="0046355B"/>
    <w:rsid w:val="0048594B"/>
    <w:rsid w:val="004B337A"/>
    <w:rsid w:val="004F3962"/>
    <w:rsid w:val="005150F4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50C0"/>
    <w:rsid w:val="00657B8E"/>
    <w:rsid w:val="007B5AFD"/>
    <w:rsid w:val="007C6FB0"/>
    <w:rsid w:val="007D5A5D"/>
    <w:rsid w:val="008155EE"/>
    <w:rsid w:val="008613BD"/>
    <w:rsid w:val="00863025"/>
    <w:rsid w:val="00871F01"/>
    <w:rsid w:val="008D5089"/>
    <w:rsid w:val="00920CA0"/>
    <w:rsid w:val="009419D8"/>
    <w:rsid w:val="00975CC6"/>
    <w:rsid w:val="00A71431"/>
    <w:rsid w:val="00AA13CA"/>
    <w:rsid w:val="00AC4528"/>
    <w:rsid w:val="00AD027A"/>
    <w:rsid w:val="00B07C12"/>
    <w:rsid w:val="00B22979"/>
    <w:rsid w:val="00B63F00"/>
    <w:rsid w:val="00B82F18"/>
    <w:rsid w:val="00B8496C"/>
    <w:rsid w:val="00BB7725"/>
    <w:rsid w:val="00C836B9"/>
    <w:rsid w:val="00C958E9"/>
    <w:rsid w:val="00CE7362"/>
    <w:rsid w:val="00D01B78"/>
    <w:rsid w:val="00D11D56"/>
    <w:rsid w:val="00D341A4"/>
    <w:rsid w:val="00D66226"/>
    <w:rsid w:val="00DD4625"/>
    <w:rsid w:val="00E16172"/>
    <w:rsid w:val="00E313F3"/>
    <w:rsid w:val="00E60025"/>
    <w:rsid w:val="00E66941"/>
    <w:rsid w:val="00EC3302"/>
    <w:rsid w:val="00ED6AA8"/>
    <w:rsid w:val="00F034D3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St-2138/2015-8</izvorni_sadrzaj>
    <derivirana_varijabla naziv="DomainObject.Oznaka_1">St-2138/2015-8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2138</izvorni_sadrzaj>
    <derivirana_varijabla naziv="DomainObject.Predmet.Broj_1">2138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St-2138/2015</izvorni_sadrzaj>
    <derivirana_varijabla naziv="DomainObject.Predmet.OznakaBroj_1">St-2138/2015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POLJOZAJEDNICA d.o.o. zastupanog po punomoćniku Marija Pajtak; Mirko Pajtak</izvorni_sadrzaj>
    <derivirana_varijabla naziv="DomainObject.Predmet.ProtustrankaFormated_1">  POLJOZAJEDNICA d.o.o. zastupanog po punomoćniku Marija Pajtak; Mirko Pajtak</derivirana_varijabla>
  </DomainObject.Predmet.ProtustrankaFormated>
  <DomainObject.Predmet.ProtustrankaFormatedOIB>
    <izvorni_sadrzaj>  POLJOZAJEDNICA d.o.o., OIB 93857914243 zastupanog po punomoćniku Marija Pajtak; Mirko Pajtak</izvorni_sadrzaj>
    <derivirana_varijabla naziv="DomainObject.Predmet.ProtustrankaFormatedOIB_1">  POLJOZAJEDNICA d.o.o., OIB 93857914243 zastupanog po punomoćniku Marija Pajtak; Mirko Pajtak</derivirana_varijabla>
  </DomainObject.Predmet.ProtustrankaFormatedOIB>
  <DomainObject.Predmet.ProtustrankaFormatedWithAdress>
    <izvorni_sadrzaj> POLJOZAJEDNICA d.o.o., Petrinjska 9, 10000 Zagreb zastupanog po punomoćniku Marija Pajtak; Mirko Pajtak</izvorni_sadrzaj>
    <derivirana_varijabla naziv="DomainObject.Predmet.ProtustrankaFormatedWithAdress_1"> POLJOZAJEDNICA d.o.o., Petrinjska 9, 10000 Zagreb zastupanog po punomoćniku Marija Pajtak; Mirko Pajtak</derivirana_varijabla>
  </DomainObject.Predmet.ProtustrankaFormatedWithAdress>
  <DomainObject.Predmet.ProtustrankaFormatedWithAdressOIB>
    <izvorni_sadrzaj> POLJOZAJEDNICA d.o.o., OIB 93857914243, Petrinjska 9, 10000 Zagreb zastupanog po punomoćniku Marija Pajtak; Mirko Pajtak</izvorni_sadrzaj>
    <derivirana_varijabla naziv="DomainObject.Predmet.ProtustrankaFormatedWithAdressOIB_1"> POLJOZAJEDNICA d.o.o., OIB 93857914243, Petrinjska 9, 10000 Zagreb zastupanog po punomoćniku Marija Pajtak; Mirko Pajtak</derivirana_varijabla>
  </DomainObject.Predmet.ProtustrankaFormatedWithAdressOIB>
  <DomainObject.Predmet.ProtustrankaWithAdress>
    <izvorni_sadrzaj>POLJOZAJEDNICA d.o.o. Petrinjska 9, 10000 Zagreb</izvorni_sadrzaj>
    <derivirana_varijabla naziv="DomainObject.Predmet.ProtustrankaWithAdress_1">POLJOZAJEDNICA d.o.o. Petrinjska 9, 10000 Zagreb</derivirana_varijabla>
  </DomainObject.Predmet.ProtustrankaWithAdress>
  <DomainObject.Predmet.ProtustrankaWithAdressOIB>
    <izvorni_sadrzaj>POLJOZAJEDNICA d.o.o., OIB 93857914243, Petrinjska 9, 10000 Zagreb</izvorni_sadrzaj>
    <derivirana_varijabla naziv="DomainObject.Predmet.ProtustrankaWithAdressOIB_1">POLJOZAJEDNICA d.o.o., OIB 93857914243, Petrinjska 9, 10000 Zagreb</derivirana_varijabla>
  </DomainObject.Predmet.ProtustrankaWithAdressOIB>
  <DomainObject.Predmet.ProtustrankaNazivFormated>
    <izvorni_sadrzaj>POLJOZAJEDNICA d.o.o.</izvorni_sadrzaj>
    <derivirana_varijabla naziv="DomainObject.Predmet.ProtustrankaNazivFormated_1">POLJOZAJEDNICA d.o.o.</derivirana_varijabla>
  </DomainObject.Predmet.ProtustrankaNazivFormated>
  <DomainObject.Predmet.ProtustrankaNazivFormatedOIB>
    <izvorni_sadrzaj>POLJOZAJEDNICA d.o.o., OIB 93857914243</izvorni_sadrzaj>
    <derivirana_varijabla naziv="DomainObject.Predmet.ProtustrankaNazivFormatedOIB_1">POLJOZAJEDNICA d.o.o., OIB 93857914243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POLJOZAJEDNICA d.o.o. zastupanog po punomoćniku Marija Pajtak; Mirko Pajtak</item>
    </izvorni_sadrzaj>
    <derivirana_varijabla naziv="DomainObject.Predmet.ProtuStrankaListFormated_1">
      <item>POLJOZAJEDNICA d.o.o. zastupanog po punomoćniku Marija Pajtak; Mirko Pajtak</item>
    </derivirana_varijabla>
  </DomainObject.Predmet.ProtuStrankaListFormated>
  <DomainObject.Predmet.ProtuStrankaListFormatedOIB>
    <izvorni_sadrzaj>
      <item>POLJOZAJEDNICA d.o.o., OIB 93857914243 zastupanog po punomoćniku Marija Pajtak; Mirko Pajtak</item>
    </izvorni_sadrzaj>
    <derivirana_varijabla naziv="DomainObject.Predmet.ProtuStrankaListFormatedOIB_1">
      <item>POLJOZAJEDNICA d.o.o., OIB 93857914243 zastupanog po punomoćniku Marija Pajtak; Mirko Pajtak</item>
    </derivirana_varijabla>
  </DomainObject.Predmet.ProtuStrankaListFormatedOIB>
  <DomainObject.Predmet.ProtuStrankaListFormatedWithAdress>
    <izvorni_sadrzaj>
      <item>POLJOZAJEDNICA d.o.o., Petrinjska 9, 10000 Zagreb zastupanog po punomoćniku Marija Pajtak; Mirko Pajtak</item>
    </izvorni_sadrzaj>
    <derivirana_varijabla naziv="DomainObject.Predmet.ProtuStrankaListFormatedWithAdress_1">
      <item>POLJOZAJEDNICA d.o.o., Petrinjska 9, 10000 Zagreb zastupanog po punomoćniku Marija Pajtak; Mirko Pajtak</item>
    </derivirana_varijabla>
  </DomainObject.Predmet.ProtuStrankaListFormatedWithAdress>
  <DomainObject.Predmet.ProtuStrankaListFormatedWithAdressOIB>
    <izvorni_sadrzaj>
      <item>POLJOZAJEDNICA d.o.o., OIB 93857914243, Petrinjska 9, 10000 Zagreb zastupanog po punomoćniku Marija Pajtak; Mirko Pajtak</item>
    </izvorni_sadrzaj>
    <derivirana_varijabla naziv="DomainObject.Predmet.ProtuStrankaListFormatedWithAdressOIB_1">
      <item>POLJOZAJEDNICA d.o.o., OIB 93857914243, Petrinjska 9, 10000 Zagreb zastupanog po punomoćniku Marija Pajtak; Mirko Pajtak</item>
    </derivirana_varijabla>
  </DomainObject.Predmet.ProtuStrankaListFormatedWithAdressOIB>
  <DomainObject.Predmet.ProtuStrankaListNazivFormated>
    <izvorni_sadrzaj>
      <item>POLJOZAJEDNICA d.o.o.</item>
    </izvorni_sadrzaj>
    <derivirana_varijabla naziv="DomainObject.Predmet.ProtuStrankaListNazivFormated_1">
      <item>POLJOZAJEDNICA d.o.o.</item>
    </derivirana_varijabla>
  </DomainObject.Predmet.ProtuStrankaListNazivFormated>
  <DomainObject.Predmet.ProtuStrankaListNazivFormatedOIB>
    <izvorni_sadrzaj>
      <item>POLJOZAJEDNICA d.o.o., OIB 93857914243</item>
    </izvorni_sadrzaj>
    <derivirana_varijabla naziv="DomainObject.Predmet.ProtuStrankaListNazivFormatedOIB_1">
      <item>POLJOZAJEDNICA d.o.o., OIB 93857914243</item>
    </derivirana_varijabla>
  </DomainObject.Predmet.ProtuStrankaListNazivFormatedOIB>
  <DomainObject.Predmet.OstaliListFormated>
    <izvorni_sadrzaj>
      <item>Marija Pajtak punomoćnik sudionika u postupku POLJOZAJEDNICA d.o.o.</item>
      <item>Mirko Pajtak punomoćnik sudionika u postupku POLJOZAJEDNICA d.o.o.</item>
    </izvorni_sadrzaj>
    <derivirana_varijabla naziv="DomainObject.Predmet.OstaliListFormated_1">
      <item>Marija Pajtak punomoćnik sudionika u postupku POLJOZAJEDNICA d.o.o.</item>
      <item>Mirko Pajtak punomoćnik sudionika u postupku POLJOZAJEDNICA d.o.o.</item>
    </derivirana_varijabla>
  </DomainObject.Predmet.OstaliListFormated>
  <DomainObject.Predmet.OstaliListFormatedOIB>
    <izvorni_sadrzaj>
      <item>Marija Pajtak, OIB 99363004055 punomoćnik sudionika u postupku POLJOZAJEDNICA d.o.o.</item>
      <item>Mirko Pajtak, OIB 34010608112 punomoćnik sudionika u postupku POLJOZAJEDNICA d.o.o.</item>
    </izvorni_sadrzaj>
    <derivirana_varijabla naziv="DomainObject.Predmet.OstaliListFormatedOIB_1">
      <item>Marija Pajtak, OIB 99363004055 punomoćnik sudionika u postupku POLJOZAJEDNICA d.o.o.</item>
      <item>Mirko Pajtak, OIB 34010608112 punomoćnik sudionika u postupku POLJOZAJEDNICA d.o.o.</item>
    </derivirana_varijabla>
  </DomainObject.Predmet.OstaliListFormatedOIB>
  <DomainObject.Predmet.OstaliListFormatedWithAdress>
    <izvorni_sadrzaj>
      <item>Marija Pajtak, Gornji Prečac 24, 10000 Zagreb punomoćnik sudionika u postupku POLJOZAJEDNICA d.o.o.</item>
      <item>Mirko Pajtak, Gornji Prečac 24, 10000 Zagreb punomoćnik sudionika u postupku POLJOZAJEDNICA d.o.o.</item>
    </izvorni_sadrzaj>
    <derivirana_varijabla naziv="DomainObject.Predmet.OstaliListFormatedWithAdress_1">
      <item>Marija Pajtak, Gornji Prečac 24, 10000 Zagreb punomoćnik sudionika u postupku POLJOZAJEDNICA d.o.o.</item>
      <item>Mirko Pajtak, Gornji Prečac 24, 10000 Zagreb punomoćnik sudionika u postupku POLJOZAJEDNICA d.o.o.</item>
    </derivirana_varijabla>
  </DomainObject.Predmet.OstaliListFormatedWithAdress>
  <DomainObject.Predmet.OstaliListFormatedWithAdressOIB>
    <izvorni_sadrzaj>
      <item>Marija Pajtak, OIB 99363004055, Gornji Prečac 24, 10000 Zagreb punomoćnik sudionika u postupku POLJOZAJEDNICA d.o.o.</item>
      <item>Mirko Pajtak, OIB 34010608112, Gornji Prečac 24, 10000 Zagreb punomoćnik sudionika u postupku POLJOZAJEDNICA d.o.o.</item>
    </izvorni_sadrzaj>
    <derivirana_varijabla naziv="DomainObject.Predmet.OstaliListFormatedWithAdressOIB_1">
      <item>Marija Pajtak, OIB 99363004055, Gornji Prečac 24, 10000 Zagreb punomoćnik sudionika u postupku POLJOZAJEDNICA d.o.o.</item>
      <item>Mirko Pajtak, OIB 34010608112, Gornji Prečac 24, 10000 Zagreb punomoćnik sudionika u postupku POLJOZAJEDNICA d.o.o.</item>
    </derivirana_varijabla>
  </DomainObject.Predmet.OstaliListFormatedWithAdressOIB>
  <DomainObject.Predmet.OstaliListNazivFormated>
    <izvorni_sadrzaj>
      <item>Marija Pajtak</item>
      <item>Mirko Pajtak</item>
    </izvorni_sadrzaj>
    <derivirana_varijabla naziv="DomainObject.Predmet.OstaliListNazivFormated_1">
      <item>Marija Pajtak</item>
      <item>Mirko Pajtak</item>
    </derivirana_varijabla>
  </DomainObject.Predmet.OstaliListNazivFormated>
  <DomainObject.Predmet.OstaliListNazivFormatedOIB>
    <izvorni_sadrzaj>
      <item>Marija Pajtak, OIB 99363004055</item>
      <item>Mirko Pajtak, OIB 34010608112</item>
    </izvorni_sadrzaj>
    <derivirana_varijabla naziv="DomainObject.Predmet.OstaliListNazivFormatedOIB_1">
      <item>Marija Pajtak, OIB 99363004055</item>
      <item>Mirko Pajtak, OIB 34010608112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St-2138/2015-8</izvorni_sadrzaj>
    <derivirana_varijabla naziv="DomainObject.PoslovniBrojDokumenta_1">St-2138/2015-8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POLJOZAJEDNICA d.o.o.</izvorni_sadrzaj>
    <derivirana_varijabla naziv="DomainObject.Predmet.ProtustrankaIDrugi_1">POLJOZAJEDNICA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POLJOZAJEDNICA d.o.o., OIB 93857914243, Petrinjska 9, 10000 Zagreb</izvorni_sadrzaj>
    <derivirana_varijabla naziv="DomainObject.Predmet.ProtustrankaIDrugiAdressOIB_1">POLJOZAJEDNICA d.o.o., OIB 93857914243, Petrinjska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POLJOZAJEDNICA d.o.o.</item>
      <item>Marija Pajtak</item>
      <item>Mirko Pajtak</item>
    </izvorni_sadrzaj>
    <derivirana_varijabla naziv="DomainObject.Predmet.SudioniciListNaziv_1">
      <item>FINA Regionalni centar Zagreb</item>
      <item>POLJOZAJEDNICA d.o.o.</item>
      <item>Marija Pajtak</item>
      <item>Mirko Pajtak</item>
    </derivirana_varijabla>
  </DomainObject.Predmet.SudioniciListNaziv>
  <DomainObject.Predmet.SudioniciListAdressOIB>
    <izvorni_sadrzaj>
      <item>POLJOZAJEDNICA d.o.o., OIB 93857914243, Petrinjska 9,10000 Zagreb</item>
      <item>FINA Regionalni centar Zagreb, OIB 85821130368, Trg Svibanjskih žrtava 1995. br.1,10000 Zagreb</item>
      <item>Marija Pajtak, OIB 99363004055, Gornji Prečac 24,10000 Zagreb</item>
      <item>Mirko Pajtak, OIB 34010608112, Gornji Prečac 24,10000 Zagreb</item>
    </izvorni_sadrzaj>
    <derivirana_varijabla naziv="DomainObject.Predmet.SudioniciListAdressOIB_1">
      <item>POLJOZAJEDNICA d.o.o., OIB 93857914243, Petrinjska 9,10000 Zagreb</item>
      <item>FINA Regionalni centar Zagreb, OIB 85821130368, Trg Svibanjskih žrtava 1995. br.1,10000 Zagreb</item>
      <item>Marija Pajtak, OIB 99363004055, Gornji Prečac 24,10000 Zagreb</item>
      <item>Mirko Pajtak, OIB 34010608112, Gornji Prečac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93857914243</item>
      <item>, OIB 99363004055</item>
      <item>, OIB 34010608112</item>
    </izvorni_sadrzaj>
    <derivirana_varijabla naziv="DomainObject.Predmet.SudioniciListNazivOIB_1">
      <item>, OIB 85821130368</item>
      <item>, OIB 93857914243</item>
      <item>, OIB 99363004055</item>
      <item>, OIB 34010608112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273</properties:Words>
  <properties:Characters>1450</properties:Characters>
  <properties:Lines>41</properties:Lines>
  <properties:Paragraphs>17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2015-12-16T07:33:00Z</cp:lastPrinted>
  <dcterms:modified xmlns:xsi="http://www.w3.org/2001/XMLSchema-instance" xsi:type="dcterms:W3CDTF">2015-12-16T07:43:00Z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St-2138/2015-8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