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71B9" w:rsidR="002A71B9" w:rsidRPr="002A71B9">
        <w:tc>
          <w:tcPr>
            <w:tcW w:type="dxa" w:w="2985"/>
            <w:hideMark/>
          </w:tcPr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71B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7b207f" w14:paraId="17b207f" w:rsidRDefault="002A71B9" w:rsidP="002A71B9" w:rsidR="002A71B9" w:rsidRPr="002A71B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71B9" w:rsidR="002A71B9" w:rsidRPr="002A71B9">
        <w:trPr>
          <w:jc w:val="right"/>
        </w:trPr>
        <w:tc>
          <w:tcPr>
            <w:tcW w:type="dxa" w:w="4320"/>
            <w:hideMark/>
          </w:tcPr>
          <w:p w:rsidRDefault="002A71B9" w:rsidP="00794B24" w:rsidR="002A71B9" w:rsidRPr="002A71B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A71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8B696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437/17-24</w:t>
            </w:r>
          </w:p>
        </w:tc>
      </w:tr>
    </w:tbl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794B2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4B24">
        <w:rPr>
          <w:rFonts w:hAnsi="Times New Roman" w:ascii="Times New Roman"/>
          <w:sz w:val="24"/>
          <w:szCs w:val="24"/>
        </w:rPr>
        <w:t>Trgovački sud u Varaždinu,</w:t>
      </w:r>
      <w:r w:rsidRPr="00794B2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794B24">
        <w:rPr>
          <w:rFonts w:hAnsi="Times New Roman" w:ascii="Times New Roman"/>
          <w:sz w:val="24"/>
          <w:szCs w:val="24"/>
        </w:rPr>
        <w:t xml:space="preserve">po sucu toga suda Kseniji Flack-Makitan, u stečajnom postupku koji se vodi </w:t>
      </w:r>
      <w:r w:rsidR="00794B24" w:rsidRPr="00794B24">
        <w:rPr>
          <w:rFonts w:hAnsi="Times New Roman" w:ascii="Times New Roman"/>
          <w:sz w:val="24"/>
          <w:szCs w:val="24"/>
        </w:rPr>
        <w:t>nad stečajnim dužnikom</w:t>
      </w:r>
      <w:r w:rsidR="00794B24" w:rsidRPr="00794B2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Energo Projects d.o.o. u stečaju, Vrhovljan, Gospodarska 12, Sveti Martin na Muri, OIB: 55279499369</w:t>
      </w:r>
      <w:r w:rsidR="00543D22" w:rsidRPr="00794B24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 w:rsidRPr="00794B24">
        <w:rPr>
          <w:rFonts w:eastAsia="Times New Roman" w:hAnsi="Times New Roman" w:ascii="Times New Roman"/>
          <w:sz w:val="24"/>
          <w:szCs w:val="24"/>
          <w:lang w:eastAsia="hr-HR"/>
        </w:rPr>
        <w:t xml:space="preserve">akon održanog ispitnog ročišta </w:t>
      </w:r>
      <w:r w:rsidR="00794B24" w:rsidRPr="00794B24">
        <w:rPr>
          <w:rFonts w:eastAsia="Times New Roman" w:hAnsi="Times New Roman" w:ascii="Times New Roman"/>
          <w:sz w:val="24"/>
          <w:szCs w:val="24"/>
          <w:lang w:eastAsia="hr-HR"/>
        </w:rPr>
        <w:t>13. ožujka</w:t>
      </w:r>
      <w:r w:rsidR="002A71B9" w:rsidRPr="00794B24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543D22" w:rsidRPr="00794B2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87C3C" w:rsidRPr="00794B24">
        <w:rPr>
          <w:rFonts w:hAnsi="Times New Roman" w:ascii="Times New Roman"/>
          <w:sz w:val="24"/>
          <w:szCs w:val="24"/>
        </w:rPr>
        <w:t xml:space="preserve">, dana </w:t>
      </w:r>
      <w:r w:rsidR="00794B24" w:rsidRPr="00794B24">
        <w:rPr>
          <w:rFonts w:hAnsi="Times New Roman" w:ascii="Times New Roman"/>
          <w:sz w:val="24"/>
          <w:szCs w:val="24"/>
        </w:rPr>
        <w:t xml:space="preserve">13. </w:t>
      </w:r>
      <w:r w:rsidR="00E153D6">
        <w:rPr>
          <w:rFonts w:hAnsi="Times New Roman" w:ascii="Times New Roman"/>
          <w:sz w:val="24"/>
          <w:szCs w:val="24"/>
        </w:rPr>
        <w:t xml:space="preserve">travnja </w:t>
      </w:r>
      <w:r w:rsidR="002A71B9" w:rsidRPr="00794B24">
        <w:rPr>
          <w:rFonts w:hAnsi="Times New Roman" w:ascii="Times New Roman"/>
          <w:sz w:val="24"/>
          <w:szCs w:val="24"/>
        </w:rPr>
        <w:t>2018</w:t>
      </w:r>
      <w:r w:rsidR="00587C3C" w:rsidRPr="00794B24">
        <w:rPr>
          <w:rFonts w:hAnsi="Times New Roman" w:ascii="Times New Roman"/>
          <w:sz w:val="24"/>
          <w:szCs w:val="24"/>
        </w:rPr>
        <w:t>. donosi</w:t>
      </w:r>
    </w:p>
    <w:p w:rsidRDefault="002A71B9" w:rsidP="00587C3C" w:rsidR="002A71B9" w:rsidRPr="00794B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794B2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794B24">
      <w:pPr>
        <w:jc w:val="center"/>
        <w:rPr>
          <w:rFonts w:hAnsi="Times New Roman" w:ascii="Times New Roman"/>
          <w:sz w:val="24"/>
          <w:szCs w:val="24"/>
        </w:rPr>
      </w:pPr>
      <w:r w:rsidRPr="00794B24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2A71B9" w:rsidP="004D508F" w:rsidR="002A71B9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A4667" w:rsidP="00CA4667" w:rsidR="00E153D6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W w:type="dxa" w:w="8047"/>
        <w:tblInd w:type="dxa" w:w="-67"/>
        <w:tblLayout w:type="fixed"/>
        <w:tblLook w:val="0000" w:noVBand="0" w:noHBand="0" w:lastColumn="0" w:firstColumn="0" w:lastRow="0" w:firstRow="0"/>
      </w:tblPr>
      <w:tblGrid>
        <w:gridCol w:w="600"/>
        <w:gridCol w:w="2627"/>
        <w:gridCol w:w="1708"/>
        <w:gridCol w:w="1694"/>
        <w:gridCol w:w="1418"/>
      </w:tblGrid>
      <w:tr w:rsidTr="00271AC8" w:rsidR="00E153D6" w:rsidRPr="00E153D6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R.</w:t>
            </w: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Ime i prezime vjerovnika</w:t>
            </w: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Plaća</w:t>
            </w:r>
          </w:p>
        </w:tc>
        <w:tc>
          <w:tcPr>
            <w:tcW w:type="dxa" w:w="1418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pBdr>
                <w:right w:space="4" w:sz="4" w:color="000000" w:val="single"/>
              </w:pBd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pBdr>
                <w:right w:space="4" w:sz="4" w:color="000000" w:val="single"/>
              </w:pBd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271AC8" w:rsidR="00E153D6" w:rsidRPr="00E153D6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NIKOLA BAŠEK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Josipa Broza 67, Ivanovec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28919680390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1.178,49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1.178,49</w:t>
            </w:r>
          </w:p>
        </w:tc>
      </w:tr>
      <w:tr w:rsidTr="00271AC8" w:rsidR="00E153D6" w:rsidRPr="00E153D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DAVOR BEDIĆ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Zrinskih 6, Štefanec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82022134015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3.073,47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3.073,47</w:t>
            </w:r>
          </w:p>
        </w:tc>
      </w:tr>
      <w:tr w:rsidTr="00271AC8" w:rsidR="00E153D6" w:rsidRPr="00E153D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MATIJA BEDIĆ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Križovec 22, Križovec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41037702805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1.764,70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1.764,70</w:t>
            </w:r>
          </w:p>
        </w:tc>
      </w:tr>
      <w:tr w:rsidTr="00271AC8" w:rsidR="00E153D6" w:rsidRPr="00E153D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4. 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DALIBOR BRODARIĆ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Štrukovec 109a, Štrukovec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69121424849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1.280,80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1.280,80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ZDRAVKO BUBEK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Balogovec 72, Mačkovec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39750110550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3.635,50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3.635,50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MARIO GOLUBIĆ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V. Nazora 62,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80263474947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3.474,46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3.474,46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ANĐELKO HAŽIĆ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Bukovec 12, Bukovec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o6012459897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1.880,03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1.880,03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JERONIM HLAPČIĆ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Zrinskih 4a, Ivanovec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9617638865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2.096,91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2.096,91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NIKOLA JAMBROŠIĆ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Cvjetna ulica 14, Celine, Podturen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56600820341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1.666,48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1.666,48</w:t>
            </w:r>
          </w:p>
        </w:tc>
      </w:tr>
      <w:tr w:rsidTr="00271AC8" w:rsidR="00E153D6" w:rsidRPr="00E153D6">
        <w:trPr>
          <w:trHeight w:val="765"/>
        </w:trPr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ZLATKO KARLOVČEC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Dunajska 3,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77998966865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1.713,18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1.713,18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JOSIP KOZAR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Zagrebačka 77, Ivanovec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19185653619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5.342,45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5.342,45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MATEJA KRALJ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J. Slavenskog 21, Belica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99898804285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1.852,86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1.852,86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ROBERT LEVAČIĆ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Zasadbreg 253,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38152078594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2.259,68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2.259,68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MARTIN MLINARIĆ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Zebanec Selo 68, Zebanec Selo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22735602931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1.661,65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1.661,65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MLADEN NOVOSEL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Šemovečkih žrtava 60, 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65416308779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1.468,44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1.468,44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GORAN PERČIĆ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Hlapičina 134, Hlapičina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69298564485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1.199,22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1.199,22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MILIVOJ PODVEZANEC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Ul. A. Šenoe 1, Sveti Križ, Mala Subotica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42885210039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1.070,72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1.070,72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MARKO PUCKO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Josipa Bajkovca 120, Savska Ves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94859356251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9-791,51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9-791,51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SNEŽAN PUCKO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Josipa Bajkovca 120, Savska Ves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97140200022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3.262,11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3.262,11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FILIP SITAR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Frankopanska 49,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78828685215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5.950,41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5.950,41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ALEKSANDAR SKLEPIĆ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Donji Koncovčak 67, Donji Koncovčak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63637971701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1.495,78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1.495,78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NINO ŠPRAJC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Marka Kovaća 20, Mursko 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92516007079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2.656,70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2.656,70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SINIŠA TOMAŠKOVIĆ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Trg Lj. Gaja 6, Jalkovec, 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31148025157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5.601,46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5.601,46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MARIJAN TURK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Donji Zebanec 5b, Donji Zebanec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13988396698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1.657,70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1.657,70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IVAN ZDOLEC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Čakovečka 15, Belica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84021457301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2.476,38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2.476,38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KRISTIJAN BALOG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Glavna 5,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89892483741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5.956,07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5.956,07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JURO BUNGIĆ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Zasadbreb 198b, Zasadbreg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41714938703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10.679,28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10.679,28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MARKO ĐURAŠIN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J. Broza Tita 58,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50811389321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8.377,08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8.377,08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NENAD GLAVINA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I.G. Kovačića 2,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93134784141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8.018,03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8.018,03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GORAN GORIČANEC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Ul. N. Pavića 4,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74248125568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11.211,94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11.211,94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EMIL HERGOTIĆ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Zebanec Selo 24, Zebanec </w:t>
            </w: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Selo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21435499172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6.132,39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6.132,39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32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AMRA HRLEC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Ul. O. Župančića 26,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29752411931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7.278,94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7.278,94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DOMINIK IVANOVIĆ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Bojana 84, Bojana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81198343408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4.849,50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4.849,50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MLADEN IVANOVIĆ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Bojana 84, Bojana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31468364955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7.368,67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7.368,67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IVAN KARLOVČEC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Glavna 5,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82403204294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4.517,37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4.517,37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MARIO KATALENIĆ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Hrvatskih branitelja 35, Žabnik,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44427179784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7.866,57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7.866,57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MIHAEL KOVAČEVIĆ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Remis 17, Gornji Kraljevec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26021204563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8.857,79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8.857,79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SAŠA KOZJAK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Dr. I. Novaka 16,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54390840519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7.664,00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7.664,00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BRANKO KRAJAČIĆ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Gradiščak 65, Gradiščak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62302107118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6.262,98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6.262,98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JURICA KUZMA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Vukanovec 49, G. Mihaljevec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579000437550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9.636,54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9.636,54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IGOR LEVAK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Jurice Muraja 2,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48494954368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10.914,02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10.914,02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ALEN LUDAŠ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Zlatarska 14a, Zagreb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93865169952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22.799,49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22.799,49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SINIŠA LUKAČIĆ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Remis 16, G. Kraljevec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59486128605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7.589,07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7.589,07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DANIJELA MAKOVEC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Brezovec 46a,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45712977131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6.371,72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6.371,72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GORAN MAKOVEC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Brezovec 46a,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92556110561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9.551,77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9.551,77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LUKA MARCIUŠ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Kalnička 18, Strahoninec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94103304553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6.398,09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6.398,09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MARTINA NOVAK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Zrinskih 27, Žabnik,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37928096894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4.545,93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4.545,93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LJUBOMIR PEJIĆ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Prvomajska 22, Strahoninec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o4518020357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9.785,93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9.785,93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SIMON PERČIĆ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Zrinskih 45, Žabnik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76215548573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12.699,06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12.699,06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DARIO RUŽIĆ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Đure Đakovića 1a, Nedelišće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66944116368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7.514,73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7.514,73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ZORAN RUŽIĆ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Đure Đakovića 1a, Nedelišće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89158184755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7.640,62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7.640,62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FILIP SITAR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Frankopanska 49,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78828685215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514,28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514,28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53.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NATALIJA SRŠA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Vukanovec 73, Vukanovec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43358361496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5.143,29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5.143,29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ALEN STOJKO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Hlapičina 84, Hlapičina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96725184392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2.013,82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2.013,82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HELENA ŠIMUNKOVIĆ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Zasadbreg 109a, Zasadbreg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87338699005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9.615,62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9.615,62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SINIŠA TOMAŠKOVIĆ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Trg Lj. Gaja 6, Jalkovec, </w:t>
            </w: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31148025157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2.215,20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2.215,20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57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DAMJAN VINKO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Donji Koncovčak 50, Selnica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99243209433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11.064,78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11.064,78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RADOVAN VRHAR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Donji Koncovčak 48, Selnica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81657377419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9.372,32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9.372,32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ALOJZ VRŠIĆ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Martinska 20,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12342195860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6.297,22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6.297,22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GORAN ZLATAREK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Ul. Braće Radić 35, Štefanec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64999357288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9.078,78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9.078,78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NEVEN ŽGANEC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Krištanovec 89, Krištanovec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7343432654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10.282,97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10.282,97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UKUPNO 1 - 61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355.536,95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355.536,95</w:t>
            </w:r>
          </w:p>
        </w:tc>
      </w:tr>
      <w:tr w:rsidTr="00271AC8" w:rsidR="00E153D6" w:rsidRPr="00E153D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Zagreb, Katančićeva 5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OIB: 18683136487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823.776,93</w:t>
            </w:r>
          </w:p>
        </w:tc>
      </w:tr>
    </w:tbl>
    <w:p w:rsidRDefault="00AC445F" w:rsidP="00CA4667" w:rsidR="00AC445F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AC445F" w:rsidP="00143D3E" w:rsidR="00AC445F">
      <w:pPr>
        <w:rPr>
          <w:rFonts w:hAnsi="Times New Roman" w:ascii="Times New Roman"/>
          <w:b/>
          <w:sz w:val="24"/>
          <w:szCs w:val="24"/>
        </w:rPr>
      </w:pPr>
    </w:p>
    <w:p w:rsidRDefault="004D508F" w:rsidP="00143D3E" w:rsidR="004D508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43D22" w:rsidP="00143D3E" w:rsidR="00543D22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C445F" w:rsidP="009D726E" w:rsidR="00AC445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E153D6" w:rsidP="009D726E" w:rsidR="00E153D6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W w:type="dxa" w:w="9606"/>
        <w:tblInd w:type="dxa" w:w="-67"/>
        <w:tblLayout w:type="fixed"/>
        <w:tblLook w:val="0000" w:noVBand="0" w:noHBand="0" w:lastColumn="0" w:firstColumn="0" w:lastRow="0" w:firstRow="0"/>
      </w:tblPr>
      <w:tblGrid>
        <w:gridCol w:w="1101"/>
        <w:gridCol w:w="2126"/>
        <w:gridCol w:w="1417"/>
        <w:gridCol w:w="1985"/>
        <w:gridCol w:w="1559"/>
        <w:gridCol w:w="1418"/>
      </w:tblGrid>
      <w:tr w:rsidTr="00271AC8" w:rsidR="00E153D6" w:rsidRPr="00E153D6">
        <w:tc>
          <w:tcPr>
            <w:tcW w:type="dxa" w:w="11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Redni broj prijavlj. tražbine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Adresa/sjedište vjerovnika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pBdr>
                <w:right w:space="4" w:sz="4" w:color="000000" w:val="single"/>
              </w:pBd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pBdr>
                <w:right w:space="4" w:sz="4" w:color="000000" w:val="single"/>
              </w:pBd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 xml:space="preserve">KOS TRANSPORTI d.o.o. 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99654943646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Cehovska 13, 42000 Varaždin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2.066,83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2.066,83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HABERKORN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Zastupan po odvjetniku Davoru Kuriliću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25339023257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Dr. Franje Tuđmana 16, Sveta Nedjelja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ar-SA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12.177,96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12.177,96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BAČANI TRANSPORTI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Zastupan po odvjetnici Nataliji Đurašin Tršinski iz Zaboka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15481866913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Matije Gupca 28, Zabok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405.682,71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405.682,71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4. 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KOMET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74845491867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Kalmana Mesarića 26, Prelog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10.423,75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10.423,75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USTANOVA ZA ZDRAVSTVENU SKRB MEDIKOL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22427089148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Dragutina Mandla 7,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474,18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474,18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HP – HRVATSKA POŠTA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87311810356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Jurišićeva 13,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2.853,17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2.853,17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7.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 xml:space="preserve">CWS-BOCO d.o.o. </w:t>
            </w: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Odvjetničkom uredu Dumančić, Rajković i Martić,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51026536351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Kovinska 4a,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14.132,66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14.132,66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8.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MIDI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74221603797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Kalnički odvojak 7, Ivanovec (Grad Čakovec)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1.100,00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1.100,00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9.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MESSER CROATIA PLIN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32179081874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Industrijska 1, Zaprešić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260.734,72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260.734,72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10.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KEMOKOP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12916703731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Industrijska ulica 10, Dugo Selo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14.383,88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14.383,88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11.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BUREAU VERITAS CROATIA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82798532151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Ciottina 17a, Rijeka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126.001,17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126.001,17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12.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STROJOPROMET – ZAGREB d.o.o.</w:t>
            </w: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 Zastupa po odvjetnici Ivani Binički Ložnjak iz Zagreba,Amruševa 8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97994010225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Zagrebačka 6, Šenkovec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428.645,08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428.645,08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13.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S-COLOR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odvjetnici Ivani Moravec iz Varaždina, B. Radić 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2702863174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Jalkovečka 52, Varaždin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5.703,69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5.703,69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14.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HIRŽIN COMMERCE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odvjetniku Luki Dorotić, Zagreb, Masarykova 21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27185252159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Hercegovačka 31, Varaždin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94.703,22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92.953,22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15.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METALNE KONSTRUKCIJE ŠVENDA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Zajedničkom odvjetničkom uredu Plavetić – Knežević – Kriković iz Čakovca, R. Boškovića 33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45963855489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Braće Vajs 14,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107.704,31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105.954,31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16.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GKP ČAKOM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14001865632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Mihovljan, Mihovljanska 10,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31.899,89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31.899,89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17.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ZAGREBAČKA BANKA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92963223473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Trg bana J. Jelačića 10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10.107.876,27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10.107.876,27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18.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EUROTEHNIKA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42818468021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Samoborska cesta 241, 10090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14.731,92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14.731,92</w:t>
            </w:r>
          </w:p>
        </w:tc>
      </w:tr>
      <w:tr w:rsidTr="00271AC8" w:rsidR="00E153D6" w:rsidRPr="00E153D6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19.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 xml:space="preserve">FINANCIJSKA AGENCIJA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85821130368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Zagreb, Ulica grada Vukovara 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2.031,03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2.031,03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 xml:space="preserve">ITCR d.o.o. 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odvjetniku Borisu Anišiću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40089036426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Savska cesta 41,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94.560,52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94.560,52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BRODSKA MONTAŽA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32639634433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Gospodarska 12, Vrhovljan 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40313 Sveti Martin na Muri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6.332.888,98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6.332.888,98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22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IDEF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16571759047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Kranjčevićeva 30,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18.042,50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18.042,50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23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IMPULS-LEASING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65918029671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Velimira Škorpika 24/1,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34.336,60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34.336,60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lastRenderedPageBreak/>
              <w:t>24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HRVATSKI TELEKOM d.d.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81793146560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Roberta Frangeša Mihanovića 9, Zagreb 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6.915,87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6.915,87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LA LOG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98319803940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Slatinska 1, 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10360 Sesvete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154.599,04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154.599,04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PORSCHE INTER AUTO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67492500921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Velimira Škorpika 21-23,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4.575,13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4.575,13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27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JUŽNI PROLAZ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Zastupan po odvjetniku Stipici Jakiću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23088119851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Majstorska 3,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86.080,42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86.080,42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28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18683136487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Katančićeva 5/a,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1.547.572,10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(ukupno prijavljeno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2.371.349,03)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1.547.572,10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29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EUROSIGMA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Zastupan po odvjetniku Petru Jurčić Vujičić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60690477713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Folnegovićeva 10,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374.193,94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374.193,94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30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EOS MATRIX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76674680107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Horvatova 82, 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62.937,84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62.937,84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31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MIP WEYLAND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odvjetniku Miroslavu Rendiću iz Varaždina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50959179052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Pušćine, Obrtnička 5, 40305 Nedelišće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7.619.716,15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7.619.716,15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32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PRIMABIRO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59042678148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Zrinsko Frankopanska 23, Čakovec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11.086,13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11.086,13</w:t>
            </w:r>
          </w:p>
        </w:tc>
      </w:tr>
      <w:tr w:rsidTr="00271AC8" w:rsidR="00E153D6" w:rsidRPr="00E153D6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18"/>
                <w:szCs w:val="24"/>
                <w:lang w:eastAsia="ar-SA"/>
              </w:rPr>
              <w:t>33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LINDSTROM d.o.o.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Zastupan po odvjetniku Vanji Marković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17796122877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 xml:space="preserve">Kovinska 4a, </w:t>
            </w:r>
          </w:p>
          <w:p w:rsidRDefault="00E153D6" w:rsidP="00E153D6" w:rsidR="00E153D6" w:rsidRPr="00E153D6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95.033,90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E153D6" w:rsidP="00E153D6" w:rsidR="00E153D6" w:rsidRPr="00E153D6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E153D6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95.033,90</w:t>
            </w:r>
          </w:p>
        </w:tc>
      </w:tr>
    </w:tbl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A71B9" w:rsidP="002A71B9" w:rsidR="002A71B9">
      <w:pPr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794B24">
        <w:rPr>
          <w:rFonts w:hAnsi="Times New Roman" w:ascii="Times New Roman"/>
          <w:sz w:val="24"/>
          <w:szCs w:val="24"/>
        </w:rPr>
        <w:t xml:space="preserve">13. </w:t>
      </w:r>
      <w:r w:rsidR="00E153D6">
        <w:rPr>
          <w:rFonts w:hAnsi="Times New Roman" w:ascii="Times New Roman"/>
          <w:sz w:val="24"/>
          <w:szCs w:val="24"/>
        </w:rPr>
        <w:t xml:space="preserve">travnja </w:t>
      </w:r>
      <w:r>
        <w:rPr>
          <w:rFonts w:hAnsi="Times New Roman" w:ascii="Times New Roman"/>
          <w:sz w:val="24"/>
          <w:szCs w:val="24"/>
        </w:rPr>
        <w:t>2018.</w:t>
      </w:r>
    </w:p>
    <w:p w:rsidRDefault="002A71B9" w:rsidP="002A71B9" w:rsidR="002A71B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543D22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sectPr w:rsidSect="00543D22" w:rsidR="002A71B9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1E2" w:rsidP="00702487" w:rsidR="007A01E2">
      <w:pPr>
        <w:spacing w:after="0"/>
      </w:pPr>
      <w:r>
        <w:separator/>
      </w:r>
    </w:p>
  </w:endnote>
  <w:endnote w:id="0" w:type="continuationSeparator">
    <w:p w:rsidRDefault="007A01E2" w:rsidP="00702487" w:rsidR="007A01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1E2" w:rsidP="00702487" w:rsidR="007A01E2">
      <w:pPr>
        <w:spacing w:after="0"/>
      </w:pPr>
      <w:r>
        <w:separator/>
      </w:r>
    </w:p>
  </w:footnote>
  <w:footnote w:id="0" w:type="continuationSeparator">
    <w:p w:rsidRDefault="007A01E2" w:rsidP="00702487" w:rsidR="007A01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26DC3">
          <w:rPr>
            <w:rFonts w:hAnsi="Times New Roman" w:ascii="Times New Roman"/>
            <w:noProof/>
            <w:sz w:val="24"/>
            <w:szCs w:val="24"/>
          </w:rPr>
          <w:t>6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794B24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>Poslovni broj: 5 St-</w:t>
        </w:r>
        <w:r w:rsidR="008B696C">
          <w:rPr>
            <w:rFonts w:hAnsi="Times New Roman" w:ascii="Times New Roman"/>
            <w:sz w:val="24"/>
            <w:szCs w:val="24"/>
          </w:rPr>
          <w:t>437/17-24</w:t>
        </w:r>
        <w:r w:rsidR="00587C3C">
          <w:rPr>
            <w:rFonts w:hAnsi="Times New Roman" w:ascii="Times New Roman"/>
            <w:sz w:val="24"/>
            <w:szCs w:val="24"/>
          </w:rPr>
          <w:tab/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A71B9"/>
    <w:rsid w:val="002C7475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5514F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9310A"/>
    <w:rsid w:val="00794B24"/>
    <w:rsid w:val="00797FC4"/>
    <w:rsid w:val="007A01E2"/>
    <w:rsid w:val="007A61BD"/>
    <w:rsid w:val="008512FB"/>
    <w:rsid w:val="00852A9E"/>
    <w:rsid w:val="00897461"/>
    <w:rsid w:val="008B696C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7627C"/>
    <w:rsid w:val="00AC445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DB45BB"/>
    <w:rsid w:val="00E153D6"/>
    <w:rsid w:val="00E91EBE"/>
    <w:rsid w:val="00EC12F9"/>
    <w:rsid w:val="00F2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AC445F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AC445F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5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</izvorni_sadrzaj>
    <derivirana_varijabla naziv="DomainObject.Predmet.PrimjedbaSuca_1">4 St-506/2017
Prileži Ovrv-2/18  od 28.2.2018.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Formated>
  <DomainObject.Predmet.OstaliList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FormatedOIB>
  <DomainObject.Predmet.OstaliListFormatedWithAdress>
    <izvorni_sadrzaj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izvorni_sadrzaj>
    <derivirana_varijabla naziv="DomainObject.Predmet.OstaliListFormatedWithAdress_1"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izvorni_sadrzaj>
    <derivirana_varijabla naziv="DomainObject.Predmet.OstaliListFormatedWithAdressOIB_1"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Naziv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NazivFormated>
  <DomainObject.Predmet.OstaliListNaziv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Naziv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  <item>, OIB 82798532151</item>
      <item>, OIB 11793113837</item>
    </izvorni_sadrzaj>
    <derivirana_varijabla naziv="DomainObject.Predmet.SudioniciListNazivOIB_1">
      <item>, OIB 55279499369</item>
      <item>, OIB null</item>
      <item>, OIB 93961825948</item>
      <item>, OIB 82798532151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FAA25-201E-47D9-98DF-68DF29005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1245</properties:Words>
  <properties:Characters>8093</properties:Characters>
  <properties:Lines>792</properties:Lines>
  <properties:Paragraphs>616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2018-04-16T06:51:00Z</cp:lastPrinted>
  <dcterms:modified xmlns:xsi="http://www.w3.org/2001/XMLSchema-instance" xsi:type="dcterms:W3CDTF">2018-04-18T11:29:00Z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(ST-437-17-24 TABLICA UTVRĐENIH I OSPORENIH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