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fb4fb" w14:paraId="defb4fb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546AF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DF6859">
        <w:t>3764</w:t>
      </w:r>
      <w:r w:rsidR="00471539">
        <w:t>/15</w:t>
      </w:r>
      <w:r w:rsidR="00C372D5">
        <w:t>-3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B15187">
      <w:pPr>
        <w:rPr>
          <w:b/>
        </w:rPr>
      </w:pPr>
    </w:p>
    <w:p w:rsidRDefault="00822950" w:rsidP="008B4E69" w:rsidR="00D66226" w:rsidRPr="00DF6859">
      <w:pPr>
        <w:jc w:val="both"/>
      </w:pPr>
      <w:r w:rsidRPr="00DF6859">
        <w:t xml:space="preserve">I </w:t>
      </w:r>
      <w:r w:rsidR="009C6F6E" w:rsidRPr="00DF6859">
        <w:tab/>
      </w:r>
      <w:r w:rsidR="008155EE" w:rsidRPr="00DF6859">
        <w:t>Z</w:t>
      </w:r>
      <w:r w:rsidR="00D66226" w:rsidRPr="00DF6859">
        <w:t xml:space="preserve">a </w:t>
      </w:r>
      <w:r w:rsidR="00AC4528" w:rsidRPr="00DF6859">
        <w:t>dužnik</w:t>
      </w:r>
      <w:r w:rsidRPr="00DF6859">
        <w:t>a</w:t>
      </w:r>
      <w:r w:rsidR="00760400" w:rsidRPr="00DF6859">
        <w:t xml:space="preserve"> </w:t>
      </w:r>
      <w:r w:rsidR="00DF6859" w:rsidRPr="00DF6859">
        <w:t>VESTTEST d.o.o., Oranice 26</w:t>
      </w:r>
      <w:r w:rsidR="003A5F54" w:rsidRPr="00DF6859">
        <w:t>,</w:t>
      </w:r>
      <w:r w:rsidR="00DF6859" w:rsidRPr="00DF6859">
        <w:t xml:space="preserve"> Zagreb,</w:t>
      </w:r>
      <w:r w:rsidR="003A5F54" w:rsidRPr="00DF6859">
        <w:t xml:space="preserve"> OIB: </w:t>
      </w:r>
      <w:r w:rsidR="00DF6859" w:rsidRPr="00DF6859">
        <w:t>29721814388</w:t>
      </w:r>
      <w:r w:rsidR="00636403" w:rsidRPr="00DF685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DF6859">
        <w:t>82.478,19</w:t>
      </w:r>
      <w:r w:rsidR="00337465">
        <w:t xml:space="preserve"> </w:t>
      </w:r>
      <w:r w:rsidR="00BA405E">
        <w:t xml:space="preserve">kn.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B5D"/>
    <w:rsid w:val="00014D0C"/>
    <w:rsid w:val="00114EAD"/>
    <w:rsid w:val="00116C2C"/>
    <w:rsid w:val="00157E59"/>
    <w:rsid w:val="00174ADC"/>
    <w:rsid w:val="001766F1"/>
    <w:rsid w:val="00185571"/>
    <w:rsid w:val="001A2995"/>
    <w:rsid w:val="001B02A5"/>
    <w:rsid w:val="001E50FB"/>
    <w:rsid w:val="001F6933"/>
    <w:rsid w:val="00230A63"/>
    <w:rsid w:val="002361D3"/>
    <w:rsid w:val="00257CA8"/>
    <w:rsid w:val="00262CA3"/>
    <w:rsid w:val="00263A36"/>
    <w:rsid w:val="00263D6D"/>
    <w:rsid w:val="00264D19"/>
    <w:rsid w:val="00297E94"/>
    <w:rsid w:val="002B758E"/>
    <w:rsid w:val="00315B37"/>
    <w:rsid w:val="00325398"/>
    <w:rsid w:val="00336B80"/>
    <w:rsid w:val="00337465"/>
    <w:rsid w:val="00342925"/>
    <w:rsid w:val="00381018"/>
    <w:rsid w:val="0038246E"/>
    <w:rsid w:val="003865B9"/>
    <w:rsid w:val="003A3753"/>
    <w:rsid w:val="003A5F54"/>
    <w:rsid w:val="003D35F9"/>
    <w:rsid w:val="003E3A15"/>
    <w:rsid w:val="003F0DDA"/>
    <w:rsid w:val="00413F4C"/>
    <w:rsid w:val="004423D4"/>
    <w:rsid w:val="004428CF"/>
    <w:rsid w:val="00461626"/>
    <w:rsid w:val="00471539"/>
    <w:rsid w:val="00481C6C"/>
    <w:rsid w:val="004A54B9"/>
    <w:rsid w:val="004B337A"/>
    <w:rsid w:val="004E0BAB"/>
    <w:rsid w:val="004F3962"/>
    <w:rsid w:val="0053446F"/>
    <w:rsid w:val="00572798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627F6A"/>
    <w:rsid w:val="00636403"/>
    <w:rsid w:val="00656BB6"/>
    <w:rsid w:val="00657B8E"/>
    <w:rsid w:val="00663C9A"/>
    <w:rsid w:val="006C372A"/>
    <w:rsid w:val="006E1ADB"/>
    <w:rsid w:val="006F2523"/>
    <w:rsid w:val="006F471E"/>
    <w:rsid w:val="00706B66"/>
    <w:rsid w:val="0071088F"/>
    <w:rsid w:val="00722BDB"/>
    <w:rsid w:val="00756A13"/>
    <w:rsid w:val="00760400"/>
    <w:rsid w:val="007715C3"/>
    <w:rsid w:val="00797850"/>
    <w:rsid w:val="007B5AFD"/>
    <w:rsid w:val="007D5A5D"/>
    <w:rsid w:val="008155EE"/>
    <w:rsid w:val="00822950"/>
    <w:rsid w:val="00837FD2"/>
    <w:rsid w:val="00845A68"/>
    <w:rsid w:val="008613BD"/>
    <w:rsid w:val="00863025"/>
    <w:rsid w:val="00865535"/>
    <w:rsid w:val="00871F01"/>
    <w:rsid w:val="008A3C09"/>
    <w:rsid w:val="008B4E69"/>
    <w:rsid w:val="008D134A"/>
    <w:rsid w:val="00920CA0"/>
    <w:rsid w:val="00927021"/>
    <w:rsid w:val="009419D8"/>
    <w:rsid w:val="009546AF"/>
    <w:rsid w:val="00971EEF"/>
    <w:rsid w:val="009C504D"/>
    <w:rsid w:val="009C5689"/>
    <w:rsid w:val="009C6F6E"/>
    <w:rsid w:val="009D4F16"/>
    <w:rsid w:val="00A23388"/>
    <w:rsid w:val="00A71431"/>
    <w:rsid w:val="00A72573"/>
    <w:rsid w:val="00AC2E3E"/>
    <w:rsid w:val="00AC4528"/>
    <w:rsid w:val="00AC6371"/>
    <w:rsid w:val="00AD027A"/>
    <w:rsid w:val="00B12655"/>
    <w:rsid w:val="00B1436C"/>
    <w:rsid w:val="00B15187"/>
    <w:rsid w:val="00B44B9D"/>
    <w:rsid w:val="00B72D17"/>
    <w:rsid w:val="00B82F18"/>
    <w:rsid w:val="00B85937"/>
    <w:rsid w:val="00B93860"/>
    <w:rsid w:val="00BA405E"/>
    <w:rsid w:val="00BB09B5"/>
    <w:rsid w:val="00C01FEC"/>
    <w:rsid w:val="00C11104"/>
    <w:rsid w:val="00C3565D"/>
    <w:rsid w:val="00C372D5"/>
    <w:rsid w:val="00C40BE8"/>
    <w:rsid w:val="00C73818"/>
    <w:rsid w:val="00C77BF8"/>
    <w:rsid w:val="00C80AFB"/>
    <w:rsid w:val="00C836B9"/>
    <w:rsid w:val="00C86B1A"/>
    <w:rsid w:val="00C958E9"/>
    <w:rsid w:val="00CD3E3C"/>
    <w:rsid w:val="00CE4381"/>
    <w:rsid w:val="00CE7362"/>
    <w:rsid w:val="00D01B78"/>
    <w:rsid w:val="00D104E2"/>
    <w:rsid w:val="00D30FCF"/>
    <w:rsid w:val="00D42F0C"/>
    <w:rsid w:val="00D44A49"/>
    <w:rsid w:val="00D50705"/>
    <w:rsid w:val="00D66226"/>
    <w:rsid w:val="00DA4C57"/>
    <w:rsid w:val="00DF6859"/>
    <w:rsid w:val="00E17C1C"/>
    <w:rsid w:val="00E30EE6"/>
    <w:rsid w:val="00E67EE2"/>
    <w:rsid w:val="00E7728A"/>
    <w:rsid w:val="00E85383"/>
    <w:rsid w:val="00EA353E"/>
    <w:rsid w:val="00EA74E7"/>
    <w:rsid w:val="00EB1936"/>
    <w:rsid w:val="00EC3302"/>
    <w:rsid w:val="00ED6AA8"/>
    <w:rsid w:val="00EF2EA2"/>
    <w:rsid w:val="00EF30E9"/>
    <w:rsid w:val="00EF419F"/>
    <w:rsid w:val="00F034D3"/>
    <w:rsid w:val="00F121F1"/>
    <w:rsid w:val="00F125C6"/>
    <w:rsid w:val="00F4686C"/>
    <w:rsid w:val="00F8310C"/>
    <w:rsid w:val="00FA5872"/>
    <w:rsid w:val="00FD2D0B"/>
    <w:rsid w:val="00FD78CF"/>
    <w:rsid w:val="00FE61DD"/>
    <w:rsid w:val="00FF1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72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72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72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72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72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72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72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72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72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72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3764</izvorni_sadrzaj>
    <derivirana_varijabla naziv="DomainObject.Predmet.Broj_1">3764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St-3764/2015</izvorni_sadrzaj>
    <derivirana_varijabla naziv="DomainObject.Predmet.OznakaBroj_1">St-3764/2015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VESTTEST d.o.o.</izvorni_sadrzaj>
    <derivirana_varijabla naziv="DomainObject.Predmet.ProtustrankaFormated_1">  VESTTEST d.o.o.</derivirana_varijabla>
  </DomainObject.Predmet.ProtustrankaFormated>
  <DomainObject.Predmet.ProtustrankaFormatedOIB>
    <izvorni_sadrzaj>  VESTTEST d.o.o., OIB 29721814388</izvorni_sadrzaj>
    <derivirana_varijabla naziv="DomainObject.Predmet.ProtustrankaFormatedOIB_1">  VESTTEST d.o.o., OIB 29721814388</derivirana_varijabla>
  </DomainObject.Predmet.ProtustrankaFormatedOIB>
  <DomainObject.Predmet.ProtustrankaFormatedWithAdress>
    <izvorni_sadrzaj> VESTTEST d.o.o., Oranice 26, 10000 Zagreb</izvorni_sadrzaj>
    <derivirana_varijabla naziv="DomainObject.Predmet.ProtustrankaFormatedWithAdress_1"> VESTTEST d.o.o., Oranice 26, 10000 Zagreb</derivirana_varijabla>
  </DomainObject.Predmet.ProtustrankaFormatedWithAdress>
  <DomainObject.Predmet.ProtustrankaFormatedWithAdressOIB>
    <izvorni_sadrzaj> VESTTEST d.o.o., OIB 29721814388, Oranice 26, 10000 Zagreb</izvorni_sadrzaj>
    <derivirana_varijabla naziv="DomainObject.Predmet.ProtustrankaFormatedWithAdressOIB_1"> VESTTEST d.o.o., OIB 29721814388, Oranice 26, 10000 Zagreb</derivirana_varijabla>
  </DomainObject.Predmet.ProtustrankaFormatedWithAdressOIB>
  <DomainObject.Predmet.ProtustrankaWithAdress>
    <izvorni_sadrzaj>VESTTEST d.o.o. Oranice 26, 10000 Zagreb</izvorni_sadrzaj>
    <derivirana_varijabla naziv="DomainObject.Predmet.ProtustrankaWithAdress_1">VESTTEST d.o.o. Oranice 26, 10000 Zagreb</derivirana_varijabla>
  </DomainObject.Predmet.ProtustrankaWithAdress>
  <DomainObject.Predmet.ProtustrankaWithAdressOIB>
    <izvorni_sadrzaj>VESTTEST d.o.o., OIB 29721814388, Oranice 26, 10000 Zagreb</izvorni_sadrzaj>
    <derivirana_varijabla naziv="DomainObject.Predmet.ProtustrankaWithAdressOIB_1">VESTTEST d.o.o., OIB 29721814388, Oranice 26, 10000 Zagreb</derivirana_varijabla>
  </DomainObject.Predmet.ProtustrankaWithAdressOIB>
  <DomainObject.Predmet.ProtustrankaNazivFormated>
    <izvorni_sadrzaj>VESTTEST d.o.o.</izvorni_sadrzaj>
    <derivirana_varijabla naziv="DomainObject.Predmet.ProtustrankaNazivFormated_1">VESTTEST d.o.o.</derivirana_varijabla>
  </DomainObject.Predmet.ProtustrankaNazivFormated>
  <DomainObject.Predmet.ProtustrankaNazivFormatedOIB>
    <izvorni_sadrzaj>VESTTEST d.o.o., OIB 29721814388</izvorni_sadrzaj>
    <derivirana_varijabla naziv="DomainObject.Predmet.ProtustrankaNazivFormatedOIB_1">VESTTEST d.o.o., OIB 29721814388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VESTTEST d.o.o.</item>
    </izvorni_sadrzaj>
    <derivirana_varijabla naziv="DomainObject.Predmet.ProtuStrankaListFormated_1">
      <item>VESTTEST d.o.o.</item>
    </derivirana_varijabla>
  </DomainObject.Predmet.ProtuStrankaListFormated>
  <DomainObject.Predmet.ProtuStrankaListFormatedOIB>
    <izvorni_sadrzaj>
      <item>VESTTEST d.o.o., OIB 29721814388</item>
    </izvorni_sadrzaj>
    <derivirana_varijabla naziv="DomainObject.Predmet.ProtuStrankaListFormatedOIB_1">
      <item>VESTTEST d.o.o., OIB 29721814388</item>
    </derivirana_varijabla>
  </DomainObject.Predmet.ProtuStrankaListFormatedOIB>
  <DomainObject.Predmet.ProtuStrankaListFormatedWithAdress>
    <izvorni_sadrzaj>
      <item>VESTTEST d.o.o., Oranice 26, 10000 Zagreb</item>
    </izvorni_sadrzaj>
    <derivirana_varijabla naziv="DomainObject.Predmet.ProtuStrankaListFormatedWithAdress_1">
      <item>VESTTEST d.o.o., Oranice 26, 10000 Zagreb</item>
    </derivirana_varijabla>
  </DomainObject.Predmet.ProtuStrankaListFormatedWithAdress>
  <DomainObject.Predmet.ProtuStrankaListFormatedWithAdressOIB>
    <izvorni_sadrzaj>
      <item>VESTTEST d.o.o., OIB 29721814388, Oranice 26, 10000 Zagreb</item>
    </izvorni_sadrzaj>
    <derivirana_varijabla naziv="DomainObject.Predmet.ProtuStrankaListFormatedWithAdressOIB_1">
      <item>VESTTEST d.o.o., OIB 29721814388, Oranice 26, 10000 Zagreb</item>
    </derivirana_varijabla>
  </DomainObject.Predmet.ProtuStrankaListFormatedWithAdressOIB>
  <DomainObject.Predmet.ProtuStrankaListNazivFormated>
    <izvorni_sadrzaj>
      <item>VESTTEST d.o.o.</item>
    </izvorni_sadrzaj>
    <derivirana_varijabla naziv="DomainObject.Predmet.ProtuStrankaListNazivFormated_1">
      <item>VESTTEST d.o.o.</item>
    </derivirana_varijabla>
  </DomainObject.Predmet.ProtuStrankaListNazivFormated>
  <DomainObject.Predmet.ProtuStrankaListNazivFormatedOIB>
    <izvorni_sadrzaj>
      <item>VESTTEST d.o.o., OIB 29721814388</item>
    </izvorni_sadrzaj>
    <derivirana_varijabla naziv="DomainObject.Predmet.ProtuStrankaListNazivFormatedOIB_1">
      <item>VESTTEST d.o.o., OIB 29721814388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VESTTEST d.o.o.</izvorni_sadrzaj>
    <derivirana_varijabla naziv="DomainObject.Predmet.ProtustrankaIDrugi_1">VESTTEST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VESTTEST d.o.o., OIB 29721814388, Oranice 26, 10000 Zagreb</izvorni_sadrzaj>
    <derivirana_varijabla naziv="DomainObject.Predmet.ProtustrankaIDrugiAdressOIB_1">VESTTEST d.o.o., OIB 29721814388, Oranice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VESTTEST d.o.o.</item>
    </izvorni_sadrzaj>
    <derivirana_varijabla naziv="DomainObject.Predmet.SudioniciListNaziv_1">
      <item>FINA Regionalni centar Zagreb</item>
      <item>VESTTEST d.o.o.</item>
    </derivirana_varijabla>
  </DomainObject.Predmet.SudioniciListNaziv>
  <DomainObject.Predmet.SudioniciListAdressOIB>
    <izvorni_sadrzaj>
      <item>FINA Regionalni centar Zagreb, OIB 85821130368, Trg svibanjskih žrtava 1995 br. 1,10000 Zagreb</item>
      <item>VESTTEST d.o.o., OIB 29721814388, Oranice 26,10000 Zagreb</item>
    </izvorni_sadrzaj>
    <derivirana_varijabla naziv="DomainObject.Predmet.SudioniciListAdressOIB_1">
      <item>FINA Regionalni centar Zagreb, OIB 85821130368, Trg svibanjskih žrtava 1995 br. 1,10000 Zagreb</item>
      <item>VESTTEST d.o.o., OIB 29721814388, Oranice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29721814388</item>
    </izvorni_sadrzaj>
    <derivirana_varijabla naziv="DomainObject.Predmet.SudioniciListNazivOIB_1">
      <item>, OIB 85821130368</item>
      <item>, OIB 29721814388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3135C1-C7CE-48CE-B9E4-6147F453E8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1304</properties:Characters>
  <properties:Lines>44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2016-02-19T15:19:00Z</dcterms:created>
  <dc:creator>ilukac</dc:creator>
  <cp:lastModifiedBy>Tanja Štraubert</cp:lastModifiedBy>
  <cp:lastPrinted>2016-02-22T09:06:00Z</cp:lastPrinted>
  <dcterms:modified xmlns:xsi="http://www.w3.org/2001/XMLSchema-instance" xsi:type="dcterms:W3CDTF">2016-02-22T09:06:00Z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