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d9a07" w14:paraId="83d9a07" w:rsidRDefault="00DE2463" w:rsidP="00F754BA" w:rsidR="00DE2463" w:rsidRPr="00D922AD">
      <w:pPr>
        <w:ind w:firstLine="708"/>
        <w15:collapsed w:val="false"/>
        <w:rPr>
          <w:lang w:val="hr-HR"/>
        </w:rPr>
      </w:pPr>
      <w:bookmarkStart w:name="_GoBack" w:id="0"/>
      <w:bookmarkEnd w:id="0"/>
      <w:r w:rsidRPr="00D922AD">
        <w:rPr>
          <w:lang w:eastAsia="hr-HR"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DE2463" w:rsidP="00C93F83" w:rsidR="001253F1" w:rsidRPr="00D922AD">
      <w:pPr>
        <w:spacing w:before="40"/>
        <w:rPr>
          <w:rFonts w:cs="Times New Roman" w:hAnsi="Times New Roman" w:ascii="Times New Roman"/>
          <w:sz w:val="24"/>
          <w:szCs w:val="24"/>
          <w:lang w:val="hr-HR"/>
        </w:rPr>
      </w:pPr>
      <w:r w:rsidRPr="00D922AD">
        <w:rPr>
          <w:rFonts w:cs="Times New Roman" w:hAnsi="Times New Roman" w:ascii="Times New Roman"/>
          <w:sz w:val="24"/>
          <w:szCs w:val="24"/>
          <w:lang w:val="hr-HR"/>
        </w:rPr>
        <w:t>REPUBLIKA HRVATSKA</w:t>
      </w:r>
      <w:r w:rsidR="001253F1" w:rsidRPr="00D922AD">
        <w:rPr>
          <w:rFonts w:cs="Times New Roman" w:hAnsi="Times New Roman" w:ascii="Times New Roman"/>
          <w:sz w:val="24"/>
          <w:szCs w:val="24"/>
          <w:lang w:val="hr-HR"/>
        </w:rPr>
        <w:tab/>
      </w:r>
      <w:r w:rsidR="001253F1" w:rsidRPr="00D922AD">
        <w:rPr>
          <w:rFonts w:cs="Times New Roman" w:hAnsi="Times New Roman" w:ascii="Times New Roman"/>
          <w:sz w:val="24"/>
          <w:szCs w:val="24"/>
          <w:lang w:val="hr-HR"/>
        </w:rPr>
        <w:tab/>
      </w:r>
      <w:r w:rsidR="001253F1" w:rsidRPr="00D922AD">
        <w:rPr>
          <w:rFonts w:cs="Times New Roman" w:hAnsi="Times New Roman" w:ascii="Times New Roman"/>
          <w:sz w:val="24"/>
          <w:szCs w:val="24"/>
          <w:lang w:val="hr-HR"/>
        </w:rPr>
        <w:tab/>
      </w:r>
      <w:r w:rsidR="001253F1" w:rsidRPr="00D922AD">
        <w:rPr>
          <w:rFonts w:cs="Times New Roman" w:hAnsi="Times New Roman" w:ascii="Times New Roman"/>
          <w:sz w:val="24"/>
          <w:szCs w:val="24"/>
          <w:lang w:val="hr-HR"/>
        </w:rPr>
        <w:tab/>
      </w:r>
    </w:p>
    <w:p w:rsidRDefault="001253F1" w:rsidP="0069150A" w:rsidR="001253F1" w:rsidRPr="00D922AD">
      <w:pPr>
        <w:rPr>
          <w:rFonts w:cs="Times New Roman" w:hAnsi="Times New Roman" w:ascii="Times New Roman"/>
          <w:sz w:val="24"/>
          <w:szCs w:val="24"/>
          <w:lang w:val="hr-HR"/>
        </w:rPr>
      </w:pPr>
      <w:r w:rsidRPr="00D922AD">
        <w:rPr>
          <w:rFonts w:cs="Times New Roman" w:hAnsi="Times New Roman" w:ascii="Times New Roman"/>
          <w:sz w:val="24"/>
          <w:szCs w:val="24"/>
          <w:lang w:val="hr-HR"/>
        </w:rPr>
        <w:t>TRGOVAČKI SUD U SPLITU</w:t>
      </w:r>
      <w:r w:rsidRPr="00D922AD">
        <w:rPr>
          <w:rFonts w:cs="Times New Roman" w:hAnsi="Times New Roman" w:ascii="Times New Roman"/>
          <w:sz w:val="24"/>
          <w:szCs w:val="24"/>
          <w:lang w:val="hr-HR"/>
        </w:rPr>
        <w:tab/>
      </w:r>
      <w:r w:rsidRPr="00D922AD">
        <w:rPr>
          <w:rFonts w:cs="Times New Roman" w:hAnsi="Times New Roman" w:ascii="Times New Roman"/>
          <w:sz w:val="24"/>
          <w:szCs w:val="24"/>
          <w:lang w:val="hr-HR"/>
        </w:rPr>
        <w:tab/>
      </w:r>
      <w:r w:rsidRPr="00D922AD">
        <w:rPr>
          <w:rFonts w:cs="Times New Roman" w:hAnsi="Times New Roman" w:ascii="Times New Roman"/>
          <w:sz w:val="24"/>
          <w:szCs w:val="24"/>
          <w:lang w:val="hr-HR"/>
        </w:rPr>
        <w:tab/>
      </w:r>
      <w:r w:rsidRPr="00D922AD">
        <w:rPr>
          <w:rFonts w:cs="Times New Roman" w:hAnsi="Times New Roman" w:ascii="Times New Roman"/>
          <w:sz w:val="24"/>
          <w:szCs w:val="24"/>
          <w:lang w:val="hr-HR"/>
        </w:rPr>
        <w:tab/>
      </w:r>
      <w:r w:rsidRPr="00D922AD">
        <w:rPr>
          <w:rFonts w:cs="Times New Roman" w:hAnsi="Times New Roman" w:ascii="Times New Roman"/>
          <w:sz w:val="24"/>
          <w:szCs w:val="24"/>
          <w:lang w:val="hr-HR"/>
        </w:rPr>
        <w:tab/>
      </w:r>
      <w:r w:rsidRPr="00D922AD">
        <w:rPr>
          <w:rFonts w:cs="Times New Roman" w:hAnsi="Times New Roman" w:ascii="Times New Roman"/>
          <w:sz w:val="24"/>
          <w:szCs w:val="24"/>
          <w:lang w:val="hr-HR"/>
        </w:rPr>
        <w:tab/>
      </w:r>
    </w:p>
    <w:p w:rsidRDefault="001253F1" w:rsidP="00C93F83" w:rsidR="001253F1" w:rsidRPr="00D922AD">
      <w:pPr>
        <w:rPr>
          <w:rFonts w:cs="Times New Roman" w:hAnsi="Times New Roman" w:ascii="Times New Roman"/>
          <w:sz w:val="24"/>
          <w:szCs w:val="24"/>
          <w:lang w:val="hr-HR"/>
        </w:rPr>
      </w:pPr>
      <w:r w:rsidRPr="00D922AD">
        <w:rPr>
          <w:rFonts w:cs="Times New Roman" w:hAnsi="Times New Roman" w:ascii="Times New Roman"/>
          <w:sz w:val="24"/>
          <w:szCs w:val="24"/>
          <w:lang w:val="hr-HR"/>
        </w:rPr>
        <w:t>Split, Sukoišanska 6</w:t>
      </w:r>
    </w:p>
    <w:p w:rsidRDefault="001253F1" w:rsidP="00C93F83" w:rsidR="001253F1" w:rsidRPr="00D922AD">
      <w:pPr>
        <w:spacing w:after="200" w:before="200"/>
        <w:jc w:val="center"/>
        <w:rPr>
          <w:rFonts w:cs="Times New Roman" w:hAnsi="Times New Roman" w:ascii="Times New Roman"/>
          <w:sz w:val="24"/>
          <w:szCs w:val="24"/>
          <w:lang w:val="hr-HR"/>
        </w:rPr>
      </w:pPr>
      <w:r w:rsidRPr="00D922AD">
        <w:rPr>
          <w:rFonts w:cs="Times New Roman" w:hAnsi="Times New Roman" w:ascii="Times New Roman"/>
          <w:sz w:val="24"/>
          <w:szCs w:val="24"/>
          <w:lang w:val="hr-HR"/>
        </w:rPr>
        <w:t xml:space="preserve">R E P U B L I K A    H R V A T S K A </w:t>
      </w:r>
    </w:p>
    <w:p w:rsidRDefault="001253F1" w:rsidP="00C93F83" w:rsidR="001253F1" w:rsidRPr="00D922AD">
      <w:pPr>
        <w:pStyle w:val="Naslov1"/>
        <w:spacing w:after="200" w:before="200"/>
      </w:pPr>
      <w:r w:rsidRPr="00D922AD">
        <w:rPr>
          <w:b w:val="false"/>
        </w:rPr>
        <w:t xml:space="preserve">R J E Š E N J E </w:t>
      </w:r>
    </w:p>
    <w:p w:rsidRDefault="001253F1" w:rsidP="00C93F83" w:rsidR="001253F1" w:rsidRPr="00D922AD">
      <w:r w:rsidRPr="00D922AD">
        <w:rPr>
          <w:rFonts w:cs="Times New Roman" w:hAnsi="Times New Roman" w:ascii="Times New Roman"/>
          <w:sz w:val="24"/>
          <w:szCs w:val="24"/>
          <w:lang w:val="hr-HR"/>
        </w:rPr>
        <w:tab/>
        <w:t xml:space="preserve">Trgovački sud u Splitu, po stečajnoj sutkinji ovog suda Ani Golub Gruić, u stečajnom postupku nad stečajnim dužnikom </w:t>
      </w:r>
      <w:r w:rsidRPr="00D922AD">
        <w:rPr>
          <w:rFonts w:cs="Times New Roman" w:eastAsia="Calibri" w:hAnsi="Times New Roman" w:ascii="Times New Roman"/>
          <w:sz w:val="24"/>
          <w:szCs w:val="24"/>
          <w:lang w:val="hr-HR"/>
        </w:rPr>
        <w:t>DALMACIJAVINO d.d. za proizvodnju i promet alkoholnih i bezalkoholnih pića – u stečaju, Split, Obala kneza Domagoja 15, OIB: 07837847925</w:t>
      </w:r>
      <w:r w:rsidRPr="00D922AD">
        <w:rPr>
          <w:rFonts w:cs="Times New Roman" w:hAnsi="Times New Roman" w:ascii="Times New Roman"/>
          <w:sz w:val="24"/>
          <w:szCs w:val="24"/>
          <w:lang w:val="hr-HR"/>
        </w:rPr>
        <w:t xml:space="preserve">, dana </w:t>
      </w:r>
      <w:r w:rsidR="009A1940" w:rsidRPr="00D922AD">
        <w:rPr>
          <w:rFonts w:cs="Times New Roman" w:hAnsi="Times New Roman" w:ascii="Times New Roman"/>
          <w:sz w:val="24"/>
          <w:szCs w:val="24"/>
          <w:lang w:val="hr-HR"/>
        </w:rPr>
        <w:t>18. ožujka</w:t>
      </w:r>
      <w:r w:rsidRPr="00D922AD">
        <w:rPr>
          <w:rFonts w:cs="Times New Roman" w:hAnsi="Times New Roman" w:ascii="Times New Roman"/>
          <w:sz w:val="24"/>
          <w:szCs w:val="24"/>
          <w:lang w:val="hr-HR"/>
        </w:rPr>
        <w:t xml:space="preserve"> 201</w:t>
      </w:r>
      <w:r w:rsidR="007042D9">
        <w:rPr>
          <w:rFonts w:cs="Times New Roman" w:hAnsi="Times New Roman" w:ascii="Times New Roman"/>
          <w:sz w:val="24"/>
          <w:szCs w:val="24"/>
          <w:lang w:val="hr-HR"/>
        </w:rPr>
        <w:t>6</w:t>
      </w:r>
      <w:r w:rsidRPr="00D922AD">
        <w:rPr>
          <w:rFonts w:cs="Times New Roman" w:hAnsi="Times New Roman" w:ascii="Times New Roman"/>
          <w:sz w:val="24"/>
          <w:szCs w:val="24"/>
          <w:lang w:val="hr-HR"/>
        </w:rPr>
        <w:t>. godine</w:t>
      </w:r>
    </w:p>
    <w:p w:rsidRDefault="001253F1" w:rsidP="00C93F83" w:rsidR="009114FC" w:rsidRPr="00D922AD">
      <w:pPr>
        <w:pStyle w:val="Tijeloteksta"/>
        <w:tabs>
          <w:tab w:pos="1080" w:val="left"/>
        </w:tabs>
        <w:spacing w:after="200" w:before="200"/>
        <w:jc w:val="center"/>
      </w:pPr>
      <w:r w:rsidRPr="00D922AD">
        <w:t xml:space="preserve">r i j e š i o   j e </w:t>
      </w:r>
    </w:p>
    <w:p w:rsidRDefault="00DE2463" w:rsidP="00DE2463" w:rsidR="009114FC" w:rsidRPr="00D922AD">
      <w:pPr>
        <w:ind w:firstLine="708"/>
        <w:rPr>
          <w:rFonts w:cs="Times New Roman" w:hAnsi="Times New Roman" w:ascii="Times New Roman"/>
          <w:sz w:val="24"/>
          <w:szCs w:val="24"/>
          <w:lang w:val="hr-HR"/>
        </w:rPr>
      </w:pPr>
      <w:r w:rsidRPr="00D922AD">
        <w:rPr>
          <w:rFonts w:hAnsi="Times New Roman" w:ascii="Times New Roman"/>
          <w:sz w:val="24"/>
          <w:szCs w:val="24"/>
          <w:lang w:val="hr-HR"/>
        </w:rPr>
        <w:t xml:space="preserve">  I. </w:t>
      </w:r>
      <w:r w:rsidR="00E91A87" w:rsidRPr="00D922AD">
        <w:rPr>
          <w:rFonts w:hAnsi="Times New Roman" w:ascii="Times New Roman"/>
          <w:sz w:val="24"/>
          <w:szCs w:val="24"/>
          <w:lang w:val="hr-HR"/>
        </w:rPr>
        <w:t xml:space="preserve">Perica Mitrović, dipl. iur. iz Osijeka, Bjelolasička 23, OIB 29538074286, </w:t>
      </w:r>
      <w:r w:rsidR="00945828" w:rsidRPr="00D922AD">
        <w:rPr>
          <w:rFonts w:cs="Times New Roman" w:hAnsi="Times New Roman" w:ascii="Times New Roman"/>
          <w:sz w:val="24"/>
          <w:szCs w:val="24"/>
          <w:lang w:val="hr-HR"/>
        </w:rPr>
        <w:t>razrješava se dužnosti stečajnog upravitelja u stečajnom postupku</w:t>
      </w:r>
      <w:r w:rsidR="00C93F83">
        <w:rPr>
          <w:rFonts w:cs="Times New Roman" w:hAnsi="Times New Roman" w:ascii="Times New Roman"/>
          <w:sz w:val="24"/>
          <w:szCs w:val="24"/>
          <w:lang w:val="hr-HR"/>
        </w:rPr>
        <w:t xml:space="preserve"> nad dužnikom Dalmacijavino d.d. za proizvodnju i promet alkoholnih i bezalkoholnih pića – u stečaju, Split, </w:t>
      </w:r>
      <w:r w:rsidR="00C93F83" w:rsidRPr="00C93F83">
        <w:rPr>
          <w:rFonts w:cs="Times New Roman" w:hAnsi="Times New Roman" w:ascii="Times New Roman"/>
          <w:sz w:val="24"/>
          <w:szCs w:val="24"/>
          <w:lang w:val="hr-HR"/>
        </w:rPr>
        <w:t>Obala kneza Domagoja 15, OIB: 07837847925</w:t>
      </w:r>
      <w:r w:rsidR="00C93F83">
        <w:rPr>
          <w:rFonts w:cs="Times New Roman" w:hAnsi="Times New Roman" w:ascii="Times New Roman"/>
          <w:sz w:val="24"/>
          <w:szCs w:val="24"/>
          <w:lang w:val="hr-HR"/>
        </w:rPr>
        <w:t>.</w:t>
      </w:r>
    </w:p>
    <w:p w:rsidRDefault="00DE2463" w:rsidP="00C93F83" w:rsidR="00E91A87" w:rsidRPr="00D922AD">
      <w:pPr>
        <w:spacing w:before="220"/>
        <w:ind w:firstLine="708"/>
        <w:rPr>
          <w:rFonts w:cs="Times New Roman" w:hAnsi="Times New Roman" w:ascii="Times New Roman"/>
          <w:sz w:val="24"/>
          <w:szCs w:val="24"/>
          <w:lang w:val="hr-HR"/>
        </w:rPr>
      </w:pPr>
      <w:r w:rsidRPr="00D922AD">
        <w:rPr>
          <w:rFonts w:hAnsi="Times New Roman" w:ascii="Times New Roman"/>
          <w:sz w:val="24"/>
          <w:szCs w:val="24"/>
          <w:lang w:val="hr-HR"/>
        </w:rPr>
        <w:t xml:space="preserve"> II. </w:t>
      </w:r>
      <w:r w:rsidR="00E91A87" w:rsidRPr="00D922AD">
        <w:rPr>
          <w:rFonts w:hAnsi="Times New Roman" w:ascii="Times New Roman"/>
          <w:sz w:val="24"/>
          <w:szCs w:val="24"/>
          <w:lang w:val="hr-HR"/>
        </w:rPr>
        <w:t>Za nov</w:t>
      </w:r>
      <w:r w:rsidR="00C25217" w:rsidRPr="00D922AD">
        <w:rPr>
          <w:rFonts w:hAnsi="Times New Roman" w:ascii="Times New Roman"/>
          <w:sz w:val="24"/>
          <w:szCs w:val="24"/>
          <w:lang w:val="hr-HR"/>
        </w:rPr>
        <w:t>u</w:t>
      </w:r>
      <w:r w:rsidR="00E91A87" w:rsidRPr="00D922AD">
        <w:rPr>
          <w:rFonts w:hAnsi="Times New Roman" w:ascii="Times New Roman"/>
          <w:sz w:val="24"/>
          <w:szCs w:val="24"/>
          <w:lang w:val="hr-HR"/>
        </w:rPr>
        <w:t xml:space="preserve"> stečajn</w:t>
      </w:r>
      <w:r w:rsidR="00C25217" w:rsidRPr="00D922AD">
        <w:rPr>
          <w:rFonts w:hAnsi="Times New Roman" w:ascii="Times New Roman"/>
          <w:sz w:val="24"/>
          <w:szCs w:val="24"/>
          <w:lang w:val="hr-HR"/>
        </w:rPr>
        <w:t>u</w:t>
      </w:r>
      <w:r w:rsidR="00E91A87" w:rsidRPr="00D922AD">
        <w:rPr>
          <w:rFonts w:hAnsi="Times New Roman" w:ascii="Times New Roman"/>
          <w:sz w:val="24"/>
          <w:szCs w:val="24"/>
          <w:lang w:val="hr-HR"/>
        </w:rPr>
        <w:t xml:space="preserve"> upravitelj</w:t>
      </w:r>
      <w:r w:rsidR="00C25217" w:rsidRPr="00D922AD">
        <w:rPr>
          <w:rFonts w:hAnsi="Times New Roman" w:ascii="Times New Roman"/>
          <w:sz w:val="24"/>
          <w:szCs w:val="24"/>
          <w:lang w:val="hr-HR"/>
        </w:rPr>
        <w:t>icu</w:t>
      </w:r>
      <w:r w:rsidR="00E91A87" w:rsidRPr="00D922AD">
        <w:rPr>
          <w:rFonts w:hAnsi="Times New Roman" w:ascii="Times New Roman"/>
          <w:sz w:val="24"/>
          <w:szCs w:val="24"/>
          <w:lang w:val="hr-HR"/>
        </w:rPr>
        <w:t xml:space="preserve"> </w:t>
      </w:r>
      <w:r w:rsidR="00C93F83">
        <w:rPr>
          <w:rFonts w:hAnsi="Times New Roman" w:ascii="Times New Roman"/>
          <w:sz w:val="24"/>
          <w:szCs w:val="24"/>
          <w:lang w:val="hr-HR"/>
        </w:rPr>
        <w:t xml:space="preserve">stečajnog dužnika </w:t>
      </w:r>
      <w:r w:rsidR="00C93F83" w:rsidRPr="00C93F83">
        <w:rPr>
          <w:rFonts w:hAnsi="Times New Roman" w:ascii="Times New Roman"/>
          <w:sz w:val="24"/>
          <w:szCs w:val="24"/>
          <w:lang w:val="hr-HR"/>
        </w:rPr>
        <w:t>Dalmacijavino d.d. za proizvodnju i promet alkoholnih i bezalkoholnih pića – u stečaju, Split, Obala knez</w:t>
      </w:r>
      <w:r w:rsidR="00C93F83">
        <w:rPr>
          <w:rFonts w:hAnsi="Times New Roman" w:ascii="Times New Roman"/>
          <w:sz w:val="24"/>
          <w:szCs w:val="24"/>
          <w:lang w:val="hr-HR"/>
        </w:rPr>
        <w:t xml:space="preserve">a Domagoja 15, OIB: 07837847925, </w:t>
      </w:r>
      <w:r w:rsidR="00E91A87" w:rsidRPr="00D922AD">
        <w:rPr>
          <w:rFonts w:hAnsi="Times New Roman" w:ascii="Times New Roman"/>
          <w:sz w:val="24"/>
          <w:szCs w:val="24"/>
          <w:lang w:val="hr-HR"/>
        </w:rPr>
        <w:t>imenuje se Natalija Mladineo</w:t>
      </w:r>
      <w:r w:rsidR="00C93F83">
        <w:rPr>
          <w:rFonts w:hAnsi="Times New Roman" w:ascii="Times New Roman"/>
          <w:sz w:val="24"/>
          <w:szCs w:val="24"/>
          <w:lang w:val="hr-HR"/>
        </w:rPr>
        <w:t>, dipl. oecc.</w:t>
      </w:r>
      <w:r w:rsidR="00E91A87" w:rsidRPr="00D922AD">
        <w:rPr>
          <w:rFonts w:hAnsi="Times New Roman" w:ascii="Times New Roman"/>
          <w:sz w:val="24"/>
          <w:szCs w:val="24"/>
          <w:lang w:val="hr-HR"/>
        </w:rPr>
        <w:t xml:space="preserve"> iz Splita, Viška 24, OIB: 62875698528.</w:t>
      </w:r>
    </w:p>
    <w:p w:rsidRDefault="00DE2463" w:rsidP="00C93F83" w:rsidR="00945828" w:rsidRPr="00D922AD">
      <w:pPr>
        <w:spacing w:before="220"/>
        <w:ind w:firstLine="708"/>
        <w:rPr>
          <w:rFonts w:cs="Times New Roman" w:hAnsi="Times New Roman" w:ascii="Times New Roman"/>
          <w:sz w:val="24"/>
          <w:szCs w:val="24"/>
          <w:lang w:val="hr-HR"/>
        </w:rPr>
      </w:pPr>
      <w:r w:rsidRPr="00D922AD">
        <w:rPr>
          <w:rFonts w:cs="Times New Roman" w:hAnsi="Times New Roman" w:ascii="Times New Roman"/>
          <w:sz w:val="24"/>
          <w:szCs w:val="24"/>
          <w:lang w:val="hr-HR"/>
        </w:rPr>
        <w:t xml:space="preserve">III. </w:t>
      </w:r>
      <w:r w:rsidR="00C93F83">
        <w:rPr>
          <w:rFonts w:cs="Times New Roman" w:hAnsi="Times New Roman" w:ascii="Times New Roman"/>
          <w:sz w:val="24"/>
          <w:szCs w:val="24"/>
          <w:lang w:val="hr-HR"/>
        </w:rPr>
        <w:t xml:space="preserve"> </w:t>
      </w:r>
      <w:r w:rsidR="00945828" w:rsidRPr="00D922AD">
        <w:rPr>
          <w:rFonts w:cs="Times New Roman" w:hAnsi="Times New Roman" w:ascii="Times New Roman"/>
          <w:sz w:val="24"/>
          <w:szCs w:val="24"/>
          <w:lang w:val="hr-HR"/>
        </w:rPr>
        <w:t xml:space="preserve">Nalaže se razrješenom stečajnom upravitelju </w:t>
      </w:r>
      <w:r w:rsidR="00E91A87" w:rsidRPr="00D922AD">
        <w:rPr>
          <w:rFonts w:cs="Times New Roman" w:hAnsi="Times New Roman" w:ascii="Times New Roman"/>
          <w:sz w:val="24"/>
          <w:szCs w:val="24"/>
          <w:lang w:val="hr-HR"/>
        </w:rPr>
        <w:t>Perici Mitroviću</w:t>
      </w:r>
      <w:r w:rsidR="00945828" w:rsidRPr="00D922AD">
        <w:rPr>
          <w:rFonts w:cs="Times New Roman" w:hAnsi="Times New Roman" w:ascii="Times New Roman"/>
          <w:sz w:val="24"/>
          <w:szCs w:val="24"/>
          <w:lang w:val="hr-HR"/>
        </w:rPr>
        <w:t>, da u roku od</w:t>
      </w:r>
      <w:r w:rsidR="003F647B" w:rsidRPr="00D922AD">
        <w:rPr>
          <w:rFonts w:cs="Times New Roman" w:hAnsi="Times New Roman" w:ascii="Times New Roman"/>
          <w:sz w:val="24"/>
          <w:szCs w:val="24"/>
          <w:lang w:val="hr-HR"/>
        </w:rPr>
        <w:t xml:space="preserve"> </w:t>
      </w:r>
      <w:r w:rsidR="00E632AC" w:rsidRPr="00C93F83">
        <w:rPr>
          <w:rFonts w:cs="Times New Roman" w:hAnsi="Times New Roman" w:ascii="Times New Roman"/>
          <w:sz w:val="24"/>
          <w:szCs w:val="24"/>
          <w:lang w:val="hr-HR"/>
        </w:rPr>
        <w:t>3</w:t>
      </w:r>
      <w:r w:rsidR="003F647B" w:rsidRPr="00D922AD">
        <w:rPr>
          <w:rFonts w:cs="Times New Roman" w:hAnsi="Times New Roman" w:ascii="Times New Roman"/>
          <w:b/>
          <w:sz w:val="24"/>
          <w:szCs w:val="24"/>
          <w:lang w:val="hr-HR"/>
        </w:rPr>
        <w:t xml:space="preserve"> </w:t>
      </w:r>
      <w:r w:rsidR="00945828" w:rsidRPr="00D922AD">
        <w:rPr>
          <w:rFonts w:cs="Times New Roman" w:hAnsi="Times New Roman" w:ascii="Times New Roman"/>
          <w:sz w:val="24"/>
          <w:szCs w:val="24"/>
          <w:lang w:val="hr-HR"/>
        </w:rPr>
        <w:t xml:space="preserve">dana </w:t>
      </w:r>
      <w:r w:rsidR="00E91A87" w:rsidRPr="00D922AD">
        <w:rPr>
          <w:rFonts w:cs="Times New Roman" w:hAnsi="Times New Roman" w:ascii="Times New Roman"/>
          <w:sz w:val="24"/>
          <w:szCs w:val="24"/>
          <w:lang w:val="hr-HR"/>
        </w:rPr>
        <w:t>od pravomoćnosti</w:t>
      </w:r>
      <w:r w:rsidR="009E1C5F" w:rsidRPr="00D922AD">
        <w:rPr>
          <w:rFonts w:cs="Times New Roman" w:hAnsi="Times New Roman" w:ascii="Times New Roman"/>
          <w:sz w:val="24"/>
          <w:szCs w:val="24"/>
          <w:lang w:val="hr-HR"/>
        </w:rPr>
        <w:t xml:space="preserve"> </w:t>
      </w:r>
      <w:r w:rsidR="00945828" w:rsidRPr="00D922AD">
        <w:rPr>
          <w:rFonts w:cs="Times New Roman" w:hAnsi="Times New Roman" w:ascii="Times New Roman"/>
          <w:sz w:val="24"/>
          <w:szCs w:val="24"/>
          <w:lang w:val="hr-HR"/>
        </w:rPr>
        <w:t xml:space="preserve">ovog rješenja, izvrši </w:t>
      </w:r>
      <w:r w:rsidR="00E91A87" w:rsidRPr="00D922AD">
        <w:rPr>
          <w:rFonts w:cs="Times New Roman" w:hAnsi="Times New Roman" w:ascii="Times New Roman"/>
          <w:sz w:val="24"/>
          <w:szCs w:val="24"/>
          <w:lang w:val="hr-HR"/>
        </w:rPr>
        <w:t>primopredaju s</w:t>
      </w:r>
      <w:r w:rsidR="00945828" w:rsidRPr="00D922AD">
        <w:rPr>
          <w:rFonts w:cs="Times New Roman" w:hAnsi="Times New Roman" w:ascii="Times New Roman"/>
          <w:sz w:val="24"/>
          <w:szCs w:val="24"/>
          <w:lang w:val="hr-HR"/>
        </w:rPr>
        <w:t>voje dužnosti novoimenovan</w:t>
      </w:r>
      <w:r w:rsidR="00BF6FCF" w:rsidRPr="00D922AD">
        <w:rPr>
          <w:rFonts w:cs="Times New Roman" w:hAnsi="Times New Roman" w:ascii="Times New Roman"/>
          <w:sz w:val="24"/>
          <w:szCs w:val="24"/>
          <w:lang w:val="hr-HR"/>
        </w:rPr>
        <w:t>oj stečajnoj upraviteljici</w:t>
      </w:r>
      <w:r w:rsidR="003F647B" w:rsidRPr="00D922AD">
        <w:rPr>
          <w:rFonts w:cs="Times New Roman" w:hAnsi="Times New Roman" w:ascii="Times New Roman"/>
          <w:sz w:val="24"/>
          <w:szCs w:val="24"/>
          <w:lang w:val="hr-HR"/>
        </w:rPr>
        <w:t>.</w:t>
      </w:r>
    </w:p>
    <w:p w:rsidRDefault="005821B0" w:rsidP="00C93F83" w:rsidR="005821B0" w:rsidRPr="00D922AD">
      <w:pPr>
        <w:spacing w:after="160" w:before="100"/>
        <w:jc w:val="center"/>
        <w:rPr>
          <w:rFonts w:cs="Times New Roman" w:hAnsi="Times New Roman" w:ascii="Times New Roman"/>
          <w:sz w:val="24"/>
          <w:szCs w:val="24"/>
          <w:lang w:val="hr-HR"/>
        </w:rPr>
      </w:pPr>
      <w:r w:rsidRPr="00D922AD">
        <w:rPr>
          <w:rFonts w:cs="Times New Roman" w:hAnsi="Times New Roman" w:ascii="Times New Roman"/>
          <w:sz w:val="24"/>
          <w:szCs w:val="24"/>
          <w:lang w:val="hr-HR"/>
        </w:rPr>
        <w:t>Obraz</w:t>
      </w:r>
      <w:r w:rsidR="004B56B7" w:rsidRPr="00D922AD">
        <w:rPr>
          <w:rFonts w:cs="Times New Roman" w:hAnsi="Times New Roman" w:ascii="Times New Roman"/>
          <w:sz w:val="24"/>
          <w:szCs w:val="24"/>
          <w:lang w:val="hr-HR"/>
        </w:rPr>
        <w:t>l</w:t>
      </w:r>
      <w:r w:rsidRPr="00D922AD">
        <w:rPr>
          <w:rFonts w:cs="Times New Roman" w:hAnsi="Times New Roman" w:ascii="Times New Roman"/>
          <w:sz w:val="24"/>
          <w:szCs w:val="24"/>
          <w:lang w:val="hr-HR"/>
        </w:rPr>
        <w:t>oženj</w:t>
      </w:r>
      <w:r w:rsidR="004B56B7" w:rsidRPr="00D922AD">
        <w:rPr>
          <w:rFonts w:cs="Times New Roman" w:hAnsi="Times New Roman" w:ascii="Times New Roman"/>
          <w:sz w:val="24"/>
          <w:szCs w:val="24"/>
          <w:lang w:val="hr-HR"/>
        </w:rPr>
        <w:t>e</w:t>
      </w:r>
    </w:p>
    <w:p w:rsidRDefault="002C396F" w:rsidP="0069150A" w:rsidR="002C396F" w:rsidRPr="00D922AD">
      <w:pPr>
        <w:ind w:firstLine="720"/>
        <w:rPr>
          <w:rFonts w:cs="Times New Roman" w:eastAsia="Calibri" w:hAnsi="Times New Roman" w:ascii="Times New Roman"/>
          <w:sz w:val="24"/>
          <w:szCs w:val="24"/>
          <w:lang w:val="hr-HR"/>
        </w:rPr>
      </w:pPr>
      <w:r w:rsidRPr="00D922AD">
        <w:rPr>
          <w:rFonts w:cs="Times New Roman" w:eastAsia="Calibri" w:hAnsi="Times New Roman" w:ascii="Times New Roman"/>
          <w:sz w:val="24"/>
          <w:szCs w:val="24"/>
          <w:lang w:val="hr-HR"/>
        </w:rPr>
        <w:t>Rješenjem ovog</w:t>
      </w:r>
      <w:r w:rsidRPr="00D922AD">
        <w:rPr>
          <w:rFonts w:cs="Times New Roman" w:hAnsi="Times New Roman" w:ascii="Times New Roman"/>
          <w:sz w:val="24"/>
          <w:szCs w:val="24"/>
          <w:lang w:val="hr-HR"/>
        </w:rPr>
        <w:t>a</w:t>
      </w:r>
      <w:r w:rsidRPr="00D922AD">
        <w:rPr>
          <w:rFonts w:cs="Times New Roman" w:eastAsia="Calibri" w:hAnsi="Times New Roman" w:ascii="Times New Roman"/>
          <w:sz w:val="24"/>
          <w:szCs w:val="24"/>
          <w:lang w:val="hr-HR"/>
        </w:rPr>
        <w:t xml:space="preserve"> suda poslovni broj 7.St-49/2012 od 10. svibnja 2012. </w:t>
      </w:r>
      <w:r w:rsidR="004B56B7" w:rsidRPr="00D922AD">
        <w:rPr>
          <w:rFonts w:cs="Times New Roman" w:eastAsia="Calibri" w:hAnsi="Times New Roman" w:ascii="Times New Roman"/>
          <w:sz w:val="24"/>
          <w:szCs w:val="24"/>
          <w:lang w:val="hr-HR"/>
        </w:rPr>
        <w:t>g</w:t>
      </w:r>
      <w:r w:rsidRPr="00D922AD">
        <w:rPr>
          <w:rFonts w:cs="Times New Roman" w:eastAsia="Calibri" w:hAnsi="Times New Roman" w:ascii="Times New Roman"/>
          <w:sz w:val="24"/>
          <w:szCs w:val="24"/>
          <w:lang w:val="hr-HR"/>
        </w:rPr>
        <w:t>od</w:t>
      </w:r>
      <w:r w:rsidR="00F754BA" w:rsidRPr="00D922AD">
        <w:rPr>
          <w:rFonts w:cs="Times New Roman" w:eastAsia="Calibri" w:hAnsi="Times New Roman" w:ascii="Times New Roman"/>
          <w:sz w:val="24"/>
          <w:szCs w:val="24"/>
          <w:lang w:val="hr-HR"/>
        </w:rPr>
        <w:t>ine</w:t>
      </w:r>
      <w:r w:rsidRPr="00D922AD">
        <w:rPr>
          <w:rFonts w:cs="Times New Roman" w:eastAsia="Calibri" w:hAnsi="Times New Roman" w:ascii="Times New Roman"/>
          <w:sz w:val="24"/>
          <w:szCs w:val="24"/>
          <w:lang w:val="hr-HR"/>
        </w:rPr>
        <w:t xml:space="preserve"> otvoren je stečajni postupak nad stečajnim dužnikom DALMACIJAVINO d.d. za proizvodnju i promet alkoholnih i bezalkoholnih pića, Split, Obala kneza Domagoja 15.</w:t>
      </w:r>
    </w:p>
    <w:p w:rsidRDefault="002C396F" w:rsidP="00DE2463" w:rsidR="002C396F" w:rsidRPr="00D922AD">
      <w:pPr>
        <w:spacing w:before="240"/>
        <w:rPr>
          <w:rFonts w:cs="Times New Roman" w:eastAsia="Calibri" w:hAnsi="Times New Roman" w:ascii="Times New Roman"/>
          <w:sz w:val="24"/>
          <w:szCs w:val="24"/>
          <w:lang w:val="hr-HR"/>
        </w:rPr>
      </w:pPr>
      <w:r w:rsidRPr="00D922AD">
        <w:rPr>
          <w:rFonts w:cs="Times New Roman" w:eastAsia="Calibri" w:hAnsi="Times New Roman" w:ascii="Times New Roman"/>
          <w:sz w:val="24"/>
          <w:szCs w:val="24"/>
          <w:lang w:val="hr-HR"/>
        </w:rPr>
        <w:tab/>
        <w:t>Istim rješenjem za stečajnog upravitelja imenovan je Perica Mitrović dipl. iur., iz Osijeka, Bjelolasička 23.</w:t>
      </w:r>
    </w:p>
    <w:p w:rsidRDefault="00990561" w:rsidP="00DE2463" w:rsidR="00990561" w:rsidRPr="00D922AD">
      <w:pPr>
        <w:spacing w:before="240"/>
        <w:rPr>
          <w:rFonts w:cs="Times New Roman" w:hAnsi="Times New Roman" w:ascii="Times New Roman"/>
          <w:b/>
          <w:sz w:val="24"/>
          <w:szCs w:val="24"/>
          <w:lang w:val="hr-HR"/>
        </w:rPr>
      </w:pPr>
      <w:r w:rsidRPr="00D922AD">
        <w:rPr>
          <w:rFonts w:cs="Times New Roman" w:hAnsi="Times New Roman" w:ascii="Times New Roman"/>
          <w:sz w:val="24"/>
          <w:szCs w:val="24"/>
          <w:lang w:val="hr-HR"/>
        </w:rPr>
        <w:tab/>
        <w:t xml:space="preserve">Na </w:t>
      </w:r>
      <w:r w:rsidR="005F2F9D" w:rsidRPr="00D922AD">
        <w:rPr>
          <w:rFonts w:cs="Times New Roman" w:hAnsi="Times New Roman" w:ascii="Times New Roman"/>
          <w:sz w:val="24"/>
          <w:szCs w:val="24"/>
          <w:lang w:val="hr-HR"/>
        </w:rPr>
        <w:t>izvještajnom ročištu od 6. rujna 2012.</w:t>
      </w:r>
      <w:r w:rsidR="00F754BA" w:rsidRPr="00D922AD">
        <w:rPr>
          <w:rFonts w:cs="Times New Roman" w:hAnsi="Times New Roman" w:ascii="Times New Roman"/>
          <w:sz w:val="24"/>
          <w:szCs w:val="24"/>
          <w:lang w:val="hr-HR"/>
        </w:rPr>
        <w:t xml:space="preserve"> </w:t>
      </w:r>
      <w:r w:rsidR="005F2F9D" w:rsidRPr="00D922AD">
        <w:rPr>
          <w:rFonts w:cs="Times New Roman" w:hAnsi="Times New Roman" w:ascii="Times New Roman"/>
          <w:sz w:val="24"/>
          <w:szCs w:val="24"/>
          <w:lang w:val="hr-HR"/>
        </w:rPr>
        <w:t>godine donesena je odluka o nastavku poslovanja</w:t>
      </w:r>
      <w:r w:rsidR="005757BD" w:rsidRPr="00D922AD">
        <w:rPr>
          <w:rFonts w:cs="Times New Roman" w:hAnsi="Times New Roman" w:ascii="Times New Roman"/>
          <w:b/>
          <w:sz w:val="24"/>
          <w:szCs w:val="24"/>
          <w:lang w:val="hr-HR"/>
        </w:rPr>
        <w:t>.</w:t>
      </w:r>
    </w:p>
    <w:p w:rsidRDefault="00E91A87" w:rsidP="0069150A" w:rsidR="00E91A87" w:rsidRPr="00D922AD">
      <w:pPr>
        <w:rPr>
          <w:rFonts w:cs="Times New Roman" w:hAnsi="Times New Roman" w:ascii="Times New Roman"/>
          <w:sz w:val="24"/>
          <w:szCs w:val="24"/>
          <w:lang w:val="hr-HR"/>
        </w:rPr>
      </w:pPr>
    </w:p>
    <w:p w:rsidRDefault="00AC08FF" w:rsidP="00DE2463" w:rsidR="00AA3451" w:rsidRPr="00D922AD">
      <w:pPr>
        <w:rPr>
          <w:rFonts w:cs="Times New Roman" w:hAnsi="Times New Roman" w:ascii="Times New Roman"/>
          <w:sz w:val="24"/>
          <w:szCs w:val="24"/>
          <w:lang w:val="hr-HR"/>
        </w:rPr>
      </w:pPr>
      <w:r w:rsidRPr="00D922AD">
        <w:rPr>
          <w:rFonts w:cs="Times New Roman" w:hAnsi="Times New Roman" w:ascii="Times New Roman"/>
          <w:sz w:val="24"/>
          <w:szCs w:val="24"/>
          <w:lang w:val="hr-HR"/>
        </w:rPr>
        <w:tab/>
        <w:t>U okolnosti kada</w:t>
      </w:r>
      <w:r w:rsidR="00BF6FCF" w:rsidRPr="00D922AD">
        <w:rPr>
          <w:rFonts w:cs="Times New Roman" w:hAnsi="Times New Roman" w:ascii="Times New Roman"/>
          <w:sz w:val="24"/>
          <w:szCs w:val="24"/>
          <w:lang w:val="hr-HR"/>
        </w:rPr>
        <w:t xml:space="preserve"> je,</w:t>
      </w:r>
      <w:r w:rsidRPr="00D922AD">
        <w:rPr>
          <w:rFonts w:cs="Times New Roman" w:hAnsi="Times New Roman" w:ascii="Times New Roman"/>
          <w:sz w:val="24"/>
          <w:szCs w:val="24"/>
          <w:lang w:val="hr-HR"/>
        </w:rPr>
        <w:t xml:space="preserve"> s jedne strane, s</w:t>
      </w:r>
      <w:r w:rsidRPr="00D922AD">
        <w:rPr>
          <w:rFonts w:cs="Times New Roman" w:hAnsi="Times New Roman" w:ascii="Times New Roman"/>
          <w:bCs/>
          <w:sz w:val="24"/>
          <w:szCs w:val="24"/>
          <w:lang w:val="hr-HR"/>
        </w:rPr>
        <w:t>tečajni upravitelj zakonski zastupn</w:t>
      </w:r>
      <w:r w:rsidR="00BF6FCF" w:rsidRPr="00D922AD">
        <w:rPr>
          <w:rFonts w:cs="Times New Roman" w:hAnsi="Times New Roman" w:ascii="Times New Roman"/>
          <w:bCs/>
          <w:sz w:val="24"/>
          <w:szCs w:val="24"/>
          <w:lang w:val="hr-HR"/>
        </w:rPr>
        <w:t>i</w:t>
      </w:r>
      <w:r w:rsidR="00EC26E9" w:rsidRPr="00D922AD">
        <w:rPr>
          <w:rFonts w:cs="Times New Roman" w:hAnsi="Times New Roman" w:ascii="Times New Roman"/>
          <w:bCs/>
          <w:sz w:val="24"/>
          <w:szCs w:val="24"/>
          <w:lang w:val="hr-HR"/>
        </w:rPr>
        <w:t>k</w:t>
      </w:r>
      <w:r w:rsidRPr="00D922AD">
        <w:rPr>
          <w:rFonts w:cs="Times New Roman" w:hAnsi="Times New Roman" w:ascii="Times New Roman"/>
          <w:bCs/>
          <w:sz w:val="24"/>
          <w:szCs w:val="24"/>
          <w:lang w:val="hr-HR"/>
        </w:rPr>
        <w:t xml:space="preserve"> stečajnoga dužnika </w:t>
      </w:r>
      <w:r w:rsidR="00BF6FCF" w:rsidRPr="00D922AD">
        <w:rPr>
          <w:rFonts w:cs="Times New Roman" w:hAnsi="Times New Roman" w:ascii="Times New Roman"/>
          <w:bCs/>
          <w:sz w:val="24"/>
          <w:szCs w:val="24"/>
          <w:lang w:val="hr-HR"/>
        </w:rPr>
        <w:t>koji</w:t>
      </w:r>
      <w:r w:rsidRPr="00D922AD">
        <w:rPr>
          <w:rFonts w:cs="Times New Roman" w:hAnsi="Times New Roman" w:ascii="Times New Roman"/>
          <w:bCs/>
          <w:sz w:val="24"/>
          <w:szCs w:val="24"/>
          <w:lang w:val="hr-HR"/>
        </w:rPr>
        <w:t xml:space="preserve"> autonomno vod</w:t>
      </w:r>
      <w:r w:rsidR="00EC26E9" w:rsidRPr="00D922AD">
        <w:rPr>
          <w:rFonts w:cs="Times New Roman" w:hAnsi="Times New Roman" w:ascii="Times New Roman"/>
          <w:bCs/>
          <w:sz w:val="24"/>
          <w:szCs w:val="24"/>
          <w:lang w:val="hr-HR"/>
        </w:rPr>
        <w:t>i</w:t>
      </w:r>
      <w:r w:rsidRPr="00D922AD">
        <w:rPr>
          <w:rFonts w:cs="Times New Roman" w:hAnsi="Times New Roman" w:ascii="Times New Roman"/>
          <w:bCs/>
          <w:sz w:val="24"/>
          <w:szCs w:val="24"/>
          <w:lang w:val="hr-HR"/>
        </w:rPr>
        <w:t xml:space="preserve"> poslove</w:t>
      </w:r>
      <w:r w:rsidR="00C25217" w:rsidRPr="00D922AD">
        <w:rPr>
          <w:rFonts w:cs="Times New Roman" w:hAnsi="Times New Roman" w:ascii="Times New Roman"/>
          <w:bCs/>
          <w:sz w:val="24"/>
          <w:szCs w:val="24"/>
          <w:lang w:val="hr-HR"/>
        </w:rPr>
        <w:t xml:space="preserve"> u ime i za račun dužnika, a u unteresu svih vjerovnika</w:t>
      </w:r>
      <w:r w:rsidRPr="00D922AD">
        <w:rPr>
          <w:rFonts w:cs="Times New Roman" w:hAnsi="Times New Roman" w:ascii="Times New Roman"/>
          <w:bCs/>
          <w:sz w:val="24"/>
          <w:szCs w:val="24"/>
          <w:lang w:val="hr-HR"/>
        </w:rPr>
        <w:t xml:space="preserve"> (u </w:t>
      </w:r>
      <w:r w:rsidRPr="00D922AD">
        <w:rPr>
          <w:rFonts w:cs="Times New Roman" w:hAnsi="Times New Roman" w:ascii="Times New Roman"/>
          <w:sz w:val="24"/>
          <w:szCs w:val="24"/>
          <w:lang w:val="hr-HR"/>
        </w:rPr>
        <w:t xml:space="preserve">skladu s ovlaštenjima koje </w:t>
      </w:r>
      <w:r w:rsidR="00EC26E9" w:rsidRPr="00D922AD">
        <w:rPr>
          <w:rFonts w:cs="Times New Roman" w:hAnsi="Times New Roman" w:ascii="Times New Roman"/>
          <w:sz w:val="24"/>
          <w:szCs w:val="24"/>
          <w:lang w:val="hr-HR"/>
        </w:rPr>
        <w:t>mu</w:t>
      </w:r>
      <w:r w:rsidRPr="00D922AD">
        <w:rPr>
          <w:rFonts w:cs="Times New Roman" w:hAnsi="Times New Roman" w:ascii="Times New Roman"/>
          <w:sz w:val="24"/>
          <w:szCs w:val="24"/>
          <w:lang w:val="hr-HR"/>
        </w:rPr>
        <w:t xml:space="preserve"> daje zakon)</w:t>
      </w:r>
      <w:r w:rsidR="00EC26E9" w:rsidRPr="00D922AD">
        <w:rPr>
          <w:rFonts w:cs="Times New Roman" w:hAnsi="Times New Roman" w:ascii="Times New Roman"/>
          <w:sz w:val="24"/>
          <w:szCs w:val="24"/>
          <w:lang w:val="hr-HR"/>
        </w:rPr>
        <w:t>,</w:t>
      </w:r>
      <w:r w:rsidR="001B10BA" w:rsidRPr="00D922AD">
        <w:rPr>
          <w:rFonts w:cs="Times New Roman" w:hAnsi="Times New Roman" w:ascii="Times New Roman"/>
          <w:sz w:val="24"/>
          <w:szCs w:val="24"/>
          <w:lang w:val="hr-HR"/>
        </w:rPr>
        <w:t xml:space="preserve"> </w:t>
      </w:r>
      <w:r w:rsidR="00EC26E9" w:rsidRPr="00D922AD">
        <w:rPr>
          <w:rFonts w:cs="Times New Roman" w:hAnsi="Times New Roman" w:ascii="Times New Roman"/>
          <w:sz w:val="24"/>
          <w:szCs w:val="24"/>
          <w:lang w:val="hr-HR"/>
        </w:rPr>
        <w:t xml:space="preserve">a </w:t>
      </w:r>
      <w:r w:rsidRPr="00D922AD">
        <w:rPr>
          <w:rFonts w:cs="Times New Roman" w:hAnsi="Times New Roman" w:ascii="Times New Roman"/>
          <w:bCs/>
          <w:sz w:val="24"/>
          <w:szCs w:val="24"/>
          <w:lang w:val="hr-HR"/>
        </w:rPr>
        <w:t>u ime i za račun stečajnih vjerovnika (koji nj</w:t>
      </w:r>
      <w:r w:rsidR="00150C30" w:rsidRPr="00D922AD">
        <w:rPr>
          <w:rFonts w:cs="Times New Roman" w:hAnsi="Times New Roman" w:ascii="Times New Roman"/>
          <w:bCs/>
          <w:sz w:val="24"/>
          <w:szCs w:val="24"/>
          <w:lang w:val="hr-HR"/>
        </w:rPr>
        <w:t>e</w:t>
      </w:r>
      <w:r w:rsidR="00EC26E9" w:rsidRPr="00D922AD">
        <w:rPr>
          <w:rFonts w:cs="Times New Roman" w:hAnsi="Times New Roman" w:ascii="Times New Roman"/>
          <w:bCs/>
          <w:sz w:val="24"/>
          <w:szCs w:val="24"/>
          <w:lang w:val="hr-HR"/>
        </w:rPr>
        <w:t>gov</w:t>
      </w:r>
      <w:r w:rsidRPr="00D922AD">
        <w:rPr>
          <w:rFonts w:cs="Times New Roman" w:hAnsi="Times New Roman" w:ascii="Times New Roman"/>
          <w:bCs/>
          <w:sz w:val="24"/>
          <w:szCs w:val="24"/>
          <w:lang w:val="hr-HR"/>
        </w:rPr>
        <w:t xml:space="preserve"> rad nadziru i kontroliraju preko </w:t>
      </w:r>
      <w:r w:rsidR="00150C30" w:rsidRPr="00D922AD">
        <w:rPr>
          <w:rFonts w:cs="Times New Roman" w:hAnsi="Times New Roman" w:ascii="Times New Roman"/>
          <w:bCs/>
          <w:sz w:val="24"/>
          <w:szCs w:val="24"/>
          <w:lang w:val="hr-HR"/>
        </w:rPr>
        <w:t>o</w:t>
      </w:r>
      <w:r w:rsidRPr="00D922AD">
        <w:rPr>
          <w:rFonts w:cs="Times New Roman" w:hAnsi="Times New Roman" w:ascii="Times New Roman"/>
          <w:bCs/>
          <w:sz w:val="24"/>
          <w:szCs w:val="24"/>
          <w:lang w:val="hr-HR"/>
        </w:rPr>
        <w:t xml:space="preserve">dbora vjerovnika i </w:t>
      </w:r>
      <w:r w:rsidR="00150C30" w:rsidRPr="00D922AD">
        <w:rPr>
          <w:rFonts w:cs="Times New Roman" w:hAnsi="Times New Roman" w:ascii="Times New Roman"/>
          <w:bCs/>
          <w:sz w:val="24"/>
          <w:szCs w:val="24"/>
          <w:lang w:val="hr-HR"/>
        </w:rPr>
        <w:t>s</w:t>
      </w:r>
      <w:r w:rsidR="00BF6FCF" w:rsidRPr="00D922AD">
        <w:rPr>
          <w:rFonts w:cs="Times New Roman" w:hAnsi="Times New Roman" w:ascii="Times New Roman"/>
          <w:bCs/>
          <w:sz w:val="24"/>
          <w:szCs w:val="24"/>
          <w:lang w:val="hr-HR"/>
        </w:rPr>
        <w:t>kupštine vjerovnika)</w:t>
      </w:r>
      <w:r w:rsidR="002D13B3" w:rsidRPr="00D922AD">
        <w:rPr>
          <w:rFonts w:cs="Times New Roman" w:hAnsi="Times New Roman" w:ascii="Times New Roman"/>
          <w:bCs/>
          <w:sz w:val="24"/>
          <w:szCs w:val="24"/>
          <w:lang w:val="hr-HR"/>
        </w:rPr>
        <w:t xml:space="preserve"> </w:t>
      </w:r>
      <w:r w:rsidRPr="00D922AD">
        <w:rPr>
          <w:rFonts w:cs="Times New Roman" w:hAnsi="Times New Roman" w:ascii="Times New Roman"/>
          <w:sz w:val="24"/>
          <w:szCs w:val="24"/>
          <w:lang w:val="hr-HR"/>
        </w:rPr>
        <w:t>pa</w:t>
      </w:r>
      <w:r w:rsidR="002D13B3" w:rsidRPr="00D922AD">
        <w:rPr>
          <w:rFonts w:cs="Times New Roman" w:hAnsi="Times New Roman" w:ascii="Times New Roman"/>
          <w:sz w:val="24"/>
          <w:szCs w:val="24"/>
          <w:lang w:val="hr-HR"/>
        </w:rPr>
        <w:t xml:space="preserve"> </w:t>
      </w:r>
      <w:r w:rsidRPr="00D922AD">
        <w:rPr>
          <w:rFonts w:cs="Times New Roman" w:hAnsi="Times New Roman" w:ascii="Times New Roman"/>
          <w:sz w:val="24"/>
          <w:szCs w:val="24"/>
          <w:lang w:val="hr-HR"/>
        </w:rPr>
        <w:t>stečajni su</w:t>
      </w:r>
      <w:r w:rsidR="00EC26E9" w:rsidRPr="00D922AD">
        <w:rPr>
          <w:rFonts w:cs="Times New Roman" w:hAnsi="Times New Roman" w:ascii="Times New Roman"/>
          <w:sz w:val="24"/>
          <w:szCs w:val="24"/>
          <w:lang w:val="hr-HR"/>
        </w:rPr>
        <w:t>dac</w:t>
      </w:r>
      <w:r w:rsidRPr="00D922AD">
        <w:rPr>
          <w:rFonts w:cs="Times New Roman" w:hAnsi="Times New Roman" w:ascii="Times New Roman"/>
          <w:sz w:val="24"/>
          <w:szCs w:val="24"/>
          <w:lang w:val="hr-HR"/>
        </w:rPr>
        <w:t xml:space="preserve"> ne smij</w:t>
      </w:r>
      <w:r w:rsidR="00EC26E9" w:rsidRPr="00D922AD">
        <w:rPr>
          <w:rFonts w:cs="Times New Roman" w:hAnsi="Times New Roman" w:ascii="Times New Roman"/>
          <w:sz w:val="24"/>
          <w:szCs w:val="24"/>
          <w:lang w:val="hr-HR"/>
        </w:rPr>
        <w:t>e</w:t>
      </w:r>
      <w:r w:rsidRPr="00D922AD">
        <w:rPr>
          <w:rFonts w:cs="Times New Roman" w:hAnsi="Times New Roman" w:ascii="Times New Roman"/>
          <w:sz w:val="24"/>
          <w:szCs w:val="24"/>
          <w:lang w:val="hr-HR"/>
        </w:rPr>
        <w:t xml:space="preserve"> svojim rješenjima (suglasnostima, odobrenjima i sl.) zadirati u ovlasti stečajn</w:t>
      </w:r>
      <w:r w:rsidR="00EC26E9" w:rsidRPr="00D922AD">
        <w:rPr>
          <w:rFonts w:cs="Times New Roman" w:hAnsi="Times New Roman" w:ascii="Times New Roman"/>
          <w:sz w:val="24"/>
          <w:szCs w:val="24"/>
          <w:lang w:val="hr-HR"/>
        </w:rPr>
        <w:t>og</w:t>
      </w:r>
      <w:r w:rsidRPr="00D922AD">
        <w:rPr>
          <w:rFonts w:cs="Times New Roman" w:hAnsi="Times New Roman" w:ascii="Times New Roman"/>
          <w:sz w:val="24"/>
          <w:szCs w:val="24"/>
          <w:lang w:val="hr-HR"/>
        </w:rPr>
        <w:t xml:space="preserve"> upravitelja</w:t>
      </w:r>
      <w:r w:rsidR="00BF6FCF" w:rsidRPr="00D922AD">
        <w:rPr>
          <w:rFonts w:cs="Times New Roman" w:hAnsi="Times New Roman" w:ascii="Times New Roman"/>
          <w:sz w:val="24"/>
          <w:szCs w:val="24"/>
          <w:lang w:val="hr-HR"/>
        </w:rPr>
        <w:t xml:space="preserve"> (te na taj način</w:t>
      </w:r>
      <w:r w:rsidR="009E1C5F" w:rsidRPr="00D922AD">
        <w:rPr>
          <w:rFonts w:cs="Times New Roman" w:hAnsi="Times New Roman" w:ascii="Times New Roman"/>
          <w:sz w:val="24"/>
          <w:szCs w:val="24"/>
          <w:lang w:val="hr-HR"/>
        </w:rPr>
        <w:t xml:space="preserve"> </w:t>
      </w:r>
      <w:r w:rsidRPr="00D922AD">
        <w:rPr>
          <w:rFonts w:cs="Times New Roman" w:hAnsi="Times New Roman" w:ascii="Times New Roman"/>
          <w:sz w:val="24"/>
          <w:szCs w:val="24"/>
          <w:lang w:val="hr-HR"/>
        </w:rPr>
        <w:t>preuzimati odgovornost za nj</w:t>
      </w:r>
      <w:r w:rsidR="00BF6FCF" w:rsidRPr="00D922AD">
        <w:rPr>
          <w:rFonts w:cs="Times New Roman" w:hAnsi="Times New Roman" w:ascii="Times New Roman"/>
          <w:sz w:val="24"/>
          <w:szCs w:val="24"/>
          <w:lang w:val="hr-HR"/>
        </w:rPr>
        <w:t>egove postupke)</w:t>
      </w:r>
      <w:r w:rsidRPr="00D922AD">
        <w:rPr>
          <w:rFonts w:cs="Times New Roman" w:hAnsi="Times New Roman" w:ascii="Times New Roman"/>
          <w:sz w:val="24"/>
          <w:szCs w:val="24"/>
          <w:lang w:val="hr-HR"/>
        </w:rPr>
        <w:t xml:space="preserve"> i s druge strane, </w:t>
      </w:r>
      <w:r w:rsidR="00BF6FCF" w:rsidRPr="00D922AD">
        <w:rPr>
          <w:rFonts w:cs="Times New Roman" w:hAnsi="Times New Roman" w:ascii="Times New Roman"/>
          <w:sz w:val="24"/>
          <w:szCs w:val="24"/>
          <w:lang w:val="hr-HR"/>
        </w:rPr>
        <w:t xml:space="preserve">u okolnosti </w:t>
      </w:r>
      <w:r w:rsidRPr="00D922AD">
        <w:rPr>
          <w:rFonts w:cs="Times New Roman" w:hAnsi="Times New Roman" w:ascii="Times New Roman"/>
          <w:sz w:val="24"/>
          <w:szCs w:val="24"/>
          <w:lang w:val="hr-HR"/>
        </w:rPr>
        <w:t xml:space="preserve">kada </w:t>
      </w:r>
      <w:r w:rsidR="00BF6FCF" w:rsidRPr="00D922AD">
        <w:rPr>
          <w:rFonts w:cs="Times New Roman" w:hAnsi="Times New Roman" w:ascii="Times New Roman"/>
          <w:sz w:val="24"/>
          <w:szCs w:val="24"/>
          <w:lang w:val="hr-HR"/>
        </w:rPr>
        <w:t xml:space="preserve">je </w:t>
      </w:r>
      <w:r w:rsidRPr="00D922AD">
        <w:rPr>
          <w:rFonts w:cs="Times New Roman" w:hAnsi="Times New Roman" w:ascii="Times New Roman"/>
          <w:sz w:val="24"/>
          <w:szCs w:val="24"/>
          <w:lang w:val="hr-HR"/>
        </w:rPr>
        <w:t>dosadašnji t</w:t>
      </w:r>
      <w:r w:rsidR="00F754BA" w:rsidRPr="00D922AD">
        <w:rPr>
          <w:rFonts w:cs="Times New Roman" w:hAnsi="Times New Roman" w:ascii="Times New Roman"/>
          <w:sz w:val="24"/>
          <w:szCs w:val="24"/>
          <w:lang w:val="hr-HR"/>
        </w:rPr>
        <w:t>ijek ovoga stečajnog postup</w:t>
      </w:r>
      <w:r w:rsidR="00BF6FCF" w:rsidRPr="00D922AD">
        <w:rPr>
          <w:rFonts w:cs="Times New Roman" w:hAnsi="Times New Roman" w:ascii="Times New Roman"/>
          <w:sz w:val="24"/>
          <w:szCs w:val="24"/>
          <w:lang w:val="hr-HR"/>
        </w:rPr>
        <w:t>ka (</w:t>
      </w:r>
      <w:r w:rsidRPr="00D922AD">
        <w:rPr>
          <w:rFonts w:cs="Times New Roman" w:hAnsi="Times New Roman" w:ascii="Times New Roman"/>
          <w:sz w:val="24"/>
          <w:szCs w:val="24"/>
          <w:lang w:val="hr-HR"/>
        </w:rPr>
        <w:t xml:space="preserve">koji je i inače po svojoj </w:t>
      </w:r>
      <w:r w:rsidRPr="00D922AD">
        <w:rPr>
          <w:rFonts w:cs="Times New Roman" w:hAnsi="Times New Roman" w:ascii="Times New Roman"/>
          <w:sz w:val="24"/>
          <w:szCs w:val="24"/>
          <w:lang w:val="hr-HR"/>
        </w:rPr>
        <w:lastRenderedPageBreak/>
        <w:t>naravi složen i kompleksan</w:t>
      </w:r>
      <w:r w:rsidR="00BF6FCF" w:rsidRPr="00D922AD">
        <w:rPr>
          <w:rFonts w:cs="Times New Roman" w:hAnsi="Times New Roman" w:ascii="Times New Roman"/>
          <w:sz w:val="24"/>
          <w:szCs w:val="24"/>
          <w:lang w:val="hr-HR"/>
        </w:rPr>
        <w:t>:</w:t>
      </w:r>
      <w:r w:rsidR="004F6123" w:rsidRPr="00D922AD">
        <w:rPr>
          <w:rFonts w:cs="Times New Roman" w:hAnsi="Times New Roman" w:ascii="Times New Roman"/>
          <w:sz w:val="24"/>
          <w:szCs w:val="24"/>
          <w:lang w:val="hr-HR"/>
        </w:rPr>
        <w:t xml:space="preserve"> </w:t>
      </w:r>
      <w:r w:rsidRPr="00D922AD">
        <w:rPr>
          <w:rFonts w:cs="Times New Roman" w:hAnsi="Times New Roman" w:ascii="Times New Roman"/>
          <w:sz w:val="24"/>
          <w:szCs w:val="24"/>
          <w:lang w:val="hr-HR"/>
        </w:rPr>
        <w:t>veliki broj stečajnih vjerovnika i veliki iznos utvrđenih tražbina, nastavak poslovanja</w:t>
      </w:r>
      <w:r w:rsidR="00AE2EC0" w:rsidRPr="00D922AD">
        <w:rPr>
          <w:rFonts w:cs="Times New Roman" w:hAnsi="Times New Roman" w:ascii="Times New Roman"/>
          <w:sz w:val="24"/>
          <w:szCs w:val="24"/>
          <w:lang w:val="hr-HR"/>
        </w:rPr>
        <w:t xml:space="preserve">, </w:t>
      </w:r>
      <w:r w:rsidR="00EC26E9" w:rsidRPr="00D922AD">
        <w:rPr>
          <w:rFonts w:cs="Times New Roman" w:hAnsi="Times New Roman" w:ascii="Times New Roman"/>
          <w:sz w:val="24"/>
          <w:szCs w:val="24"/>
          <w:lang w:val="hr-HR"/>
        </w:rPr>
        <w:t xml:space="preserve">sama činjenica </w:t>
      </w:r>
      <w:r w:rsidR="00A63749" w:rsidRPr="00D922AD">
        <w:rPr>
          <w:rFonts w:cs="Times New Roman" w:hAnsi="Times New Roman" w:ascii="Times New Roman"/>
          <w:sz w:val="24"/>
          <w:szCs w:val="24"/>
          <w:lang w:val="hr-HR"/>
        </w:rPr>
        <w:t xml:space="preserve">poslovanja i </w:t>
      </w:r>
      <w:r w:rsidRPr="00D922AD">
        <w:rPr>
          <w:rFonts w:cs="Times New Roman" w:hAnsi="Times New Roman" w:ascii="Times New Roman"/>
          <w:sz w:val="24"/>
          <w:szCs w:val="24"/>
          <w:lang w:val="hr-HR"/>
        </w:rPr>
        <w:t>nakon blokade računa stečajnog dužnika</w:t>
      </w:r>
      <w:r w:rsidR="00EC26E9" w:rsidRPr="00D922AD">
        <w:rPr>
          <w:rFonts w:cs="Times New Roman" w:hAnsi="Times New Roman" w:ascii="Times New Roman"/>
          <w:sz w:val="24"/>
          <w:szCs w:val="24"/>
          <w:lang w:val="hr-HR"/>
        </w:rPr>
        <w:t>, kao i druge nejasnoće</w:t>
      </w:r>
      <w:r w:rsidR="00BF6FCF" w:rsidRPr="00D922AD">
        <w:rPr>
          <w:rFonts w:cs="Times New Roman" w:hAnsi="Times New Roman" w:ascii="Times New Roman"/>
          <w:sz w:val="24"/>
          <w:szCs w:val="24"/>
          <w:lang w:val="hr-HR"/>
        </w:rPr>
        <w:t>)</w:t>
      </w:r>
      <w:r w:rsidR="00EC26E9" w:rsidRPr="00D922AD">
        <w:rPr>
          <w:rFonts w:cs="Times New Roman" w:hAnsi="Times New Roman" w:ascii="Times New Roman"/>
          <w:sz w:val="24"/>
          <w:szCs w:val="24"/>
          <w:lang w:val="hr-HR"/>
        </w:rPr>
        <w:t xml:space="preserve"> </w:t>
      </w:r>
      <w:r w:rsidRPr="00D922AD">
        <w:rPr>
          <w:rFonts w:cs="Times New Roman" w:hAnsi="Times New Roman" w:ascii="Times New Roman"/>
          <w:sz w:val="24"/>
          <w:szCs w:val="24"/>
          <w:lang w:val="hr-HR"/>
        </w:rPr>
        <w:t>otv</w:t>
      </w:r>
      <w:r w:rsidR="00BF6FCF" w:rsidRPr="00D922AD">
        <w:rPr>
          <w:rFonts w:cs="Times New Roman" w:hAnsi="Times New Roman" w:ascii="Times New Roman"/>
          <w:sz w:val="24"/>
          <w:szCs w:val="24"/>
          <w:lang w:val="hr-HR"/>
        </w:rPr>
        <w:t>orio</w:t>
      </w:r>
      <w:r w:rsidRPr="00D922AD">
        <w:rPr>
          <w:rFonts w:cs="Times New Roman" w:hAnsi="Times New Roman" w:ascii="Times New Roman"/>
          <w:sz w:val="24"/>
          <w:szCs w:val="24"/>
          <w:lang w:val="hr-HR"/>
        </w:rPr>
        <w:t xml:space="preserve"> neka </w:t>
      </w:r>
      <w:r w:rsidR="00EC26E9" w:rsidRPr="00D922AD">
        <w:rPr>
          <w:rFonts w:cs="Times New Roman" w:hAnsi="Times New Roman" w:ascii="Times New Roman"/>
          <w:sz w:val="24"/>
          <w:szCs w:val="24"/>
          <w:lang w:val="hr-HR"/>
        </w:rPr>
        <w:t xml:space="preserve">posve logična </w:t>
      </w:r>
      <w:r w:rsidRPr="00D922AD">
        <w:rPr>
          <w:rFonts w:cs="Times New Roman" w:hAnsi="Times New Roman" w:ascii="Times New Roman"/>
          <w:sz w:val="24"/>
          <w:szCs w:val="24"/>
          <w:lang w:val="hr-HR"/>
        </w:rPr>
        <w:t>pitanja</w:t>
      </w:r>
      <w:r w:rsidR="00EC26E9" w:rsidRPr="00D922AD">
        <w:rPr>
          <w:rFonts w:cs="Times New Roman" w:hAnsi="Times New Roman" w:ascii="Times New Roman"/>
          <w:sz w:val="24"/>
          <w:szCs w:val="24"/>
          <w:lang w:val="hr-HR"/>
        </w:rPr>
        <w:t>, a</w:t>
      </w:r>
      <w:r w:rsidRPr="00D922AD">
        <w:rPr>
          <w:rFonts w:cs="Times New Roman" w:hAnsi="Times New Roman" w:ascii="Times New Roman"/>
          <w:sz w:val="24"/>
          <w:szCs w:val="24"/>
          <w:lang w:val="hr-HR"/>
        </w:rPr>
        <w:t xml:space="preserve"> na koj</w:t>
      </w:r>
      <w:r w:rsidR="00BF6FCF" w:rsidRPr="00D922AD">
        <w:rPr>
          <w:rFonts w:cs="Times New Roman" w:hAnsi="Times New Roman" w:ascii="Times New Roman"/>
          <w:sz w:val="24"/>
          <w:szCs w:val="24"/>
          <w:lang w:val="hr-HR"/>
        </w:rPr>
        <w:t>a</w:t>
      </w:r>
      <w:r w:rsidRPr="00D922AD">
        <w:rPr>
          <w:rFonts w:cs="Times New Roman" w:hAnsi="Times New Roman" w:ascii="Times New Roman"/>
          <w:sz w:val="24"/>
          <w:szCs w:val="24"/>
          <w:lang w:val="hr-HR"/>
        </w:rPr>
        <w:t xml:space="preserve"> iz postojeće dokumentacije u spisu </w:t>
      </w:r>
      <w:r w:rsidR="00BF6FCF" w:rsidRPr="00D922AD">
        <w:rPr>
          <w:rFonts w:cs="Times New Roman" w:hAnsi="Times New Roman" w:ascii="Times New Roman"/>
          <w:sz w:val="24"/>
          <w:szCs w:val="24"/>
          <w:lang w:val="hr-HR"/>
        </w:rPr>
        <w:t>nije moguće</w:t>
      </w:r>
      <w:r w:rsidRPr="00D922AD">
        <w:rPr>
          <w:rFonts w:cs="Times New Roman" w:hAnsi="Times New Roman" w:ascii="Times New Roman"/>
          <w:sz w:val="24"/>
          <w:szCs w:val="24"/>
          <w:lang w:val="hr-HR"/>
        </w:rPr>
        <w:t xml:space="preserve"> naći </w:t>
      </w:r>
      <w:r w:rsidR="004737CC" w:rsidRPr="00D922AD">
        <w:rPr>
          <w:rFonts w:cs="Times New Roman" w:hAnsi="Times New Roman" w:ascii="Times New Roman"/>
          <w:sz w:val="24"/>
          <w:szCs w:val="24"/>
          <w:lang w:val="hr-HR"/>
        </w:rPr>
        <w:t>logičn</w:t>
      </w:r>
      <w:r w:rsidR="00BF6FCF" w:rsidRPr="00D922AD">
        <w:rPr>
          <w:rFonts w:cs="Times New Roman" w:hAnsi="Times New Roman" w:ascii="Times New Roman"/>
          <w:sz w:val="24"/>
          <w:szCs w:val="24"/>
          <w:lang w:val="hr-HR"/>
        </w:rPr>
        <w:t>e</w:t>
      </w:r>
      <w:r w:rsidR="00EC26E9" w:rsidRPr="00D922AD">
        <w:rPr>
          <w:rFonts w:cs="Times New Roman" w:hAnsi="Times New Roman" w:ascii="Times New Roman"/>
          <w:sz w:val="24"/>
          <w:szCs w:val="24"/>
          <w:lang w:val="hr-HR"/>
        </w:rPr>
        <w:t xml:space="preserve"> i </w:t>
      </w:r>
      <w:r w:rsidR="00BF6FCF" w:rsidRPr="00D922AD">
        <w:rPr>
          <w:rFonts w:cs="Times New Roman" w:hAnsi="Times New Roman" w:ascii="Times New Roman"/>
          <w:sz w:val="24"/>
          <w:szCs w:val="24"/>
          <w:lang w:val="hr-HR"/>
        </w:rPr>
        <w:t>jednoznačne</w:t>
      </w:r>
      <w:r w:rsidR="002D13B3" w:rsidRPr="00D922AD">
        <w:rPr>
          <w:rFonts w:cs="Times New Roman" w:hAnsi="Times New Roman" w:ascii="Times New Roman"/>
          <w:sz w:val="24"/>
          <w:szCs w:val="24"/>
          <w:lang w:val="hr-HR"/>
        </w:rPr>
        <w:t xml:space="preserve"> </w:t>
      </w:r>
      <w:r w:rsidR="00BF6FCF" w:rsidRPr="00D922AD">
        <w:rPr>
          <w:rFonts w:cs="Times New Roman" w:hAnsi="Times New Roman" w:ascii="Times New Roman"/>
          <w:sz w:val="24"/>
          <w:szCs w:val="24"/>
          <w:lang w:val="hr-HR"/>
        </w:rPr>
        <w:t>odgovore</w:t>
      </w:r>
      <w:r w:rsidR="00EC26E9" w:rsidRPr="00D922AD">
        <w:rPr>
          <w:rFonts w:cs="Times New Roman" w:hAnsi="Times New Roman" w:ascii="Times New Roman"/>
          <w:sz w:val="24"/>
          <w:szCs w:val="24"/>
          <w:lang w:val="hr-HR"/>
        </w:rPr>
        <w:t>,</w:t>
      </w:r>
      <w:r w:rsidRPr="00D922AD">
        <w:rPr>
          <w:rFonts w:cs="Times New Roman" w:hAnsi="Times New Roman" w:ascii="Times New Roman"/>
          <w:sz w:val="24"/>
          <w:szCs w:val="24"/>
          <w:lang w:val="hr-HR"/>
        </w:rPr>
        <w:t xml:space="preserve"> ovaj sud odlučio </w:t>
      </w:r>
      <w:r w:rsidR="008F6E32" w:rsidRPr="00D922AD">
        <w:rPr>
          <w:rFonts w:cs="Times New Roman" w:hAnsi="Times New Roman" w:ascii="Times New Roman"/>
          <w:sz w:val="24"/>
          <w:szCs w:val="24"/>
          <w:lang w:val="hr-HR"/>
        </w:rPr>
        <w:t xml:space="preserve">je </w:t>
      </w:r>
      <w:r w:rsidRPr="00D922AD">
        <w:rPr>
          <w:rFonts w:cs="Times New Roman" w:hAnsi="Times New Roman" w:ascii="Times New Roman"/>
          <w:sz w:val="24"/>
          <w:szCs w:val="24"/>
          <w:lang w:val="hr-HR"/>
        </w:rPr>
        <w:t xml:space="preserve">provesti mjeru nadzora iz svoje ovlasti (odredba čl. </w:t>
      </w:r>
      <w:smartTag w:element="metricconverter" w:uri="urn:schemas-microsoft-com:office:smarttags">
        <w:smartTagPr>
          <w:attr w:val="17. st" w:name="ProductID"/>
        </w:smartTagPr>
        <w:r w:rsidRPr="00D922AD">
          <w:rPr>
            <w:rFonts w:cs="Times New Roman" w:hAnsi="Times New Roman" w:ascii="Times New Roman"/>
            <w:sz w:val="24"/>
            <w:szCs w:val="24"/>
            <w:lang w:val="hr-HR"/>
          </w:rPr>
          <w:t>17. st</w:t>
        </w:r>
      </w:smartTag>
      <w:r w:rsidRPr="00D922AD">
        <w:rPr>
          <w:rFonts w:cs="Times New Roman" w:hAnsi="Times New Roman" w:ascii="Times New Roman"/>
          <w:sz w:val="24"/>
          <w:szCs w:val="24"/>
          <w:lang w:val="hr-HR"/>
        </w:rPr>
        <w:t xml:space="preserve">. 1. toč. 3. </w:t>
      </w:r>
      <w:r w:rsidR="00BF6FCF" w:rsidRPr="00D922AD">
        <w:rPr>
          <w:rFonts w:cs="Times New Roman" w:hAnsi="Times New Roman" w:ascii="Times New Roman"/>
          <w:sz w:val="24"/>
          <w:szCs w:val="24"/>
          <w:lang w:val="hr-HR"/>
        </w:rPr>
        <w:t>Stečajnog zakona („Narodne novine“ 44/96, 29/99, 129/00, 123/03, 82/06, 116/10, 25/12, 133/12; dalje SZ</w:t>
      </w:r>
      <w:r w:rsidR="00AD7E7B" w:rsidRPr="00D922AD">
        <w:rPr>
          <w:rFonts w:cs="Times New Roman" w:hAnsi="Times New Roman" w:ascii="Times New Roman"/>
          <w:sz w:val="24"/>
          <w:szCs w:val="24"/>
          <w:lang w:val="hr-HR"/>
        </w:rPr>
        <w:t xml:space="preserve"> </w:t>
      </w:r>
      <w:r w:rsidR="00C25217" w:rsidRPr="00D922AD">
        <w:rPr>
          <w:rFonts w:cs="Times New Roman" w:hAnsi="Times New Roman" w:ascii="Times New Roman"/>
          <w:sz w:val="24"/>
          <w:szCs w:val="24"/>
          <w:lang w:val="hr-HR"/>
        </w:rPr>
        <w:t>koji se ovdje primjenjuje temeljem odredbe</w:t>
      </w:r>
      <w:r w:rsidR="00AD7E7B" w:rsidRPr="00D922AD">
        <w:rPr>
          <w:rFonts w:cs="Times New Roman" w:hAnsi="Times New Roman" w:ascii="Times New Roman"/>
          <w:sz w:val="24"/>
          <w:szCs w:val="24"/>
          <w:lang w:val="hr-HR"/>
        </w:rPr>
        <w:t xml:space="preserve"> čl. 441. Stečajnog zakona („Narodne novine“ broj 71/15; dalje SZ/15</w:t>
      </w:r>
      <w:r w:rsidRPr="00D922AD">
        <w:rPr>
          <w:rFonts w:cs="Times New Roman" w:hAnsi="Times New Roman" w:ascii="Times New Roman"/>
          <w:sz w:val="24"/>
          <w:szCs w:val="24"/>
          <w:lang w:val="hr-HR"/>
        </w:rPr>
        <w:t xml:space="preserve">), </w:t>
      </w:r>
      <w:r w:rsidR="00A63749" w:rsidRPr="00D922AD">
        <w:rPr>
          <w:rFonts w:cs="Times New Roman" w:hAnsi="Times New Roman" w:ascii="Times New Roman"/>
          <w:sz w:val="24"/>
          <w:szCs w:val="24"/>
          <w:lang w:val="hr-HR"/>
        </w:rPr>
        <w:t>pa</w:t>
      </w:r>
      <w:r w:rsidRPr="00D922AD">
        <w:rPr>
          <w:rFonts w:cs="Times New Roman" w:hAnsi="Times New Roman" w:ascii="Times New Roman"/>
          <w:sz w:val="24"/>
          <w:szCs w:val="24"/>
          <w:lang w:val="hr-HR"/>
        </w:rPr>
        <w:t xml:space="preserve"> je dana </w:t>
      </w:r>
      <w:r w:rsidR="00F754BA" w:rsidRPr="00D922AD">
        <w:rPr>
          <w:rFonts w:cs="Times New Roman" w:hAnsi="Times New Roman" w:ascii="Times New Roman"/>
          <w:sz w:val="24"/>
          <w:szCs w:val="24"/>
          <w:lang w:val="hr-HR"/>
        </w:rPr>
        <w:t>24. studenog</w:t>
      </w:r>
      <w:r w:rsidRPr="00D922AD">
        <w:rPr>
          <w:rFonts w:cs="Times New Roman" w:hAnsi="Times New Roman" w:ascii="Times New Roman"/>
          <w:sz w:val="24"/>
          <w:szCs w:val="24"/>
          <w:lang w:val="hr-HR"/>
        </w:rPr>
        <w:t xml:space="preserve"> 201</w:t>
      </w:r>
      <w:r w:rsidR="003317E9" w:rsidRPr="00D922AD">
        <w:rPr>
          <w:rFonts w:cs="Times New Roman" w:hAnsi="Times New Roman" w:ascii="Times New Roman"/>
          <w:sz w:val="24"/>
          <w:szCs w:val="24"/>
          <w:lang w:val="hr-HR"/>
        </w:rPr>
        <w:t>5</w:t>
      </w:r>
      <w:r w:rsidRPr="00D922AD">
        <w:rPr>
          <w:rFonts w:cs="Times New Roman" w:hAnsi="Times New Roman" w:ascii="Times New Roman"/>
          <w:sz w:val="24"/>
          <w:szCs w:val="24"/>
          <w:lang w:val="hr-HR"/>
        </w:rPr>
        <w:t>. god</w:t>
      </w:r>
      <w:r w:rsidR="00BF6FCF" w:rsidRPr="00D922AD">
        <w:rPr>
          <w:rFonts w:cs="Times New Roman" w:hAnsi="Times New Roman" w:ascii="Times New Roman"/>
          <w:sz w:val="24"/>
          <w:szCs w:val="24"/>
          <w:lang w:val="hr-HR"/>
        </w:rPr>
        <w:t>ine</w:t>
      </w:r>
      <w:r w:rsidR="00F754BA" w:rsidRPr="00D922AD">
        <w:rPr>
          <w:rFonts w:cs="Times New Roman" w:hAnsi="Times New Roman" w:ascii="Times New Roman"/>
          <w:sz w:val="24"/>
          <w:szCs w:val="24"/>
          <w:lang w:val="hr-HR"/>
        </w:rPr>
        <w:t xml:space="preserve"> donio rješenje </w:t>
      </w:r>
      <w:r w:rsidR="0002099F" w:rsidRPr="00D922AD">
        <w:rPr>
          <w:rFonts w:cs="Times New Roman" w:hAnsi="Times New Roman" w:ascii="Times New Roman"/>
          <w:sz w:val="24"/>
          <w:szCs w:val="24"/>
          <w:lang w:val="hr-HR"/>
        </w:rPr>
        <w:t>kojim je određeno</w:t>
      </w:r>
      <w:r w:rsidR="00F754BA" w:rsidRPr="00D922AD">
        <w:rPr>
          <w:rFonts w:cs="Times New Roman" w:hAnsi="Times New Roman" w:ascii="Times New Roman"/>
          <w:sz w:val="24"/>
          <w:szCs w:val="24"/>
          <w:lang w:val="hr-HR"/>
        </w:rPr>
        <w:t xml:space="preserve"> </w:t>
      </w:r>
      <w:r w:rsidR="0002099F" w:rsidRPr="00D922AD">
        <w:rPr>
          <w:rFonts w:cs="Times New Roman" w:hAnsi="Times New Roman" w:ascii="Times New Roman"/>
          <w:sz w:val="24"/>
          <w:szCs w:val="24"/>
          <w:lang w:val="hr-HR"/>
        </w:rPr>
        <w:t xml:space="preserve">izvesti dokaz knjigovodstveno - financijskim vještačenjem  </w:t>
      </w:r>
      <w:r w:rsidRPr="00D922AD">
        <w:rPr>
          <w:rFonts w:cs="Times New Roman" w:hAnsi="Times New Roman" w:ascii="Times New Roman"/>
          <w:sz w:val="24"/>
          <w:szCs w:val="24"/>
          <w:lang w:val="hr-HR"/>
        </w:rPr>
        <w:t xml:space="preserve">na okolnost </w:t>
      </w:r>
      <w:r w:rsidR="00AA3451" w:rsidRPr="00D922AD">
        <w:rPr>
          <w:rFonts w:cs="Times New Roman" w:hAnsi="Times New Roman" w:ascii="Times New Roman"/>
          <w:sz w:val="24"/>
          <w:szCs w:val="24"/>
          <w:lang w:val="hr-HR"/>
        </w:rPr>
        <w:t>vođenja financijsko</w:t>
      </w:r>
      <w:r w:rsidR="00C25217" w:rsidRPr="00D922AD">
        <w:rPr>
          <w:rFonts w:cs="Times New Roman" w:hAnsi="Times New Roman" w:ascii="Times New Roman"/>
          <w:sz w:val="24"/>
          <w:szCs w:val="24"/>
          <w:lang w:val="hr-HR"/>
        </w:rPr>
        <w:t xml:space="preserve"> -</w:t>
      </w:r>
      <w:r w:rsidR="00AA3451" w:rsidRPr="00D922AD">
        <w:rPr>
          <w:rFonts w:cs="Times New Roman" w:hAnsi="Times New Roman" w:ascii="Times New Roman"/>
          <w:sz w:val="24"/>
          <w:szCs w:val="24"/>
          <w:lang w:val="hr-HR"/>
        </w:rPr>
        <w:t xml:space="preserve"> materijalnog</w:t>
      </w:r>
      <w:r w:rsidRPr="00D922AD">
        <w:rPr>
          <w:rFonts w:cs="Times New Roman" w:hAnsi="Times New Roman" w:ascii="Times New Roman"/>
          <w:sz w:val="24"/>
          <w:szCs w:val="24"/>
          <w:lang w:val="hr-HR"/>
        </w:rPr>
        <w:t xml:space="preserve"> poslovanja </w:t>
      </w:r>
      <w:r w:rsidR="00AA3451" w:rsidRPr="00D922AD">
        <w:rPr>
          <w:rFonts w:cs="Times New Roman" w:hAnsi="Times New Roman" w:ascii="Times New Roman"/>
          <w:sz w:val="24"/>
          <w:szCs w:val="24"/>
          <w:lang w:val="hr-HR"/>
        </w:rPr>
        <w:t>dužnika za razdoblje od otvaranja stečajnog postupka do dana izrade nalaza i mišljenja</w:t>
      </w:r>
      <w:r w:rsidR="0002099F" w:rsidRPr="00D922AD">
        <w:rPr>
          <w:rFonts w:cs="Times New Roman" w:hAnsi="Times New Roman" w:ascii="Times New Roman"/>
          <w:sz w:val="24"/>
          <w:szCs w:val="24"/>
          <w:lang w:val="hr-HR"/>
        </w:rPr>
        <w:t xml:space="preserve">. </w:t>
      </w:r>
    </w:p>
    <w:p w:rsidRDefault="00AB78F5" w:rsidP="00DE2463" w:rsidR="001472D6" w:rsidRPr="00D922AD">
      <w:pPr>
        <w:pStyle w:val="Tijeloteksta"/>
        <w:tabs>
          <w:tab w:pos="0" w:val="left"/>
        </w:tabs>
        <w:spacing w:before="240"/>
      </w:pPr>
      <w:r w:rsidRPr="00D922AD">
        <w:tab/>
      </w:r>
      <w:r w:rsidR="003B70C2" w:rsidRPr="00D922AD">
        <w:t xml:space="preserve">Iz </w:t>
      </w:r>
      <w:r w:rsidR="00870A4D" w:rsidRPr="00D922AD">
        <w:t xml:space="preserve">izvješća o vještačenju na okolnost </w:t>
      </w:r>
      <w:r w:rsidR="0002099F" w:rsidRPr="00D922AD">
        <w:t xml:space="preserve">vođenja financijsko </w:t>
      </w:r>
      <w:r w:rsidR="00C25217" w:rsidRPr="00D922AD">
        <w:t xml:space="preserve">- </w:t>
      </w:r>
      <w:r w:rsidR="0002099F" w:rsidRPr="00D922AD">
        <w:t>materijalnog</w:t>
      </w:r>
      <w:r w:rsidR="00870A4D" w:rsidRPr="00D922AD">
        <w:t xml:space="preserve"> poslovanja </w:t>
      </w:r>
      <w:r w:rsidR="003317E9" w:rsidRPr="00D922AD">
        <w:t>od 17. veljače 2016. god</w:t>
      </w:r>
      <w:r w:rsidR="0002099F" w:rsidRPr="00D922AD">
        <w:t xml:space="preserve">ine </w:t>
      </w:r>
      <w:r w:rsidR="00003338" w:rsidRPr="00D922AD">
        <w:rPr>
          <w:bCs/>
        </w:rPr>
        <w:t xml:space="preserve">(listovi spisa </w:t>
      </w:r>
      <w:r w:rsidR="00AA3451" w:rsidRPr="00D922AD">
        <w:rPr>
          <w:bCs/>
        </w:rPr>
        <w:t>5209-5506</w:t>
      </w:r>
      <w:r w:rsidR="0002099F" w:rsidRPr="00D922AD">
        <w:rPr>
          <w:bCs/>
        </w:rPr>
        <w:t>)</w:t>
      </w:r>
      <w:r w:rsidR="004F6123" w:rsidRPr="00D922AD">
        <w:rPr>
          <w:bCs/>
        </w:rPr>
        <w:t xml:space="preserve"> </w:t>
      </w:r>
      <w:r w:rsidR="0002099F" w:rsidRPr="00D922AD">
        <w:t>imenovanog</w:t>
      </w:r>
      <w:r w:rsidR="004F6123" w:rsidRPr="00D922AD">
        <w:t xml:space="preserve"> </w:t>
      </w:r>
      <w:r w:rsidR="003B70C2" w:rsidRPr="00D922AD">
        <w:t>stalnog sudskog vještaka J</w:t>
      </w:r>
      <w:r w:rsidR="0002099F" w:rsidRPr="00D922AD">
        <w:t xml:space="preserve">ere </w:t>
      </w:r>
      <w:r w:rsidR="006A72E2" w:rsidRPr="00D922AD">
        <w:t>Brkana</w:t>
      </w:r>
      <w:r w:rsidR="00990561" w:rsidRPr="00D922AD">
        <w:t xml:space="preserve">, </w:t>
      </w:r>
      <w:r w:rsidR="001472D6" w:rsidRPr="00D922AD">
        <w:t xml:space="preserve">između ostalog </w:t>
      </w:r>
      <w:r w:rsidR="003317E9" w:rsidRPr="00D922AD">
        <w:t xml:space="preserve">je </w:t>
      </w:r>
      <w:r w:rsidR="001472D6" w:rsidRPr="00D922AD">
        <w:t>vidljivo:</w:t>
      </w:r>
    </w:p>
    <w:p w:rsidRDefault="00DE2463" w:rsidP="00DE2463" w:rsidR="003B70C2" w:rsidRPr="00D922AD">
      <w:pPr>
        <w:spacing w:before="80"/>
        <w:ind w:firstLine="709"/>
        <w:rPr>
          <w:rFonts w:cs="Times New Roman" w:hAnsi="Times New Roman" w:ascii="Times New Roman"/>
          <w:sz w:val="24"/>
          <w:szCs w:val="24"/>
          <w:lang w:val="hr-HR"/>
        </w:rPr>
      </w:pPr>
      <w:r w:rsidRPr="00D922AD">
        <w:rPr>
          <w:rFonts w:cs="Times New Roman" w:hAnsi="Times New Roman" w:ascii="Times New Roman"/>
          <w:sz w:val="24"/>
          <w:szCs w:val="24"/>
          <w:lang w:val="hr-HR"/>
        </w:rPr>
        <w:t xml:space="preserve">- </w:t>
      </w:r>
      <w:r w:rsidR="006A72E2" w:rsidRPr="00D922AD">
        <w:rPr>
          <w:rFonts w:cs="Times New Roman" w:hAnsi="Times New Roman" w:ascii="Times New Roman"/>
          <w:sz w:val="24"/>
          <w:szCs w:val="24"/>
          <w:lang w:val="hr-HR"/>
        </w:rPr>
        <w:t xml:space="preserve">da je </w:t>
      </w:r>
      <w:r w:rsidR="004737CC" w:rsidRPr="00D922AD">
        <w:rPr>
          <w:rFonts w:cs="Times New Roman" w:hAnsi="Times New Roman" w:ascii="Times New Roman"/>
          <w:sz w:val="24"/>
          <w:szCs w:val="24"/>
          <w:lang w:val="hr-HR"/>
        </w:rPr>
        <w:t>Dalmacija</w:t>
      </w:r>
      <w:r w:rsidR="00E137CD" w:rsidRPr="00D922AD">
        <w:rPr>
          <w:rFonts w:cs="Times New Roman" w:hAnsi="Times New Roman" w:ascii="Times New Roman"/>
          <w:sz w:val="24"/>
          <w:szCs w:val="24"/>
          <w:lang w:val="hr-HR"/>
        </w:rPr>
        <w:t xml:space="preserve">vino d.d. u stečaju, </w:t>
      </w:r>
      <w:r w:rsidR="001472D6" w:rsidRPr="00D922AD">
        <w:rPr>
          <w:rFonts w:cs="Times New Roman" w:hAnsi="Times New Roman" w:ascii="Times New Roman"/>
          <w:sz w:val="24"/>
          <w:szCs w:val="24"/>
          <w:lang w:val="hr-HR"/>
        </w:rPr>
        <w:t xml:space="preserve">od otvaranja stečaja </w:t>
      </w:r>
      <w:r w:rsidR="004737CC" w:rsidRPr="00D922AD">
        <w:rPr>
          <w:rFonts w:cs="Times New Roman" w:hAnsi="Times New Roman" w:ascii="Times New Roman"/>
          <w:sz w:val="24"/>
          <w:szCs w:val="24"/>
          <w:lang w:val="hr-HR"/>
        </w:rPr>
        <w:t>(10.</w:t>
      </w:r>
      <w:r w:rsidR="00AE1230" w:rsidRPr="00D922AD">
        <w:rPr>
          <w:rFonts w:cs="Times New Roman" w:hAnsi="Times New Roman" w:ascii="Times New Roman"/>
          <w:sz w:val="24"/>
          <w:szCs w:val="24"/>
          <w:lang w:val="hr-HR"/>
        </w:rPr>
        <w:t xml:space="preserve"> svibnja 2012.</w:t>
      </w:r>
      <w:r w:rsidR="004737CC" w:rsidRPr="00D922AD">
        <w:rPr>
          <w:rFonts w:cs="Times New Roman" w:hAnsi="Times New Roman" w:ascii="Times New Roman"/>
          <w:sz w:val="24"/>
          <w:szCs w:val="24"/>
          <w:lang w:val="hr-HR"/>
        </w:rPr>
        <w:t>)</w:t>
      </w:r>
      <w:r w:rsidR="001472D6" w:rsidRPr="00D922AD">
        <w:rPr>
          <w:rFonts w:cs="Times New Roman" w:hAnsi="Times New Roman" w:ascii="Times New Roman"/>
          <w:sz w:val="24"/>
          <w:szCs w:val="24"/>
          <w:lang w:val="hr-HR"/>
        </w:rPr>
        <w:t xml:space="preserve"> do 31.</w:t>
      </w:r>
      <w:r w:rsidR="004737CC" w:rsidRPr="00D922AD">
        <w:rPr>
          <w:rFonts w:cs="Times New Roman" w:hAnsi="Times New Roman" w:ascii="Times New Roman"/>
          <w:sz w:val="24"/>
          <w:szCs w:val="24"/>
          <w:lang w:val="hr-HR"/>
        </w:rPr>
        <w:t xml:space="preserve"> prosinca 2015. godine </w:t>
      </w:r>
      <w:r w:rsidR="00E137CD" w:rsidRPr="00D922AD">
        <w:rPr>
          <w:rFonts w:cs="Times New Roman" w:hAnsi="Times New Roman" w:ascii="Times New Roman"/>
          <w:sz w:val="24"/>
          <w:szCs w:val="24"/>
          <w:lang w:val="hr-HR"/>
        </w:rPr>
        <w:t>poslovalo sa gubitkom</w:t>
      </w:r>
      <w:r w:rsidR="00751FE6" w:rsidRPr="00D922AD">
        <w:rPr>
          <w:rFonts w:cs="Times New Roman" w:hAnsi="Times New Roman" w:ascii="Times New Roman"/>
          <w:sz w:val="24"/>
          <w:szCs w:val="24"/>
          <w:lang w:val="hr-HR"/>
        </w:rPr>
        <w:t xml:space="preserve"> </w:t>
      </w:r>
      <w:r w:rsidR="00374314" w:rsidRPr="00D922AD">
        <w:rPr>
          <w:rFonts w:cs="Times New Roman" w:hAnsi="Times New Roman" w:ascii="Times New Roman"/>
          <w:sz w:val="24"/>
          <w:szCs w:val="24"/>
          <w:lang w:val="hr-HR"/>
        </w:rPr>
        <w:t>(računovodstvenim)</w:t>
      </w:r>
      <w:r w:rsidR="00E137CD" w:rsidRPr="00D922AD">
        <w:rPr>
          <w:rFonts w:cs="Times New Roman" w:hAnsi="Times New Roman" w:ascii="Times New Roman"/>
          <w:sz w:val="24"/>
          <w:szCs w:val="24"/>
          <w:lang w:val="hr-HR"/>
        </w:rPr>
        <w:t xml:space="preserve"> i to po godinama</w:t>
      </w:r>
      <w:r w:rsidR="007E51A2" w:rsidRPr="00D922AD">
        <w:rPr>
          <w:rFonts w:cs="Times New Roman" w:hAnsi="Times New Roman" w:ascii="Times New Roman"/>
          <w:sz w:val="24"/>
          <w:szCs w:val="24"/>
          <w:lang w:val="hr-HR"/>
        </w:rPr>
        <w:t>:</w:t>
      </w:r>
    </w:p>
    <w:p w:rsidRDefault="00E137CD" w:rsidP="0069150A" w:rsidR="00E137CD" w:rsidRPr="00D922AD">
      <w:pPr>
        <w:pStyle w:val="Odlomakpopisa"/>
        <w:numPr>
          <w:ilvl w:val="0"/>
          <w:numId w:val="4"/>
        </w:numPr>
        <w:rPr>
          <w:rFonts w:cs="Times New Roman" w:hAnsi="Times New Roman" w:ascii="Times New Roman"/>
          <w:sz w:val="24"/>
          <w:szCs w:val="24"/>
          <w:lang w:val="hr-HR"/>
        </w:rPr>
      </w:pPr>
      <w:r w:rsidRPr="00D922AD">
        <w:rPr>
          <w:rFonts w:cs="Times New Roman" w:hAnsi="Times New Roman" w:ascii="Times New Roman"/>
          <w:sz w:val="24"/>
          <w:szCs w:val="24"/>
          <w:lang w:val="hr-HR"/>
        </w:rPr>
        <w:t>2012. god.                 23.757.762,73 kn</w:t>
      </w:r>
    </w:p>
    <w:p w:rsidRDefault="00E137CD" w:rsidP="0069150A" w:rsidR="00E137CD" w:rsidRPr="00D922AD">
      <w:pPr>
        <w:pStyle w:val="Odlomakpopisa"/>
        <w:numPr>
          <w:ilvl w:val="0"/>
          <w:numId w:val="4"/>
        </w:numPr>
        <w:rPr>
          <w:rFonts w:cs="Times New Roman" w:hAnsi="Times New Roman" w:ascii="Times New Roman"/>
          <w:sz w:val="24"/>
          <w:szCs w:val="24"/>
          <w:lang w:val="hr-HR"/>
        </w:rPr>
      </w:pPr>
      <w:r w:rsidRPr="00D922AD">
        <w:rPr>
          <w:rFonts w:cs="Times New Roman" w:hAnsi="Times New Roman" w:ascii="Times New Roman"/>
          <w:sz w:val="24"/>
          <w:szCs w:val="24"/>
          <w:lang w:val="hr-HR"/>
        </w:rPr>
        <w:t>2013. god.                 27.232.089,23 kn</w:t>
      </w:r>
    </w:p>
    <w:p w:rsidRDefault="00E137CD" w:rsidP="0069150A" w:rsidR="006D7E7D" w:rsidRPr="00D922AD">
      <w:pPr>
        <w:pStyle w:val="Odlomakpopisa"/>
        <w:numPr>
          <w:ilvl w:val="0"/>
          <w:numId w:val="4"/>
        </w:numPr>
        <w:rPr>
          <w:rFonts w:cs="Times New Roman" w:hAnsi="Times New Roman" w:ascii="Times New Roman"/>
          <w:sz w:val="24"/>
          <w:szCs w:val="24"/>
          <w:lang w:val="hr-HR"/>
        </w:rPr>
      </w:pPr>
      <w:r w:rsidRPr="00D922AD">
        <w:rPr>
          <w:rFonts w:cs="Times New Roman" w:hAnsi="Times New Roman" w:ascii="Times New Roman"/>
          <w:sz w:val="24"/>
          <w:szCs w:val="24"/>
          <w:lang w:val="hr-HR"/>
        </w:rPr>
        <w:t xml:space="preserve">2014. god.                 </w:t>
      </w:r>
      <w:r w:rsidR="006D7E7D" w:rsidRPr="00D922AD">
        <w:rPr>
          <w:rFonts w:cs="Times New Roman" w:hAnsi="Times New Roman" w:ascii="Times New Roman"/>
          <w:sz w:val="24"/>
          <w:szCs w:val="24"/>
          <w:lang w:val="hr-HR"/>
        </w:rPr>
        <w:t>31.081.136,29</w:t>
      </w:r>
      <w:r w:rsidRPr="00D922AD">
        <w:rPr>
          <w:rFonts w:cs="Times New Roman" w:hAnsi="Times New Roman" w:ascii="Times New Roman"/>
          <w:sz w:val="24"/>
          <w:szCs w:val="24"/>
          <w:lang w:val="hr-HR"/>
        </w:rPr>
        <w:t xml:space="preserve"> kn  </w:t>
      </w:r>
    </w:p>
    <w:p w:rsidRDefault="006D7E7D" w:rsidP="0069150A" w:rsidR="006D7E7D" w:rsidRPr="00D922AD">
      <w:pPr>
        <w:pStyle w:val="Odlomakpopisa"/>
        <w:numPr>
          <w:ilvl w:val="0"/>
          <w:numId w:val="4"/>
        </w:numPr>
        <w:rPr>
          <w:rFonts w:cs="Times New Roman" w:hAnsi="Times New Roman" w:ascii="Times New Roman"/>
          <w:sz w:val="24"/>
          <w:szCs w:val="24"/>
          <w:lang w:val="hr-HR"/>
        </w:rPr>
      </w:pPr>
      <w:r w:rsidRPr="00D922AD">
        <w:rPr>
          <w:rFonts w:cs="Times New Roman" w:hAnsi="Times New Roman" w:ascii="Times New Roman"/>
          <w:sz w:val="24"/>
          <w:szCs w:val="24"/>
          <w:lang w:val="hr-HR"/>
        </w:rPr>
        <w:t>2015. god.                 23.413.143,25 kn</w:t>
      </w:r>
    </w:p>
    <w:p w:rsidRDefault="006D7E7D" w:rsidP="0069150A" w:rsidR="006D7E7D" w:rsidRPr="00D922AD">
      <w:pPr>
        <w:ind w:left="1428"/>
        <w:rPr>
          <w:rFonts w:cs="Times New Roman" w:hAnsi="Times New Roman" w:ascii="Times New Roman"/>
          <w:sz w:val="24"/>
          <w:szCs w:val="24"/>
          <w:lang w:val="hr-HR"/>
        </w:rPr>
      </w:pPr>
      <w:r w:rsidRPr="00D922AD">
        <w:rPr>
          <w:rFonts w:cs="Times New Roman" w:hAnsi="Times New Roman" w:ascii="Times New Roman"/>
          <w:sz w:val="24"/>
          <w:szCs w:val="24"/>
          <w:lang w:val="hr-HR"/>
        </w:rPr>
        <w:t>Ukupni gubitak :          -105.484.131,50 kn</w:t>
      </w:r>
    </w:p>
    <w:p w:rsidRDefault="00DE2463" w:rsidP="00DE2463" w:rsidR="006D7E7D" w:rsidRPr="00D922AD">
      <w:pPr>
        <w:spacing w:before="80"/>
        <w:ind w:firstLine="709"/>
        <w:rPr>
          <w:rFonts w:cs="Times New Roman" w:hAnsi="Times New Roman" w:ascii="Times New Roman"/>
          <w:sz w:val="24"/>
          <w:szCs w:val="24"/>
          <w:lang w:val="hr-HR"/>
        </w:rPr>
      </w:pPr>
      <w:r w:rsidRPr="00D922AD">
        <w:rPr>
          <w:rFonts w:cs="Times New Roman" w:hAnsi="Times New Roman" w:ascii="Times New Roman"/>
          <w:sz w:val="24"/>
          <w:szCs w:val="24"/>
          <w:lang w:val="hr-HR"/>
        </w:rPr>
        <w:t xml:space="preserve">- </w:t>
      </w:r>
      <w:r w:rsidR="006A72E2" w:rsidRPr="00D922AD">
        <w:rPr>
          <w:rFonts w:cs="Times New Roman" w:hAnsi="Times New Roman" w:ascii="Times New Roman"/>
          <w:sz w:val="24"/>
          <w:szCs w:val="24"/>
          <w:lang w:val="hr-HR"/>
        </w:rPr>
        <w:t>da je dana 30.</w:t>
      </w:r>
      <w:r w:rsidR="004737CC" w:rsidRPr="00D922AD">
        <w:rPr>
          <w:rFonts w:cs="Times New Roman" w:hAnsi="Times New Roman" w:ascii="Times New Roman"/>
          <w:sz w:val="24"/>
          <w:szCs w:val="24"/>
          <w:lang w:val="hr-HR"/>
        </w:rPr>
        <w:t xml:space="preserve"> prosinca 2014. godine</w:t>
      </w:r>
      <w:r w:rsidR="006A72E2" w:rsidRPr="00D922AD">
        <w:rPr>
          <w:rFonts w:cs="Times New Roman" w:hAnsi="Times New Roman" w:ascii="Times New Roman"/>
          <w:sz w:val="24"/>
          <w:szCs w:val="24"/>
          <w:lang w:val="hr-HR"/>
        </w:rPr>
        <w:t xml:space="preserve"> transakcijski račun </w:t>
      </w:r>
      <w:r w:rsidR="004737CC" w:rsidRPr="00D922AD">
        <w:rPr>
          <w:rFonts w:cs="Times New Roman" w:hAnsi="Times New Roman" w:ascii="Times New Roman"/>
          <w:sz w:val="24"/>
          <w:szCs w:val="24"/>
          <w:lang w:val="hr-HR"/>
        </w:rPr>
        <w:t>Dalmacija</w:t>
      </w:r>
      <w:r w:rsidR="00F754BA" w:rsidRPr="00D922AD">
        <w:rPr>
          <w:rFonts w:cs="Times New Roman" w:hAnsi="Times New Roman" w:ascii="Times New Roman"/>
          <w:sz w:val="24"/>
          <w:szCs w:val="24"/>
          <w:lang w:val="hr-HR"/>
        </w:rPr>
        <w:t>vino d.d. u stečaju</w:t>
      </w:r>
      <w:r w:rsidR="006A72E2" w:rsidRPr="00D922AD">
        <w:rPr>
          <w:rFonts w:cs="Times New Roman" w:hAnsi="Times New Roman" w:ascii="Times New Roman"/>
          <w:sz w:val="24"/>
          <w:szCs w:val="24"/>
          <w:lang w:val="hr-HR"/>
        </w:rPr>
        <w:t xml:space="preserve"> bl</w:t>
      </w:r>
      <w:r w:rsidR="0084532F" w:rsidRPr="00D922AD">
        <w:rPr>
          <w:rFonts w:cs="Times New Roman" w:hAnsi="Times New Roman" w:ascii="Times New Roman"/>
          <w:sz w:val="24"/>
          <w:szCs w:val="24"/>
          <w:lang w:val="hr-HR"/>
        </w:rPr>
        <w:t xml:space="preserve">okiran od stane </w:t>
      </w:r>
      <w:r w:rsidR="00F6355D" w:rsidRPr="00D922AD">
        <w:rPr>
          <w:rFonts w:cs="Times New Roman" w:hAnsi="Times New Roman" w:ascii="Times New Roman"/>
          <w:sz w:val="24"/>
          <w:szCs w:val="24"/>
          <w:lang w:val="hr-HR"/>
        </w:rPr>
        <w:t>C</w:t>
      </w:r>
      <w:r w:rsidR="0084532F" w:rsidRPr="00D922AD">
        <w:rPr>
          <w:rFonts w:cs="Times New Roman" w:hAnsi="Times New Roman" w:ascii="Times New Roman"/>
          <w:sz w:val="24"/>
          <w:szCs w:val="24"/>
          <w:lang w:val="hr-HR"/>
        </w:rPr>
        <w:t>arinske uprave, a koji račun je neprekidno blokiran 388 dana do dana 21.</w:t>
      </w:r>
      <w:r w:rsidR="004737CC" w:rsidRPr="00D922AD">
        <w:rPr>
          <w:rFonts w:cs="Times New Roman" w:hAnsi="Times New Roman" w:ascii="Times New Roman"/>
          <w:sz w:val="24"/>
          <w:szCs w:val="24"/>
          <w:lang w:val="hr-HR"/>
        </w:rPr>
        <w:t xml:space="preserve"> prosinca </w:t>
      </w:r>
      <w:r w:rsidR="0084532F" w:rsidRPr="00D922AD">
        <w:rPr>
          <w:rFonts w:cs="Times New Roman" w:hAnsi="Times New Roman" w:ascii="Times New Roman"/>
          <w:sz w:val="24"/>
          <w:szCs w:val="24"/>
          <w:lang w:val="hr-HR"/>
        </w:rPr>
        <w:t>2106.</w:t>
      </w:r>
      <w:r w:rsidR="004737CC" w:rsidRPr="00D922AD">
        <w:rPr>
          <w:rFonts w:cs="Times New Roman" w:hAnsi="Times New Roman" w:ascii="Times New Roman"/>
          <w:sz w:val="24"/>
          <w:szCs w:val="24"/>
          <w:lang w:val="hr-HR"/>
        </w:rPr>
        <w:t xml:space="preserve"> godine</w:t>
      </w:r>
      <w:r w:rsidR="004E6FFB" w:rsidRPr="00D922AD">
        <w:rPr>
          <w:rFonts w:cs="Times New Roman" w:hAnsi="Times New Roman" w:ascii="Times New Roman"/>
          <w:sz w:val="24"/>
          <w:szCs w:val="24"/>
          <w:lang w:val="hr-HR"/>
        </w:rPr>
        <w:t>,</w:t>
      </w:r>
      <w:r w:rsidR="00C25217" w:rsidRPr="00D922AD">
        <w:rPr>
          <w:rFonts w:cs="Times New Roman" w:hAnsi="Times New Roman" w:ascii="Times New Roman"/>
          <w:sz w:val="24"/>
          <w:szCs w:val="24"/>
          <w:lang w:val="hr-HR"/>
        </w:rPr>
        <w:t xml:space="preserve"> </w:t>
      </w:r>
      <w:r w:rsidR="0084532F" w:rsidRPr="00D922AD">
        <w:rPr>
          <w:rFonts w:cs="Times New Roman" w:hAnsi="Times New Roman" w:ascii="Times New Roman"/>
          <w:sz w:val="24"/>
          <w:szCs w:val="24"/>
          <w:lang w:val="hr-HR"/>
        </w:rPr>
        <w:t xml:space="preserve">na koji dan evidentirani nalozi za plaćanje za koje nema </w:t>
      </w:r>
      <w:r w:rsidR="00C25217" w:rsidRPr="00D922AD">
        <w:rPr>
          <w:rFonts w:cs="Times New Roman" w:hAnsi="Times New Roman" w:ascii="Times New Roman"/>
          <w:sz w:val="24"/>
          <w:szCs w:val="24"/>
          <w:lang w:val="hr-HR"/>
        </w:rPr>
        <w:t>pokrića iznose 23.069.390,90 kn</w:t>
      </w:r>
    </w:p>
    <w:p w:rsidRDefault="00DE2463" w:rsidP="00DE2463" w:rsidR="00AE1230" w:rsidRPr="00D922AD">
      <w:pPr>
        <w:spacing w:before="80"/>
        <w:ind w:firstLine="709"/>
        <w:rPr>
          <w:rFonts w:cs="Times New Roman" w:hAnsi="Times New Roman" w:ascii="Times New Roman"/>
          <w:sz w:val="24"/>
          <w:szCs w:val="24"/>
          <w:lang w:val="hr-HR"/>
        </w:rPr>
      </w:pPr>
      <w:r w:rsidRPr="00D922AD">
        <w:rPr>
          <w:rFonts w:cs="Times New Roman" w:hAnsi="Times New Roman" w:ascii="Times New Roman"/>
          <w:sz w:val="24"/>
          <w:szCs w:val="24"/>
          <w:lang w:val="hr-HR"/>
        </w:rPr>
        <w:t xml:space="preserve">- </w:t>
      </w:r>
      <w:r w:rsidR="0084532F" w:rsidRPr="00D922AD">
        <w:rPr>
          <w:rFonts w:cs="Times New Roman" w:hAnsi="Times New Roman" w:ascii="Times New Roman"/>
          <w:sz w:val="24"/>
          <w:szCs w:val="24"/>
          <w:lang w:val="hr-HR"/>
        </w:rPr>
        <w:t xml:space="preserve">da je po blokadi transakcijski račun </w:t>
      </w:r>
      <w:r w:rsidR="004737CC" w:rsidRPr="00D922AD">
        <w:rPr>
          <w:rFonts w:cs="Times New Roman" w:hAnsi="Times New Roman" w:ascii="Times New Roman"/>
          <w:sz w:val="24"/>
          <w:szCs w:val="24"/>
          <w:lang w:val="hr-HR"/>
        </w:rPr>
        <w:t>Dalmcija</w:t>
      </w:r>
      <w:r w:rsidR="0084532F" w:rsidRPr="00D922AD">
        <w:rPr>
          <w:rFonts w:cs="Times New Roman" w:hAnsi="Times New Roman" w:ascii="Times New Roman"/>
          <w:sz w:val="24"/>
          <w:szCs w:val="24"/>
          <w:lang w:val="hr-HR"/>
        </w:rPr>
        <w:t>vino d.d.</w:t>
      </w:r>
      <w:r w:rsidR="004737CC" w:rsidRPr="00D922AD">
        <w:rPr>
          <w:rFonts w:cs="Times New Roman" w:hAnsi="Times New Roman" w:ascii="Times New Roman"/>
          <w:sz w:val="24"/>
          <w:szCs w:val="24"/>
          <w:lang w:val="hr-HR"/>
        </w:rPr>
        <w:t xml:space="preserve"> u stečaju, stečajni dužnik 1. siječnja </w:t>
      </w:r>
      <w:r w:rsidR="0084532F" w:rsidRPr="00D922AD">
        <w:rPr>
          <w:rFonts w:cs="Times New Roman" w:hAnsi="Times New Roman" w:ascii="Times New Roman"/>
          <w:sz w:val="24"/>
          <w:szCs w:val="24"/>
          <w:lang w:val="hr-HR"/>
        </w:rPr>
        <w:t>2015.</w:t>
      </w:r>
      <w:r w:rsidR="00C25217" w:rsidRPr="00D922AD">
        <w:rPr>
          <w:rFonts w:cs="Times New Roman" w:hAnsi="Times New Roman" w:ascii="Times New Roman"/>
          <w:sz w:val="24"/>
          <w:szCs w:val="24"/>
          <w:lang w:val="hr-HR"/>
        </w:rPr>
        <w:t xml:space="preserve"> </w:t>
      </w:r>
      <w:r w:rsidR="0084532F" w:rsidRPr="00D922AD">
        <w:rPr>
          <w:rFonts w:cs="Times New Roman" w:hAnsi="Times New Roman" w:ascii="Times New Roman"/>
          <w:sz w:val="24"/>
          <w:szCs w:val="24"/>
          <w:lang w:val="hr-HR"/>
        </w:rPr>
        <w:t>godine nastavio poslovati preko transakcijskog račun Dalmcijavino-ESOP d.o.o</w:t>
      </w:r>
      <w:r w:rsidR="004737CC" w:rsidRPr="00D922AD">
        <w:rPr>
          <w:rFonts w:cs="Times New Roman" w:hAnsi="Times New Roman" w:ascii="Times New Roman"/>
          <w:sz w:val="24"/>
          <w:szCs w:val="24"/>
          <w:lang w:val="hr-HR"/>
        </w:rPr>
        <w:t>.</w:t>
      </w:r>
    </w:p>
    <w:p w:rsidRDefault="00DE2463" w:rsidP="00DE2463" w:rsidR="00E02B86" w:rsidRPr="00D922AD">
      <w:pPr>
        <w:spacing w:before="80"/>
        <w:ind w:firstLine="709"/>
        <w:rPr>
          <w:rFonts w:cs="Times New Roman" w:hAnsi="Times New Roman" w:ascii="Times New Roman"/>
          <w:sz w:val="24"/>
          <w:szCs w:val="24"/>
          <w:lang w:val="hr-HR"/>
        </w:rPr>
      </w:pPr>
      <w:r w:rsidRPr="00D922AD">
        <w:rPr>
          <w:rFonts w:cs="Times New Roman" w:hAnsi="Times New Roman" w:ascii="Times New Roman"/>
          <w:sz w:val="24"/>
          <w:szCs w:val="24"/>
          <w:lang w:val="hr-HR"/>
        </w:rPr>
        <w:t xml:space="preserve">- </w:t>
      </w:r>
      <w:r w:rsidR="00AE1230" w:rsidRPr="00D922AD">
        <w:rPr>
          <w:rFonts w:cs="Times New Roman" w:hAnsi="Times New Roman" w:ascii="Times New Roman"/>
          <w:sz w:val="24"/>
          <w:szCs w:val="24"/>
          <w:lang w:val="hr-HR"/>
        </w:rPr>
        <w:t xml:space="preserve">da je u razdoblju od </w:t>
      </w:r>
      <w:r w:rsidR="005928C3" w:rsidRPr="00D922AD">
        <w:rPr>
          <w:rFonts w:cs="Times New Roman" w:hAnsi="Times New Roman" w:ascii="Times New Roman"/>
          <w:sz w:val="24"/>
          <w:szCs w:val="24"/>
          <w:lang w:val="hr-HR"/>
        </w:rPr>
        <w:t xml:space="preserve">otvaranja stečaja </w:t>
      </w:r>
      <w:r w:rsidR="00AE1230" w:rsidRPr="00D922AD">
        <w:rPr>
          <w:rFonts w:cs="Times New Roman" w:hAnsi="Times New Roman" w:ascii="Times New Roman"/>
          <w:sz w:val="24"/>
          <w:szCs w:val="24"/>
          <w:lang w:val="hr-HR"/>
        </w:rPr>
        <w:t xml:space="preserve">(10. svibnja 2012.) do 31. prosinca 2015. godine </w:t>
      </w:r>
      <w:r w:rsidR="00E02B86" w:rsidRPr="00D922AD">
        <w:rPr>
          <w:rFonts w:cs="Times New Roman" w:hAnsi="Times New Roman" w:ascii="Times New Roman"/>
          <w:sz w:val="24"/>
          <w:szCs w:val="24"/>
          <w:lang w:val="hr-HR"/>
        </w:rPr>
        <w:t>stečajni dužnik</w:t>
      </w:r>
      <w:r w:rsidR="00F6355D" w:rsidRPr="00D922AD">
        <w:rPr>
          <w:rFonts w:cs="Times New Roman" w:hAnsi="Times New Roman" w:ascii="Times New Roman"/>
          <w:sz w:val="24"/>
          <w:szCs w:val="24"/>
          <w:lang w:val="hr-HR"/>
        </w:rPr>
        <w:t xml:space="preserve"> uprihodio sredstva</w:t>
      </w:r>
      <w:r w:rsidR="00E02B86" w:rsidRPr="00D922AD">
        <w:rPr>
          <w:rFonts w:cs="Times New Roman" w:hAnsi="Times New Roman" w:ascii="Times New Roman"/>
          <w:sz w:val="24"/>
          <w:szCs w:val="24"/>
          <w:lang w:val="hr-HR"/>
        </w:rPr>
        <w:t xml:space="preserve"> proda</w:t>
      </w:r>
      <w:r w:rsidR="00F754BA" w:rsidRPr="00D922AD">
        <w:rPr>
          <w:rFonts w:cs="Times New Roman" w:hAnsi="Times New Roman" w:ascii="Times New Roman"/>
          <w:sz w:val="24"/>
          <w:szCs w:val="24"/>
          <w:lang w:val="hr-HR"/>
        </w:rPr>
        <w:t>jom</w:t>
      </w:r>
      <w:r w:rsidR="00E02B86" w:rsidRPr="00D922AD">
        <w:rPr>
          <w:rFonts w:cs="Times New Roman" w:hAnsi="Times New Roman" w:ascii="Times New Roman"/>
          <w:sz w:val="24"/>
          <w:szCs w:val="24"/>
          <w:lang w:val="hr-HR"/>
        </w:rPr>
        <w:t xml:space="preserve"> razn</w:t>
      </w:r>
      <w:r w:rsidR="00F6355D" w:rsidRPr="00D922AD">
        <w:rPr>
          <w:rFonts w:cs="Times New Roman" w:hAnsi="Times New Roman" w:ascii="Times New Roman"/>
          <w:sz w:val="24"/>
          <w:szCs w:val="24"/>
          <w:lang w:val="hr-HR"/>
        </w:rPr>
        <w:t>e</w:t>
      </w:r>
      <w:r w:rsidR="00E02B86" w:rsidRPr="00D922AD">
        <w:rPr>
          <w:rFonts w:cs="Times New Roman" w:hAnsi="Times New Roman" w:ascii="Times New Roman"/>
          <w:sz w:val="24"/>
          <w:szCs w:val="24"/>
          <w:lang w:val="hr-HR"/>
        </w:rPr>
        <w:t xml:space="preserve"> imovin</w:t>
      </w:r>
      <w:r w:rsidR="00F754BA" w:rsidRPr="00D922AD">
        <w:rPr>
          <w:rFonts w:cs="Times New Roman" w:hAnsi="Times New Roman" w:ascii="Times New Roman"/>
          <w:sz w:val="24"/>
          <w:szCs w:val="24"/>
          <w:lang w:val="hr-HR"/>
        </w:rPr>
        <w:t>e</w:t>
      </w:r>
      <w:r w:rsidR="00E02B86" w:rsidRPr="00D922AD">
        <w:rPr>
          <w:rFonts w:cs="Times New Roman" w:hAnsi="Times New Roman" w:ascii="Times New Roman"/>
          <w:sz w:val="24"/>
          <w:szCs w:val="24"/>
          <w:lang w:val="hr-HR"/>
        </w:rPr>
        <w:t xml:space="preserve"> i to:</w:t>
      </w:r>
    </w:p>
    <w:p w:rsidRDefault="00E02B86" w:rsidP="0069150A" w:rsidR="0084532F" w:rsidRPr="00D922AD">
      <w:pPr>
        <w:pStyle w:val="Odlomakpopisa"/>
        <w:numPr>
          <w:ilvl w:val="0"/>
          <w:numId w:val="6"/>
        </w:numPr>
        <w:ind w:left="1418"/>
        <w:rPr>
          <w:rFonts w:cs="Times New Roman" w:hAnsi="Times New Roman" w:ascii="Times New Roman"/>
          <w:sz w:val="24"/>
          <w:szCs w:val="24"/>
          <w:lang w:val="hr-HR"/>
        </w:rPr>
      </w:pPr>
      <w:r w:rsidRPr="00D922AD">
        <w:rPr>
          <w:rFonts w:cs="Times New Roman" w:hAnsi="Times New Roman" w:ascii="Times New Roman"/>
          <w:sz w:val="24"/>
          <w:szCs w:val="24"/>
          <w:lang w:val="hr-HR"/>
        </w:rPr>
        <w:t>razne nekretnine i udjeli u ukupnoj vrijednosti....... 7.249.225,94 kn (bez PDV)</w:t>
      </w:r>
    </w:p>
    <w:p w:rsidRDefault="00E02B86" w:rsidP="0069150A" w:rsidR="00E02B86" w:rsidRPr="00D922AD">
      <w:pPr>
        <w:pStyle w:val="Odlomakpopisa"/>
        <w:numPr>
          <w:ilvl w:val="0"/>
          <w:numId w:val="6"/>
        </w:numPr>
        <w:ind w:left="1418"/>
        <w:rPr>
          <w:rFonts w:cs="Times New Roman" w:hAnsi="Times New Roman" w:ascii="Times New Roman"/>
          <w:sz w:val="24"/>
          <w:szCs w:val="24"/>
          <w:lang w:val="hr-HR"/>
        </w:rPr>
      </w:pPr>
      <w:r w:rsidRPr="00D922AD">
        <w:rPr>
          <w:rFonts w:cs="Times New Roman" w:hAnsi="Times New Roman" w:ascii="Times New Roman"/>
          <w:sz w:val="24"/>
          <w:szCs w:val="24"/>
          <w:lang w:val="hr-HR"/>
        </w:rPr>
        <w:t xml:space="preserve">razna transp. sred. i oprema u ukup. vrijednosti....  </w:t>
      </w:r>
      <w:r w:rsidR="00E60359" w:rsidRPr="00D922AD">
        <w:rPr>
          <w:rFonts w:cs="Times New Roman" w:hAnsi="Times New Roman" w:ascii="Times New Roman"/>
          <w:sz w:val="24"/>
          <w:szCs w:val="24"/>
          <w:lang w:val="hr-HR"/>
        </w:rPr>
        <w:t>.... 599.483,00 kn (bez PDV)</w:t>
      </w:r>
    </w:p>
    <w:p w:rsidRDefault="00E60359" w:rsidP="0069150A" w:rsidR="00E60359" w:rsidRPr="00D922AD">
      <w:pPr>
        <w:pStyle w:val="Odlomakpopisa"/>
        <w:numPr>
          <w:ilvl w:val="0"/>
          <w:numId w:val="6"/>
        </w:numPr>
        <w:ind w:left="1418"/>
        <w:rPr>
          <w:rFonts w:cs="Times New Roman" w:hAnsi="Times New Roman" w:ascii="Times New Roman"/>
          <w:b/>
          <w:sz w:val="24"/>
          <w:szCs w:val="24"/>
          <w:u w:val="single"/>
          <w:lang w:val="hr-HR"/>
        </w:rPr>
      </w:pPr>
      <w:r w:rsidRPr="00D922AD">
        <w:rPr>
          <w:rFonts w:cs="Times New Roman" w:hAnsi="Times New Roman" w:ascii="Times New Roman"/>
          <w:sz w:val="24"/>
          <w:szCs w:val="24"/>
          <w:lang w:val="hr-HR"/>
        </w:rPr>
        <w:t xml:space="preserve">skupna imovina društvu OŠTRC d.o.o. ukupno ... 62.492.928,95 kn (bez PDV), </w:t>
      </w:r>
    </w:p>
    <w:p w:rsidRDefault="00DE2463" w:rsidP="00DE2463" w:rsidR="000E6661" w:rsidRPr="00D922AD">
      <w:pPr>
        <w:spacing w:before="80"/>
        <w:ind w:firstLine="709"/>
        <w:rPr>
          <w:rFonts w:cs="Times New Roman" w:hAnsi="Times New Roman" w:ascii="Times New Roman"/>
          <w:sz w:val="24"/>
          <w:szCs w:val="24"/>
          <w:lang w:val="hr-HR"/>
        </w:rPr>
      </w:pPr>
      <w:r w:rsidRPr="00D922AD">
        <w:rPr>
          <w:rFonts w:cs="Times New Roman" w:hAnsi="Times New Roman" w:ascii="Times New Roman"/>
          <w:sz w:val="24"/>
          <w:szCs w:val="24"/>
          <w:lang w:val="hr-HR"/>
        </w:rPr>
        <w:t xml:space="preserve">- </w:t>
      </w:r>
      <w:r w:rsidR="00186CD7" w:rsidRPr="00D922AD">
        <w:rPr>
          <w:rFonts w:cs="Times New Roman" w:hAnsi="Times New Roman" w:ascii="Times New Roman"/>
          <w:sz w:val="24"/>
          <w:szCs w:val="24"/>
          <w:lang w:val="hr-HR"/>
        </w:rPr>
        <w:t xml:space="preserve">da je u razdoblju </w:t>
      </w:r>
      <w:r w:rsidR="00AE1230" w:rsidRPr="00D922AD">
        <w:rPr>
          <w:rFonts w:cs="Times New Roman" w:hAnsi="Times New Roman" w:ascii="Times New Roman"/>
          <w:sz w:val="24"/>
          <w:szCs w:val="24"/>
          <w:lang w:val="hr-HR"/>
        </w:rPr>
        <w:t>od otvaranja stečaja (10. svibnja 2012.) do 31. prosinca 2015. godine</w:t>
      </w:r>
      <w:r w:rsidR="00186CD7" w:rsidRPr="00D922AD">
        <w:rPr>
          <w:rFonts w:cs="Times New Roman" w:hAnsi="Times New Roman" w:ascii="Times New Roman"/>
          <w:sz w:val="24"/>
          <w:szCs w:val="24"/>
          <w:lang w:val="hr-HR"/>
        </w:rPr>
        <w:t xml:space="preserve"> smanjenje prihoda na ime naknadno odobravanih rabata, casa sconta i ostalih bonifikacija</w:t>
      </w:r>
      <w:r w:rsidR="00F754BA" w:rsidRPr="00D922AD">
        <w:rPr>
          <w:rFonts w:cs="Times New Roman" w:hAnsi="Times New Roman" w:ascii="Times New Roman"/>
          <w:sz w:val="24"/>
          <w:szCs w:val="24"/>
          <w:lang w:val="hr-HR"/>
        </w:rPr>
        <w:t xml:space="preserve"> </w:t>
      </w:r>
      <w:r w:rsidR="00186CD7" w:rsidRPr="00D922AD">
        <w:rPr>
          <w:rFonts w:cs="Times New Roman" w:hAnsi="Times New Roman" w:ascii="Times New Roman"/>
          <w:sz w:val="24"/>
          <w:szCs w:val="24"/>
          <w:lang w:val="hr-HR"/>
        </w:rPr>
        <w:t>(što je knjiženo na teret troškova odnosno umanjenja</w:t>
      </w:r>
      <w:r w:rsidR="00A645E1" w:rsidRPr="00D922AD">
        <w:rPr>
          <w:rFonts w:cs="Times New Roman" w:hAnsi="Times New Roman" w:ascii="Times New Roman"/>
          <w:sz w:val="24"/>
          <w:szCs w:val="24"/>
          <w:lang w:val="hr-HR"/>
        </w:rPr>
        <w:t>-</w:t>
      </w:r>
      <w:r w:rsidR="00186CD7" w:rsidRPr="00D922AD">
        <w:rPr>
          <w:rFonts w:cs="Times New Roman" w:hAnsi="Times New Roman" w:ascii="Times New Roman"/>
          <w:sz w:val="24"/>
          <w:szCs w:val="24"/>
          <w:lang w:val="hr-HR"/>
        </w:rPr>
        <w:t>storno prihoda</w:t>
      </w:r>
      <w:r w:rsidR="00333D8D" w:rsidRPr="00D922AD">
        <w:rPr>
          <w:rFonts w:cs="Times New Roman" w:hAnsi="Times New Roman" w:ascii="Times New Roman"/>
          <w:sz w:val="24"/>
          <w:szCs w:val="24"/>
          <w:lang w:val="hr-HR"/>
        </w:rPr>
        <w:t>) iznosilo 11.310.709,48 kn (be</w:t>
      </w:r>
      <w:r w:rsidR="00A645E1" w:rsidRPr="00D922AD">
        <w:rPr>
          <w:rFonts w:cs="Times New Roman" w:hAnsi="Times New Roman" w:ascii="Times New Roman"/>
          <w:sz w:val="24"/>
          <w:szCs w:val="24"/>
          <w:lang w:val="hr-HR"/>
        </w:rPr>
        <w:t>z PDV-a), a koja umanjenja se u najvećem dijelu odnose na Makro d.o.o</w:t>
      </w:r>
      <w:r w:rsidR="00993F4A" w:rsidRPr="00D922AD">
        <w:rPr>
          <w:rFonts w:cs="Times New Roman" w:hAnsi="Times New Roman" w:ascii="Times New Roman"/>
          <w:sz w:val="24"/>
          <w:szCs w:val="24"/>
          <w:lang w:val="hr-HR"/>
        </w:rPr>
        <w:t>.</w:t>
      </w:r>
      <w:r w:rsidR="00A645E1" w:rsidRPr="00D922AD">
        <w:rPr>
          <w:rFonts w:cs="Times New Roman" w:hAnsi="Times New Roman" w:ascii="Times New Roman"/>
          <w:sz w:val="24"/>
          <w:szCs w:val="24"/>
          <w:lang w:val="hr-HR"/>
        </w:rPr>
        <w:t xml:space="preserve"> i Stridon d.o.o. </w:t>
      </w:r>
    </w:p>
    <w:p w:rsidRDefault="00DE2463" w:rsidP="00DE2463" w:rsidR="008A0497" w:rsidRPr="00D922AD">
      <w:pPr>
        <w:spacing w:before="80"/>
        <w:ind w:firstLine="709"/>
        <w:rPr>
          <w:rFonts w:hAnsi="Times New Roman" w:ascii="Times New Roman"/>
          <w:sz w:val="24"/>
          <w:szCs w:val="24"/>
          <w:lang w:val="hr-HR"/>
        </w:rPr>
      </w:pPr>
      <w:r w:rsidRPr="00D922AD">
        <w:rPr>
          <w:rFonts w:cs="Times New Roman" w:hAnsi="Times New Roman" w:ascii="Times New Roman"/>
          <w:sz w:val="24"/>
          <w:szCs w:val="24"/>
          <w:lang w:val="hr-HR"/>
        </w:rPr>
        <w:t xml:space="preserve">- </w:t>
      </w:r>
      <w:r w:rsidR="00F754BA" w:rsidRPr="00D922AD">
        <w:rPr>
          <w:rFonts w:cs="Times New Roman" w:hAnsi="Times New Roman" w:ascii="Times New Roman"/>
          <w:sz w:val="24"/>
          <w:szCs w:val="24"/>
          <w:lang w:val="hr-HR"/>
        </w:rPr>
        <w:t>da je društvo Makro d.o.o.</w:t>
      </w:r>
      <w:r w:rsidR="00F31BA2" w:rsidRPr="00D922AD">
        <w:rPr>
          <w:rFonts w:cs="Times New Roman" w:hAnsi="Times New Roman" w:ascii="Times New Roman"/>
          <w:sz w:val="24"/>
          <w:szCs w:val="24"/>
          <w:lang w:val="hr-HR"/>
        </w:rPr>
        <w:t xml:space="preserve"> dostavilo ponudu 08.06.2012. godine kojom se javlja za preuzimanje zaliha g</w:t>
      </w:r>
      <w:r w:rsidR="00F754BA" w:rsidRPr="00D922AD">
        <w:rPr>
          <w:rFonts w:cs="Times New Roman" w:hAnsi="Times New Roman" w:ascii="Times New Roman"/>
          <w:sz w:val="24"/>
          <w:szCs w:val="24"/>
          <w:lang w:val="hr-HR"/>
        </w:rPr>
        <w:t>otovih proizvoda koje su na dan</w:t>
      </w:r>
      <w:r w:rsidR="00F31BA2" w:rsidRPr="00D922AD">
        <w:rPr>
          <w:rFonts w:cs="Times New Roman" w:hAnsi="Times New Roman" w:ascii="Times New Roman"/>
          <w:sz w:val="24"/>
          <w:szCs w:val="24"/>
          <w:lang w:val="hr-HR"/>
        </w:rPr>
        <w:t xml:space="preserve"> 10.05.2012.g iskazivane u  vrijednosti od 6.108.347,57 kuna, a za iznos od 2.000.000,00 kuna</w:t>
      </w:r>
      <w:r w:rsidR="00D57AFD" w:rsidRPr="00D922AD">
        <w:rPr>
          <w:rFonts w:cs="Times New Roman" w:hAnsi="Times New Roman" w:ascii="Times New Roman"/>
          <w:sz w:val="24"/>
          <w:szCs w:val="24"/>
          <w:lang w:val="hr-HR"/>
        </w:rPr>
        <w:t xml:space="preserve"> </w:t>
      </w:r>
      <w:r w:rsidR="00F31BA2" w:rsidRPr="00D922AD">
        <w:rPr>
          <w:rFonts w:cs="Times New Roman" w:hAnsi="Times New Roman" w:ascii="Times New Roman"/>
          <w:sz w:val="24"/>
          <w:szCs w:val="24"/>
          <w:lang w:val="hr-HR"/>
        </w:rPr>
        <w:t>(uvećan za PDV); da je Odbor vjerovnika</w:t>
      </w:r>
      <w:r w:rsidR="005114BB" w:rsidRPr="00D922AD">
        <w:rPr>
          <w:rFonts w:cs="Times New Roman" w:hAnsi="Times New Roman" w:ascii="Times New Roman"/>
          <w:sz w:val="24"/>
          <w:szCs w:val="24"/>
          <w:lang w:val="hr-HR"/>
        </w:rPr>
        <w:t xml:space="preserve"> na trećoj sjednici dana 14.06.</w:t>
      </w:r>
      <w:r w:rsidR="00F31BA2" w:rsidRPr="00D922AD">
        <w:rPr>
          <w:rFonts w:cs="Times New Roman" w:hAnsi="Times New Roman" w:ascii="Times New Roman"/>
          <w:sz w:val="24"/>
          <w:szCs w:val="24"/>
          <w:lang w:val="hr-HR"/>
        </w:rPr>
        <w:t>2012. godine prihvatio navedenu ponudu; d</w:t>
      </w:r>
      <w:r w:rsidR="008A0497" w:rsidRPr="00D922AD">
        <w:rPr>
          <w:rFonts w:cs="Times New Roman" w:hAnsi="Times New Roman" w:ascii="Times New Roman"/>
          <w:sz w:val="24"/>
          <w:szCs w:val="24"/>
          <w:lang w:val="hr-HR"/>
        </w:rPr>
        <w:t xml:space="preserve">a su </w:t>
      </w:r>
      <w:r w:rsidR="00F754BA" w:rsidRPr="00D922AD">
        <w:rPr>
          <w:rFonts w:hAnsi="Times New Roman" w:ascii="Times New Roman"/>
          <w:sz w:val="24"/>
          <w:szCs w:val="24"/>
          <w:lang w:val="hr-HR"/>
        </w:rPr>
        <w:t>dana 14.6.2012. godine</w:t>
      </w:r>
      <w:r w:rsidR="008A0497" w:rsidRPr="00D922AD">
        <w:rPr>
          <w:rFonts w:hAnsi="Times New Roman" w:ascii="Times New Roman"/>
          <w:sz w:val="24"/>
          <w:szCs w:val="24"/>
          <w:lang w:val="hr-HR"/>
        </w:rPr>
        <w:t xml:space="preserve"> </w:t>
      </w:r>
      <w:r w:rsidR="00F31BA2" w:rsidRPr="00D922AD">
        <w:rPr>
          <w:rFonts w:hAnsi="Times New Roman" w:ascii="Times New Roman"/>
          <w:sz w:val="24"/>
          <w:szCs w:val="24"/>
          <w:lang w:val="hr-HR"/>
        </w:rPr>
        <w:t xml:space="preserve">stečajni dužnik i Makro d.o.o. </w:t>
      </w:r>
      <w:r w:rsidR="008A0497" w:rsidRPr="00D922AD">
        <w:rPr>
          <w:rFonts w:hAnsi="Times New Roman" w:ascii="Times New Roman"/>
          <w:sz w:val="24"/>
          <w:szCs w:val="24"/>
          <w:lang w:val="hr-HR"/>
        </w:rPr>
        <w:t>zaključili Ugovor o prodaji zaliha gotovih proizvoda utvrđe</w:t>
      </w:r>
      <w:r w:rsidR="009E5334" w:rsidRPr="00D922AD">
        <w:rPr>
          <w:rFonts w:hAnsi="Times New Roman" w:ascii="Times New Roman"/>
          <w:sz w:val="24"/>
          <w:szCs w:val="24"/>
          <w:lang w:val="hr-HR"/>
        </w:rPr>
        <w:t>nih na dan 10.</w:t>
      </w:r>
      <w:r w:rsidR="005114BB" w:rsidRPr="00D922AD">
        <w:rPr>
          <w:rFonts w:hAnsi="Times New Roman" w:ascii="Times New Roman"/>
          <w:sz w:val="24"/>
          <w:szCs w:val="24"/>
          <w:lang w:val="hr-HR"/>
        </w:rPr>
        <w:t>0</w:t>
      </w:r>
      <w:r w:rsidR="009E5334" w:rsidRPr="00D922AD">
        <w:rPr>
          <w:rFonts w:hAnsi="Times New Roman" w:ascii="Times New Roman"/>
          <w:sz w:val="24"/>
          <w:szCs w:val="24"/>
          <w:lang w:val="hr-HR"/>
        </w:rPr>
        <w:t>5.2012. godine; u</w:t>
      </w:r>
      <w:r w:rsidR="008A0497" w:rsidRPr="00D922AD">
        <w:rPr>
          <w:rFonts w:hAnsi="Times New Roman" w:ascii="Times New Roman"/>
          <w:sz w:val="24"/>
          <w:szCs w:val="24"/>
          <w:lang w:val="hr-HR"/>
        </w:rPr>
        <w:t>govorne strane da su suglasno utvrdile da se iz vrijednosti zaliha izuzme roba pripremljena za iz</w:t>
      </w:r>
      <w:r w:rsidR="00F754BA" w:rsidRPr="00D922AD">
        <w:rPr>
          <w:rFonts w:hAnsi="Times New Roman" w:ascii="Times New Roman"/>
          <w:sz w:val="24"/>
          <w:szCs w:val="24"/>
          <w:lang w:val="hr-HR"/>
        </w:rPr>
        <w:t>voz u iznosu od 172.823,16 kuna</w:t>
      </w:r>
      <w:r w:rsidR="008A0497" w:rsidRPr="00D922AD">
        <w:rPr>
          <w:rFonts w:hAnsi="Times New Roman" w:ascii="Times New Roman"/>
          <w:sz w:val="24"/>
          <w:szCs w:val="24"/>
          <w:lang w:val="hr-HR"/>
        </w:rPr>
        <w:t xml:space="preserve"> i iznos od 32.575,50 kuna koja vrijednost se odnosi na jabučni ocat koji nije uvjetan, tako da vrijednost zaliha koje će kupac kupiti iznosi 5.902.948,</w:t>
      </w:r>
      <w:r w:rsidR="009E5334" w:rsidRPr="00D922AD">
        <w:rPr>
          <w:rFonts w:hAnsi="Times New Roman" w:ascii="Times New Roman"/>
          <w:sz w:val="24"/>
          <w:szCs w:val="24"/>
          <w:lang w:val="hr-HR"/>
        </w:rPr>
        <w:t>91 kuna; d</w:t>
      </w:r>
      <w:r w:rsidR="008A0497" w:rsidRPr="00D922AD">
        <w:rPr>
          <w:rFonts w:hAnsi="Times New Roman" w:ascii="Times New Roman"/>
          <w:sz w:val="24"/>
          <w:szCs w:val="24"/>
          <w:lang w:val="hr-HR"/>
        </w:rPr>
        <w:t xml:space="preserve">a je </w:t>
      </w:r>
      <w:r w:rsidR="009E5334" w:rsidRPr="00D922AD">
        <w:rPr>
          <w:rFonts w:hAnsi="Times New Roman" w:ascii="Times New Roman"/>
          <w:sz w:val="24"/>
          <w:szCs w:val="24"/>
          <w:lang w:val="hr-HR"/>
        </w:rPr>
        <w:t>r</w:t>
      </w:r>
      <w:r w:rsidR="008A0497" w:rsidRPr="00D922AD">
        <w:rPr>
          <w:rFonts w:hAnsi="Times New Roman" w:ascii="Times New Roman"/>
          <w:sz w:val="24"/>
          <w:szCs w:val="24"/>
          <w:lang w:val="hr-HR"/>
        </w:rPr>
        <w:t xml:space="preserve">ačun br. 11 ispostavljen za isporuku zaliha </w:t>
      </w:r>
      <w:r w:rsidR="00846609" w:rsidRPr="00D922AD">
        <w:rPr>
          <w:rFonts w:hAnsi="Times New Roman" w:ascii="Times New Roman"/>
          <w:sz w:val="24"/>
          <w:szCs w:val="24"/>
          <w:lang w:val="hr-HR"/>
        </w:rPr>
        <w:t xml:space="preserve">u vrijednosti </w:t>
      </w:r>
      <w:r w:rsidR="008A0497" w:rsidRPr="00D922AD">
        <w:rPr>
          <w:rFonts w:hAnsi="Times New Roman" w:ascii="Times New Roman"/>
          <w:sz w:val="24"/>
          <w:szCs w:val="24"/>
          <w:lang w:val="hr-HR"/>
        </w:rPr>
        <w:t>od 4.585.234,18</w:t>
      </w:r>
      <w:r w:rsidR="00846609" w:rsidRPr="00D922AD">
        <w:rPr>
          <w:rFonts w:hAnsi="Times New Roman" w:ascii="Times New Roman"/>
          <w:sz w:val="24"/>
          <w:szCs w:val="24"/>
          <w:lang w:val="hr-HR"/>
        </w:rPr>
        <w:t xml:space="preserve"> kn,</w:t>
      </w:r>
      <w:r w:rsidR="008A0497" w:rsidRPr="00D922AD">
        <w:rPr>
          <w:rFonts w:hAnsi="Times New Roman" w:ascii="Times New Roman"/>
          <w:sz w:val="24"/>
          <w:szCs w:val="24"/>
          <w:lang w:val="hr-HR"/>
        </w:rPr>
        <w:t xml:space="preserve">  za iznos od 1.533.540,19 </w:t>
      </w:r>
      <w:r w:rsidR="008A0497" w:rsidRPr="00D922AD">
        <w:rPr>
          <w:rFonts w:hAnsi="Times New Roman" w:ascii="Times New Roman"/>
          <w:sz w:val="24"/>
          <w:szCs w:val="24"/>
          <w:lang w:val="hr-HR"/>
        </w:rPr>
        <w:lastRenderedPageBreak/>
        <w:t>k</w:t>
      </w:r>
      <w:r w:rsidR="00846609" w:rsidRPr="00D922AD">
        <w:rPr>
          <w:rFonts w:hAnsi="Times New Roman" w:ascii="Times New Roman"/>
          <w:sz w:val="24"/>
          <w:szCs w:val="24"/>
          <w:lang w:val="hr-HR"/>
        </w:rPr>
        <w:t>n,</w:t>
      </w:r>
      <w:r w:rsidR="008A0497" w:rsidRPr="00D922AD">
        <w:rPr>
          <w:rFonts w:hAnsi="Times New Roman" w:ascii="Times New Roman"/>
          <w:sz w:val="24"/>
          <w:szCs w:val="24"/>
          <w:lang w:val="hr-HR"/>
        </w:rPr>
        <w:t xml:space="preserve"> a račun br</w:t>
      </w:r>
      <w:r w:rsidR="005114BB" w:rsidRPr="00D922AD">
        <w:rPr>
          <w:rFonts w:hAnsi="Times New Roman" w:ascii="Times New Roman"/>
          <w:sz w:val="24"/>
          <w:szCs w:val="24"/>
          <w:lang w:val="hr-HR"/>
        </w:rPr>
        <w:t>.</w:t>
      </w:r>
      <w:r w:rsidR="008A0497" w:rsidRPr="00D922AD">
        <w:rPr>
          <w:rFonts w:hAnsi="Times New Roman" w:ascii="Times New Roman"/>
          <w:sz w:val="24"/>
          <w:szCs w:val="24"/>
          <w:lang w:val="hr-HR"/>
        </w:rPr>
        <w:t xml:space="preserve"> 13 za isporuku zaliha </w:t>
      </w:r>
      <w:r w:rsidR="00846609" w:rsidRPr="00D922AD">
        <w:rPr>
          <w:rFonts w:hAnsi="Times New Roman" w:ascii="Times New Roman"/>
          <w:sz w:val="24"/>
          <w:szCs w:val="24"/>
          <w:lang w:val="hr-HR"/>
        </w:rPr>
        <w:t xml:space="preserve">u vrijednosti </w:t>
      </w:r>
      <w:r w:rsidR="008A0497" w:rsidRPr="00D922AD">
        <w:rPr>
          <w:rFonts w:hAnsi="Times New Roman" w:ascii="Times New Roman"/>
          <w:sz w:val="24"/>
          <w:szCs w:val="24"/>
          <w:lang w:val="hr-HR"/>
        </w:rPr>
        <w:t xml:space="preserve">od 210.913,02 </w:t>
      </w:r>
      <w:r w:rsidR="00846609" w:rsidRPr="00D922AD">
        <w:rPr>
          <w:rFonts w:hAnsi="Times New Roman" w:ascii="Times New Roman"/>
          <w:sz w:val="24"/>
          <w:szCs w:val="24"/>
          <w:lang w:val="hr-HR"/>
        </w:rPr>
        <w:t>kn,</w:t>
      </w:r>
      <w:r w:rsidR="008A0497" w:rsidRPr="00D922AD">
        <w:rPr>
          <w:rFonts w:hAnsi="Times New Roman" w:ascii="Times New Roman"/>
          <w:sz w:val="24"/>
          <w:szCs w:val="24"/>
          <w:lang w:val="hr-HR"/>
        </w:rPr>
        <w:t xml:space="preserve"> za iznos od 71.460,22 k</w:t>
      </w:r>
      <w:r w:rsidR="009E5334" w:rsidRPr="00D922AD">
        <w:rPr>
          <w:rFonts w:hAnsi="Times New Roman" w:ascii="Times New Roman"/>
          <w:sz w:val="24"/>
          <w:szCs w:val="24"/>
          <w:lang w:val="hr-HR"/>
        </w:rPr>
        <w:t>n; i</w:t>
      </w:r>
      <w:r w:rsidR="008A0497" w:rsidRPr="00D922AD">
        <w:rPr>
          <w:rFonts w:hAnsi="Times New Roman" w:ascii="Times New Roman"/>
          <w:sz w:val="24"/>
          <w:szCs w:val="24"/>
          <w:lang w:val="hr-HR"/>
        </w:rPr>
        <w:t>z navedenog da je vidljivo da je</w:t>
      </w:r>
      <w:r w:rsidR="00544C58" w:rsidRPr="00D922AD">
        <w:rPr>
          <w:rFonts w:hAnsi="Times New Roman" w:ascii="Times New Roman"/>
          <w:sz w:val="24"/>
          <w:szCs w:val="24"/>
          <w:lang w:val="hr-HR"/>
        </w:rPr>
        <w:t xml:space="preserve"> za </w:t>
      </w:r>
      <w:r w:rsidR="008A0497" w:rsidRPr="00D922AD">
        <w:rPr>
          <w:rFonts w:hAnsi="Times New Roman" w:ascii="Times New Roman"/>
          <w:sz w:val="24"/>
          <w:szCs w:val="24"/>
          <w:lang w:val="hr-HR"/>
        </w:rPr>
        <w:t xml:space="preserve"> isporučenu vrijednost zaliha o</w:t>
      </w:r>
      <w:r w:rsidR="00544C58" w:rsidRPr="00D922AD">
        <w:rPr>
          <w:rFonts w:hAnsi="Times New Roman" w:ascii="Times New Roman"/>
          <w:sz w:val="24"/>
          <w:szCs w:val="24"/>
          <w:lang w:val="hr-HR"/>
        </w:rPr>
        <w:t>d</w:t>
      </w:r>
      <w:r w:rsidR="008A0497" w:rsidRPr="00D922AD">
        <w:rPr>
          <w:rFonts w:hAnsi="Times New Roman" w:ascii="Times New Roman"/>
          <w:sz w:val="24"/>
          <w:szCs w:val="24"/>
          <w:lang w:val="hr-HR"/>
        </w:rPr>
        <w:t xml:space="preserve"> 4.796.147,20 </w:t>
      </w:r>
      <w:r w:rsidR="00846609" w:rsidRPr="00D922AD">
        <w:rPr>
          <w:rFonts w:hAnsi="Times New Roman" w:ascii="Times New Roman"/>
          <w:sz w:val="24"/>
          <w:szCs w:val="24"/>
          <w:lang w:val="hr-HR"/>
        </w:rPr>
        <w:t>kn</w:t>
      </w:r>
      <w:r w:rsidR="008A0497" w:rsidRPr="00D922AD">
        <w:rPr>
          <w:rFonts w:hAnsi="Times New Roman" w:ascii="Times New Roman"/>
          <w:sz w:val="24"/>
          <w:szCs w:val="24"/>
          <w:lang w:val="hr-HR"/>
        </w:rPr>
        <w:t xml:space="preserve"> ukupno fakturirano 1.605.000,41 </w:t>
      </w:r>
      <w:r w:rsidR="00846609" w:rsidRPr="00D922AD">
        <w:rPr>
          <w:rFonts w:hAnsi="Times New Roman" w:ascii="Times New Roman"/>
          <w:sz w:val="24"/>
          <w:szCs w:val="24"/>
          <w:lang w:val="hr-HR"/>
        </w:rPr>
        <w:t>kn</w:t>
      </w:r>
      <w:r w:rsidR="00544C58" w:rsidRPr="00D922AD">
        <w:rPr>
          <w:rFonts w:hAnsi="Times New Roman" w:ascii="Times New Roman"/>
          <w:sz w:val="24"/>
          <w:szCs w:val="24"/>
          <w:lang w:val="hr-HR"/>
        </w:rPr>
        <w:t>, a da s</w:t>
      </w:r>
      <w:r w:rsidR="008A0497" w:rsidRPr="00D922AD">
        <w:rPr>
          <w:rFonts w:hAnsi="Times New Roman" w:ascii="Times New Roman"/>
          <w:sz w:val="24"/>
          <w:szCs w:val="24"/>
          <w:lang w:val="hr-HR"/>
        </w:rPr>
        <w:t xml:space="preserve">tečajni dužnik nije dao dokaze o otpremi i  fakturiranju </w:t>
      </w:r>
      <w:r w:rsidR="00544C58" w:rsidRPr="00D922AD">
        <w:rPr>
          <w:rFonts w:hAnsi="Times New Roman" w:ascii="Times New Roman"/>
          <w:sz w:val="24"/>
          <w:szCs w:val="24"/>
          <w:lang w:val="hr-HR"/>
        </w:rPr>
        <w:t xml:space="preserve">preostalih </w:t>
      </w:r>
      <w:r w:rsidR="008A0497" w:rsidRPr="00D922AD">
        <w:rPr>
          <w:rFonts w:hAnsi="Times New Roman" w:ascii="Times New Roman"/>
          <w:sz w:val="24"/>
          <w:szCs w:val="24"/>
          <w:lang w:val="hr-HR"/>
        </w:rPr>
        <w:t>zaliha u vrijednosti od 1.106.801,71 k</w:t>
      </w:r>
      <w:r w:rsidR="00846609" w:rsidRPr="00D922AD">
        <w:rPr>
          <w:rFonts w:hAnsi="Times New Roman" w:ascii="Times New Roman"/>
          <w:sz w:val="24"/>
          <w:szCs w:val="24"/>
          <w:lang w:val="hr-HR"/>
        </w:rPr>
        <w:t>n</w:t>
      </w:r>
      <w:r w:rsidR="00544C58" w:rsidRPr="00D922AD">
        <w:rPr>
          <w:rFonts w:hAnsi="Times New Roman" w:ascii="Times New Roman"/>
          <w:sz w:val="24"/>
          <w:szCs w:val="24"/>
          <w:lang w:val="hr-HR"/>
        </w:rPr>
        <w:t>,</w:t>
      </w:r>
      <w:r w:rsidR="008A0497" w:rsidRPr="00D922AD">
        <w:rPr>
          <w:rFonts w:hAnsi="Times New Roman" w:ascii="Times New Roman"/>
          <w:sz w:val="24"/>
          <w:szCs w:val="24"/>
          <w:lang w:val="hr-HR"/>
        </w:rPr>
        <w:t xml:space="preserve"> a za što je trebalo ispostaviti račun na iznos od (1.106.801,71 x 33,88137066 %)  374.999.60 </w:t>
      </w:r>
      <w:r w:rsidR="00B87E0D" w:rsidRPr="00D922AD">
        <w:rPr>
          <w:rFonts w:hAnsi="Times New Roman" w:ascii="Times New Roman"/>
          <w:sz w:val="24"/>
          <w:szCs w:val="24"/>
          <w:lang w:val="hr-HR"/>
        </w:rPr>
        <w:t>kn</w:t>
      </w:r>
    </w:p>
    <w:p w:rsidRDefault="00B87E0D" w:rsidP="00B87E0D" w:rsidR="00B87E0D" w:rsidRPr="00D922AD">
      <w:pPr>
        <w:spacing w:before="80"/>
        <w:ind w:firstLine="709"/>
        <w:rPr>
          <w:rFonts w:cs="Times New Roman" w:hAnsi="Times New Roman" w:ascii="Times New Roman"/>
          <w:sz w:val="24"/>
          <w:szCs w:val="24"/>
          <w:lang w:val="hr-HR"/>
        </w:rPr>
      </w:pPr>
      <w:r w:rsidRPr="00D922AD">
        <w:rPr>
          <w:rFonts w:hAnsi="Times New Roman" w:ascii="Times New Roman"/>
          <w:sz w:val="24"/>
          <w:szCs w:val="24"/>
          <w:lang w:val="hr-HR"/>
        </w:rPr>
        <w:t xml:space="preserve">- da su tijekom postupka odobreni zajmovi za 265 radnika u pravilu </w:t>
      </w:r>
      <w:r w:rsidR="0024493A" w:rsidRPr="00D922AD">
        <w:rPr>
          <w:rFonts w:hAnsi="Times New Roman" w:ascii="Times New Roman"/>
          <w:sz w:val="24"/>
          <w:szCs w:val="24"/>
          <w:lang w:val="hr-HR"/>
        </w:rPr>
        <w:t xml:space="preserve">u </w:t>
      </w:r>
      <w:r w:rsidRPr="00D922AD">
        <w:rPr>
          <w:rFonts w:hAnsi="Times New Roman" w:ascii="Times New Roman"/>
          <w:sz w:val="24"/>
          <w:szCs w:val="24"/>
          <w:lang w:val="hr-HR"/>
        </w:rPr>
        <w:t>iznosima od 2.000,00 kn do 5.000,00 kn uz nekoliko zajmova većih od 6.000,00 kn i 10.000,00 kn (za koje postoji evidencija zaduženja po radnicima).</w:t>
      </w:r>
    </w:p>
    <w:p w:rsidRDefault="00984597" w:rsidP="00DE2463" w:rsidR="00C872FE" w:rsidRPr="00D922AD">
      <w:pPr>
        <w:spacing w:before="240"/>
        <w:ind w:firstLine="709"/>
        <w:rPr>
          <w:rFonts w:cs="Times New Roman" w:hAnsi="Times New Roman" w:ascii="Times New Roman"/>
          <w:sz w:val="24"/>
          <w:szCs w:val="24"/>
          <w:lang w:val="hr-HR"/>
        </w:rPr>
      </w:pPr>
      <w:r w:rsidRPr="00D922AD">
        <w:rPr>
          <w:rFonts w:cs="Times New Roman" w:hAnsi="Times New Roman" w:ascii="Times New Roman"/>
          <w:sz w:val="24"/>
          <w:szCs w:val="24"/>
          <w:lang w:val="hr-HR"/>
        </w:rPr>
        <w:t xml:space="preserve">Kod ovakvog stanja stvari, i </w:t>
      </w:r>
      <w:r w:rsidR="00827FEE" w:rsidRPr="00D922AD">
        <w:rPr>
          <w:rFonts w:cs="Times New Roman" w:hAnsi="Times New Roman" w:ascii="Times New Roman"/>
          <w:sz w:val="24"/>
          <w:szCs w:val="24"/>
          <w:lang w:val="hr-HR"/>
        </w:rPr>
        <w:t xml:space="preserve">bez utvrđivanja </w:t>
      </w:r>
      <w:r w:rsidR="00252949" w:rsidRPr="00D922AD">
        <w:rPr>
          <w:rFonts w:cs="Times New Roman" w:hAnsi="Times New Roman" w:ascii="Times New Roman"/>
          <w:sz w:val="24"/>
          <w:szCs w:val="24"/>
          <w:lang w:val="hr-HR"/>
        </w:rPr>
        <w:t xml:space="preserve">same </w:t>
      </w:r>
      <w:r w:rsidR="00827FEE" w:rsidRPr="00D922AD">
        <w:rPr>
          <w:rFonts w:cs="Times New Roman" w:hAnsi="Times New Roman" w:ascii="Times New Roman"/>
          <w:sz w:val="24"/>
          <w:szCs w:val="24"/>
          <w:lang w:val="hr-HR"/>
        </w:rPr>
        <w:t>kvalitet</w:t>
      </w:r>
      <w:r w:rsidR="00716DE2" w:rsidRPr="00D922AD">
        <w:rPr>
          <w:rFonts w:cs="Times New Roman" w:hAnsi="Times New Roman" w:ascii="Times New Roman"/>
          <w:sz w:val="24"/>
          <w:szCs w:val="24"/>
          <w:lang w:val="hr-HR"/>
        </w:rPr>
        <w:t xml:space="preserve">e </w:t>
      </w:r>
      <w:r w:rsidR="00827FEE" w:rsidRPr="00D922AD">
        <w:rPr>
          <w:rFonts w:cs="Times New Roman" w:hAnsi="Times New Roman" w:ascii="Times New Roman"/>
          <w:sz w:val="24"/>
          <w:szCs w:val="24"/>
          <w:lang w:val="hr-HR"/>
        </w:rPr>
        <w:t xml:space="preserve">pojedinih </w:t>
      </w:r>
      <w:r w:rsidR="00FB32CC" w:rsidRPr="00D922AD">
        <w:rPr>
          <w:rFonts w:cs="Times New Roman" w:hAnsi="Times New Roman" w:ascii="Times New Roman"/>
          <w:sz w:val="24"/>
          <w:szCs w:val="24"/>
          <w:lang w:val="hr-HR"/>
        </w:rPr>
        <w:t>poslovn</w:t>
      </w:r>
      <w:r w:rsidR="001E35AC" w:rsidRPr="00D922AD">
        <w:rPr>
          <w:rFonts w:cs="Times New Roman" w:hAnsi="Times New Roman" w:ascii="Times New Roman"/>
          <w:sz w:val="24"/>
          <w:szCs w:val="24"/>
          <w:lang w:val="hr-HR"/>
        </w:rPr>
        <w:t>ih odluka</w:t>
      </w:r>
      <w:r w:rsidR="001805C4" w:rsidRPr="00D922AD">
        <w:rPr>
          <w:rFonts w:cs="Times New Roman" w:hAnsi="Times New Roman" w:ascii="Times New Roman"/>
          <w:sz w:val="24"/>
          <w:szCs w:val="24"/>
          <w:lang w:val="hr-HR"/>
        </w:rPr>
        <w:t xml:space="preserve">, a koje poslovne odluke </w:t>
      </w:r>
      <w:r w:rsidR="001E35AC" w:rsidRPr="00D922AD">
        <w:rPr>
          <w:rFonts w:cs="Times New Roman" w:hAnsi="Times New Roman" w:ascii="Times New Roman"/>
          <w:sz w:val="24"/>
          <w:szCs w:val="24"/>
          <w:lang w:val="hr-HR"/>
        </w:rPr>
        <w:t xml:space="preserve">su po svojoj naravi u </w:t>
      </w:r>
      <w:r w:rsidR="009E5334" w:rsidRPr="00D922AD">
        <w:rPr>
          <w:rFonts w:cs="Times New Roman" w:hAnsi="Times New Roman" w:ascii="Times New Roman"/>
          <w:sz w:val="24"/>
          <w:szCs w:val="24"/>
          <w:lang w:val="hr-HR"/>
        </w:rPr>
        <w:t>ovlasti stečaj</w:t>
      </w:r>
      <w:r w:rsidR="00903E3F" w:rsidRPr="00D922AD">
        <w:rPr>
          <w:rFonts w:cs="Times New Roman" w:hAnsi="Times New Roman" w:ascii="Times New Roman"/>
          <w:sz w:val="24"/>
          <w:szCs w:val="24"/>
          <w:lang w:val="hr-HR"/>
        </w:rPr>
        <w:t xml:space="preserve">nog upravitelja, </w:t>
      </w:r>
      <w:r w:rsidR="00903E3F" w:rsidRPr="00D922AD">
        <w:rPr>
          <w:rFonts w:cs="Times New Roman" w:hAnsi="Times New Roman" w:ascii="Times New Roman"/>
          <w:bCs/>
          <w:sz w:val="24"/>
          <w:szCs w:val="24"/>
          <w:lang w:val="hr-HR"/>
        </w:rPr>
        <w:t xml:space="preserve">koji </w:t>
      </w:r>
      <w:r w:rsidRPr="00D922AD">
        <w:rPr>
          <w:rFonts w:cs="Times New Roman" w:hAnsi="Times New Roman" w:ascii="Times New Roman"/>
          <w:bCs/>
          <w:sz w:val="24"/>
          <w:szCs w:val="24"/>
          <w:lang w:val="hr-HR"/>
        </w:rPr>
        <w:t>je</w:t>
      </w:r>
      <w:r w:rsidR="00903E3F" w:rsidRPr="00D922AD">
        <w:rPr>
          <w:rFonts w:cs="Times New Roman" w:hAnsi="Times New Roman" w:ascii="Times New Roman"/>
          <w:bCs/>
          <w:sz w:val="24"/>
          <w:szCs w:val="24"/>
          <w:lang w:val="hr-HR"/>
        </w:rPr>
        <w:t xml:space="preserve"> zakonski zastupni</w:t>
      </w:r>
      <w:r w:rsidR="004C0B57" w:rsidRPr="00D922AD">
        <w:rPr>
          <w:rFonts w:cs="Times New Roman" w:hAnsi="Times New Roman" w:ascii="Times New Roman"/>
          <w:bCs/>
          <w:sz w:val="24"/>
          <w:szCs w:val="24"/>
          <w:lang w:val="hr-HR"/>
        </w:rPr>
        <w:t>k</w:t>
      </w:r>
      <w:r w:rsidR="00D922AD" w:rsidRPr="00D922AD">
        <w:rPr>
          <w:rFonts w:cs="Times New Roman" w:hAnsi="Times New Roman" w:ascii="Times New Roman"/>
          <w:bCs/>
          <w:sz w:val="24"/>
          <w:szCs w:val="24"/>
          <w:lang w:val="hr-HR"/>
        </w:rPr>
        <w:t xml:space="preserve"> stečajnoga dužnika</w:t>
      </w:r>
      <w:r w:rsidR="00F754BA" w:rsidRPr="00D922AD">
        <w:rPr>
          <w:rFonts w:cs="Times New Roman" w:hAnsi="Times New Roman" w:ascii="Times New Roman"/>
          <w:bCs/>
          <w:sz w:val="24"/>
          <w:szCs w:val="24"/>
          <w:lang w:val="hr-HR"/>
        </w:rPr>
        <w:t xml:space="preserve"> </w:t>
      </w:r>
      <w:r w:rsidR="00D922AD" w:rsidRPr="00D922AD">
        <w:rPr>
          <w:rFonts w:cs="Times New Roman" w:hAnsi="Times New Roman" w:ascii="Times New Roman"/>
          <w:bCs/>
          <w:sz w:val="24"/>
          <w:szCs w:val="24"/>
          <w:lang w:val="hr-HR"/>
        </w:rPr>
        <w:t>(</w:t>
      </w:r>
      <w:r w:rsidRPr="00D922AD">
        <w:rPr>
          <w:rFonts w:cs="Times New Roman" w:hAnsi="Times New Roman" w:ascii="Times New Roman"/>
          <w:bCs/>
          <w:sz w:val="24"/>
          <w:szCs w:val="24"/>
          <w:lang w:val="hr-HR"/>
        </w:rPr>
        <w:t xml:space="preserve">koji autonomno </w:t>
      </w:r>
      <w:r w:rsidR="00903E3F" w:rsidRPr="00D922AD">
        <w:rPr>
          <w:rFonts w:cs="Times New Roman" w:hAnsi="Times New Roman" w:ascii="Times New Roman"/>
          <w:bCs/>
          <w:sz w:val="24"/>
          <w:szCs w:val="24"/>
          <w:lang w:val="hr-HR"/>
        </w:rPr>
        <w:t>vod</w:t>
      </w:r>
      <w:r w:rsidRPr="00D922AD">
        <w:rPr>
          <w:rFonts w:cs="Times New Roman" w:hAnsi="Times New Roman" w:ascii="Times New Roman"/>
          <w:bCs/>
          <w:sz w:val="24"/>
          <w:szCs w:val="24"/>
          <w:lang w:val="hr-HR"/>
        </w:rPr>
        <w:t>i</w:t>
      </w:r>
      <w:r w:rsidR="006F0C98" w:rsidRPr="00D922AD">
        <w:rPr>
          <w:rFonts w:cs="Times New Roman" w:hAnsi="Times New Roman" w:ascii="Times New Roman"/>
          <w:bCs/>
          <w:sz w:val="24"/>
          <w:szCs w:val="24"/>
          <w:lang w:val="hr-HR"/>
        </w:rPr>
        <w:t xml:space="preserve"> </w:t>
      </w:r>
      <w:r w:rsidR="00374314" w:rsidRPr="00D922AD">
        <w:rPr>
          <w:rFonts w:cs="Times New Roman" w:hAnsi="Times New Roman" w:ascii="Times New Roman"/>
          <w:bCs/>
          <w:sz w:val="24"/>
          <w:szCs w:val="24"/>
          <w:lang w:val="hr-HR"/>
        </w:rPr>
        <w:t>sve</w:t>
      </w:r>
      <w:r w:rsidR="00903E3F" w:rsidRPr="00D922AD">
        <w:rPr>
          <w:rFonts w:cs="Times New Roman" w:hAnsi="Times New Roman" w:ascii="Times New Roman"/>
          <w:bCs/>
          <w:sz w:val="24"/>
          <w:szCs w:val="24"/>
          <w:lang w:val="hr-HR"/>
        </w:rPr>
        <w:t xml:space="preserve"> poslove u ime i za račun </w:t>
      </w:r>
      <w:r w:rsidR="00C25217" w:rsidRPr="00D922AD">
        <w:rPr>
          <w:rFonts w:cs="Times New Roman" w:hAnsi="Times New Roman" w:ascii="Times New Roman"/>
          <w:bCs/>
          <w:sz w:val="24"/>
          <w:szCs w:val="24"/>
          <w:lang w:val="hr-HR"/>
        </w:rPr>
        <w:t xml:space="preserve">dužnika, a u interesu svih </w:t>
      </w:r>
      <w:r w:rsidR="00903E3F" w:rsidRPr="00D922AD">
        <w:rPr>
          <w:rFonts w:cs="Times New Roman" w:hAnsi="Times New Roman" w:ascii="Times New Roman"/>
          <w:bCs/>
          <w:sz w:val="24"/>
          <w:szCs w:val="24"/>
          <w:lang w:val="hr-HR"/>
        </w:rPr>
        <w:t>vjerovnika</w:t>
      </w:r>
      <w:r w:rsidR="00ED2308" w:rsidRPr="00D922AD">
        <w:rPr>
          <w:rFonts w:cs="Times New Roman" w:hAnsi="Times New Roman" w:ascii="Times New Roman"/>
          <w:bCs/>
          <w:sz w:val="24"/>
          <w:szCs w:val="24"/>
          <w:lang w:val="hr-HR"/>
        </w:rPr>
        <w:t xml:space="preserve"> koji preko </w:t>
      </w:r>
      <w:r w:rsidR="007E51A2" w:rsidRPr="00D922AD">
        <w:rPr>
          <w:rFonts w:cs="Times New Roman" w:hAnsi="Times New Roman" w:ascii="Times New Roman"/>
          <w:bCs/>
          <w:sz w:val="24"/>
          <w:szCs w:val="24"/>
          <w:lang w:val="hr-HR"/>
        </w:rPr>
        <w:t>s</w:t>
      </w:r>
      <w:r w:rsidR="00ED2308" w:rsidRPr="00D922AD">
        <w:rPr>
          <w:rFonts w:cs="Times New Roman" w:hAnsi="Times New Roman" w:ascii="Times New Roman"/>
          <w:bCs/>
          <w:sz w:val="24"/>
          <w:szCs w:val="24"/>
          <w:lang w:val="hr-HR"/>
        </w:rPr>
        <w:t xml:space="preserve">kupštine i </w:t>
      </w:r>
      <w:r w:rsidR="007E51A2" w:rsidRPr="00D922AD">
        <w:rPr>
          <w:rFonts w:cs="Times New Roman" w:hAnsi="Times New Roman" w:ascii="Times New Roman"/>
          <w:bCs/>
          <w:sz w:val="24"/>
          <w:szCs w:val="24"/>
          <w:lang w:val="hr-HR"/>
        </w:rPr>
        <w:t>o</w:t>
      </w:r>
      <w:r w:rsidR="00ED2308" w:rsidRPr="00D922AD">
        <w:rPr>
          <w:rFonts w:cs="Times New Roman" w:hAnsi="Times New Roman" w:ascii="Times New Roman"/>
          <w:bCs/>
          <w:sz w:val="24"/>
          <w:szCs w:val="24"/>
          <w:lang w:val="hr-HR"/>
        </w:rPr>
        <w:t>dbora vjerovnika</w:t>
      </w:r>
      <w:r w:rsidR="00903E3F" w:rsidRPr="00D922AD">
        <w:rPr>
          <w:rFonts w:cs="Times New Roman" w:hAnsi="Times New Roman" w:ascii="Times New Roman"/>
          <w:bCs/>
          <w:sz w:val="24"/>
          <w:szCs w:val="24"/>
          <w:lang w:val="hr-HR"/>
        </w:rPr>
        <w:t>,</w:t>
      </w:r>
      <w:r w:rsidR="00ED2308" w:rsidRPr="00D922AD">
        <w:rPr>
          <w:rFonts w:cs="Times New Roman" w:hAnsi="Times New Roman" w:ascii="Times New Roman"/>
          <w:bCs/>
          <w:sz w:val="24"/>
          <w:szCs w:val="24"/>
          <w:lang w:val="hr-HR"/>
        </w:rPr>
        <w:t xml:space="preserve"> imaju mogućnost kontrole </w:t>
      </w:r>
      <w:r w:rsidR="00252949" w:rsidRPr="00D922AD">
        <w:rPr>
          <w:rFonts w:cs="Times New Roman" w:hAnsi="Times New Roman" w:ascii="Times New Roman"/>
          <w:bCs/>
          <w:sz w:val="24"/>
          <w:szCs w:val="24"/>
          <w:lang w:val="hr-HR"/>
        </w:rPr>
        <w:t xml:space="preserve">donošenja i provođenja </w:t>
      </w:r>
      <w:r w:rsidR="00ED2308" w:rsidRPr="00D922AD">
        <w:rPr>
          <w:rFonts w:cs="Times New Roman" w:hAnsi="Times New Roman" w:ascii="Times New Roman"/>
          <w:bCs/>
          <w:sz w:val="24"/>
          <w:szCs w:val="24"/>
          <w:lang w:val="hr-HR"/>
        </w:rPr>
        <w:t xml:space="preserve">takvih </w:t>
      </w:r>
      <w:r w:rsidR="00A22E0D" w:rsidRPr="00D922AD">
        <w:rPr>
          <w:rFonts w:cs="Times New Roman" w:hAnsi="Times New Roman" w:ascii="Times New Roman"/>
          <w:bCs/>
          <w:sz w:val="24"/>
          <w:szCs w:val="24"/>
          <w:lang w:val="hr-HR"/>
        </w:rPr>
        <w:t xml:space="preserve">poslovnih </w:t>
      </w:r>
      <w:r w:rsidR="00ED2308" w:rsidRPr="00D922AD">
        <w:rPr>
          <w:rFonts w:cs="Times New Roman" w:hAnsi="Times New Roman" w:ascii="Times New Roman"/>
          <w:bCs/>
          <w:sz w:val="24"/>
          <w:szCs w:val="24"/>
          <w:lang w:val="hr-HR"/>
        </w:rPr>
        <w:t>odluka</w:t>
      </w:r>
      <w:r w:rsidR="00ED74F7" w:rsidRPr="00D922AD">
        <w:rPr>
          <w:rFonts w:cs="Times New Roman" w:hAnsi="Times New Roman" w:ascii="Times New Roman"/>
          <w:bCs/>
          <w:sz w:val="24"/>
          <w:szCs w:val="24"/>
          <w:lang w:val="hr-HR"/>
        </w:rPr>
        <w:t>,</w:t>
      </w:r>
      <w:r w:rsidR="00ED2308" w:rsidRPr="00D922AD">
        <w:rPr>
          <w:rFonts w:cs="Times New Roman" w:hAnsi="Times New Roman" w:ascii="Times New Roman"/>
          <w:bCs/>
          <w:sz w:val="24"/>
          <w:szCs w:val="24"/>
          <w:lang w:val="hr-HR"/>
        </w:rPr>
        <w:t xml:space="preserve"> pa i </w:t>
      </w:r>
      <w:r w:rsidR="00EC4D6C" w:rsidRPr="00D922AD">
        <w:rPr>
          <w:rFonts w:cs="Times New Roman" w:hAnsi="Times New Roman" w:ascii="Times New Roman"/>
          <w:bCs/>
          <w:sz w:val="24"/>
          <w:szCs w:val="24"/>
          <w:lang w:val="hr-HR"/>
        </w:rPr>
        <w:t>pravo</w:t>
      </w:r>
      <w:r w:rsidR="00252949" w:rsidRPr="00D922AD">
        <w:rPr>
          <w:rFonts w:cs="Times New Roman" w:hAnsi="Times New Roman" w:ascii="Times New Roman"/>
          <w:bCs/>
          <w:sz w:val="24"/>
          <w:szCs w:val="24"/>
          <w:lang w:val="hr-HR"/>
        </w:rPr>
        <w:t xml:space="preserve"> razriješenja stečajnog upravitelja</w:t>
      </w:r>
      <w:r w:rsidR="00C25217" w:rsidRPr="00D922AD">
        <w:rPr>
          <w:rFonts w:cs="Times New Roman" w:hAnsi="Times New Roman" w:ascii="Times New Roman"/>
          <w:bCs/>
          <w:sz w:val="24"/>
          <w:szCs w:val="24"/>
          <w:lang w:val="hr-HR"/>
        </w:rPr>
        <w:t xml:space="preserve"> (čl. 23. SZ-a)</w:t>
      </w:r>
      <w:r w:rsidR="00252949" w:rsidRPr="00D922AD">
        <w:rPr>
          <w:rFonts w:cs="Times New Roman" w:hAnsi="Times New Roman" w:ascii="Times New Roman"/>
          <w:bCs/>
          <w:sz w:val="24"/>
          <w:szCs w:val="24"/>
          <w:lang w:val="hr-HR"/>
        </w:rPr>
        <w:t xml:space="preserve"> i</w:t>
      </w:r>
      <w:r w:rsidR="006F0C98" w:rsidRPr="00D922AD">
        <w:rPr>
          <w:rFonts w:cs="Times New Roman" w:hAnsi="Times New Roman" w:ascii="Times New Roman"/>
          <w:bCs/>
          <w:sz w:val="24"/>
          <w:szCs w:val="24"/>
          <w:lang w:val="hr-HR"/>
        </w:rPr>
        <w:t xml:space="preserve"> </w:t>
      </w:r>
      <w:r w:rsidR="007E0354" w:rsidRPr="00D922AD">
        <w:rPr>
          <w:rFonts w:cs="Times New Roman" w:hAnsi="Times New Roman" w:ascii="Times New Roman"/>
          <w:bCs/>
          <w:sz w:val="24"/>
          <w:szCs w:val="24"/>
          <w:lang w:val="hr-HR"/>
        </w:rPr>
        <w:t xml:space="preserve">pravo </w:t>
      </w:r>
      <w:r w:rsidR="00ED2308" w:rsidRPr="00D922AD">
        <w:rPr>
          <w:rFonts w:cs="Times New Roman" w:hAnsi="Times New Roman" w:ascii="Times New Roman"/>
          <w:bCs/>
          <w:sz w:val="24"/>
          <w:szCs w:val="24"/>
          <w:lang w:val="hr-HR"/>
        </w:rPr>
        <w:t>zaht</w:t>
      </w:r>
      <w:r w:rsidR="00F754BA" w:rsidRPr="00D922AD">
        <w:rPr>
          <w:rFonts w:cs="Times New Roman" w:hAnsi="Times New Roman" w:ascii="Times New Roman"/>
          <w:bCs/>
          <w:sz w:val="24"/>
          <w:szCs w:val="24"/>
          <w:lang w:val="hr-HR"/>
        </w:rPr>
        <w:t>i</w:t>
      </w:r>
      <w:r w:rsidR="00ED2308" w:rsidRPr="00D922AD">
        <w:rPr>
          <w:rFonts w:cs="Times New Roman" w:hAnsi="Times New Roman" w:ascii="Times New Roman"/>
          <w:bCs/>
          <w:sz w:val="24"/>
          <w:szCs w:val="24"/>
          <w:lang w:val="hr-HR"/>
        </w:rPr>
        <w:t>jeva</w:t>
      </w:r>
      <w:r w:rsidR="00252949" w:rsidRPr="00D922AD">
        <w:rPr>
          <w:rFonts w:cs="Times New Roman" w:hAnsi="Times New Roman" w:ascii="Times New Roman"/>
          <w:bCs/>
          <w:sz w:val="24"/>
          <w:szCs w:val="24"/>
          <w:lang w:val="hr-HR"/>
        </w:rPr>
        <w:t>nja</w:t>
      </w:r>
      <w:r w:rsidR="00ED2308" w:rsidRPr="00D922AD">
        <w:rPr>
          <w:rFonts w:cs="Times New Roman" w:hAnsi="Times New Roman" w:ascii="Times New Roman"/>
          <w:bCs/>
          <w:sz w:val="24"/>
          <w:szCs w:val="24"/>
          <w:lang w:val="hr-HR"/>
        </w:rPr>
        <w:t xml:space="preserve"> naknad</w:t>
      </w:r>
      <w:r w:rsidR="007E0354" w:rsidRPr="00D922AD">
        <w:rPr>
          <w:rFonts w:cs="Times New Roman" w:hAnsi="Times New Roman" w:ascii="Times New Roman"/>
          <w:bCs/>
          <w:sz w:val="24"/>
          <w:szCs w:val="24"/>
          <w:lang w:val="hr-HR"/>
        </w:rPr>
        <w:t>e</w:t>
      </w:r>
      <w:r w:rsidR="00ED2308" w:rsidRPr="00D922AD">
        <w:rPr>
          <w:rFonts w:cs="Times New Roman" w:hAnsi="Times New Roman" w:ascii="Times New Roman"/>
          <w:bCs/>
          <w:sz w:val="24"/>
          <w:szCs w:val="24"/>
          <w:lang w:val="hr-HR"/>
        </w:rPr>
        <w:t xml:space="preserve"> štete ukoliko je </w:t>
      </w:r>
      <w:r w:rsidR="007E0354" w:rsidRPr="00D922AD">
        <w:rPr>
          <w:rFonts w:cs="Times New Roman" w:hAnsi="Times New Roman" w:ascii="Times New Roman"/>
          <w:bCs/>
          <w:sz w:val="24"/>
          <w:szCs w:val="24"/>
          <w:lang w:val="hr-HR"/>
        </w:rPr>
        <w:t>stečajn</w:t>
      </w:r>
      <w:r w:rsidR="00B15CDD" w:rsidRPr="00D922AD">
        <w:rPr>
          <w:rFonts w:cs="Times New Roman" w:hAnsi="Times New Roman" w:ascii="Times New Roman"/>
          <w:bCs/>
          <w:sz w:val="24"/>
          <w:szCs w:val="24"/>
          <w:lang w:val="hr-HR"/>
        </w:rPr>
        <w:t xml:space="preserve">i </w:t>
      </w:r>
      <w:r w:rsidR="007E0354" w:rsidRPr="00D922AD">
        <w:rPr>
          <w:rFonts w:cs="Times New Roman" w:hAnsi="Times New Roman" w:ascii="Times New Roman"/>
          <w:bCs/>
          <w:sz w:val="24"/>
          <w:szCs w:val="24"/>
          <w:lang w:val="hr-HR"/>
        </w:rPr>
        <w:t>upravitelj</w:t>
      </w:r>
      <w:r w:rsidR="00B15CDD" w:rsidRPr="00D922AD">
        <w:rPr>
          <w:rFonts w:cs="Times New Roman" w:hAnsi="Times New Roman" w:ascii="Times New Roman"/>
          <w:bCs/>
          <w:sz w:val="24"/>
          <w:szCs w:val="24"/>
          <w:lang w:val="hr-HR"/>
        </w:rPr>
        <w:t xml:space="preserve"> skrivljeno </w:t>
      </w:r>
      <w:r w:rsidR="00421033" w:rsidRPr="00D922AD">
        <w:rPr>
          <w:rFonts w:cs="Times New Roman" w:hAnsi="Times New Roman" w:ascii="Times New Roman"/>
          <w:bCs/>
          <w:sz w:val="24"/>
          <w:szCs w:val="24"/>
          <w:lang w:val="hr-HR"/>
        </w:rPr>
        <w:t>povrijedio koju od svojih dužnosti (čl</w:t>
      </w:r>
      <w:r w:rsidR="009E5334" w:rsidRPr="00D922AD">
        <w:rPr>
          <w:rFonts w:cs="Times New Roman" w:hAnsi="Times New Roman" w:ascii="Times New Roman"/>
          <w:bCs/>
          <w:sz w:val="24"/>
          <w:szCs w:val="24"/>
          <w:lang w:val="hr-HR"/>
        </w:rPr>
        <w:t>.</w:t>
      </w:r>
      <w:r w:rsidR="00421033" w:rsidRPr="00D922AD">
        <w:rPr>
          <w:rFonts w:cs="Times New Roman" w:hAnsi="Times New Roman" w:ascii="Times New Roman"/>
          <w:bCs/>
          <w:sz w:val="24"/>
          <w:szCs w:val="24"/>
          <w:lang w:val="hr-HR"/>
        </w:rPr>
        <w:t xml:space="preserve"> 28.</w:t>
      </w:r>
      <w:r w:rsidR="00C25217" w:rsidRPr="00D922AD">
        <w:rPr>
          <w:rFonts w:cs="Times New Roman" w:hAnsi="Times New Roman" w:ascii="Times New Roman"/>
          <w:bCs/>
          <w:sz w:val="24"/>
          <w:szCs w:val="24"/>
          <w:lang w:val="hr-HR"/>
        </w:rPr>
        <w:t xml:space="preserve"> </w:t>
      </w:r>
      <w:r w:rsidR="00421033" w:rsidRPr="00D922AD">
        <w:rPr>
          <w:rFonts w:cs="Times New Roman" w:hAnsi="Times New Roman" w:ascii="Times New Roman"/>
          <w:bCs/>
          <w:sz w:val="24"/>
          <w:szCs w:val="24"/>
          <w:lang w:val="hr-HR"/>
        </w:rPr>
        <w:t>st.1. SZ</w:t>
      </w:r>
      <w:r w:rsidR="009E5334" w:rsidRPr="00D922AD">
        <w:rPr>
          <w:rFonts w:cs="Times New Roman" w:hAnsi="Times New Roman" w:ascii="Times New Roman"/>
          <w:bCs/>
          <w:sz w:val="24"/>
          <w:szCs w:val="24"/>
          <w:lang w:val="hr-HR"/>
        </w:rPr>
        <w:t>-a</w:t>
      </w:r>
      <w:r w:rsidR="00421033" w:rsidRPr="00D922AD">
        <w:rPr>
          <w:rFonts w:cs="Times New Roman" w:hAnsi="Times New Roman" w:ascii="Times New Roman"/>
          <w:bCs/>
          <w:sz w:val="24"/>
          <w:szCs w:val="24"/>
          <w:lang w:val="hr-HR"/>
        </w:rPr>
        <w:t xml:space="preserve">), a </w:t>
      </w:r>
      <w:r w:rsidR="00252949" w:rsidRPr="00D922AD">
        <w:rPr>
          <w:rFonts w:cs="Times New Roman" w:hAnsi="Times New Roman" w:ascii="Times New Roman"/>
          <w:bCs/>
          <w:sz w:val="24"/>
          <w:szCs w:val="24"/>
          <w:lang w:val="hr-HR"/>
        </w:rPr>
        <w:t>u zasebnom p</w:t>
      </w:r>
      <w:r w:rsidR="00C25217" w:rsidRPr="00D922AD">
        <w:rPr>
          <w:rFonts w:cs="Times New Roman" w:hAnsi="Times New Roman" w:ascii="Times New Roman"/>
          <w:bCs/>
          <w:sz w:val="24"/>
          <w:szCs w:val="24"/>
          <w:lang w:val="hr-HR"/>
        </w:rPr>
        <w:t>arničnom</w:t>
      </w:r>
      <w:r w:rsidR="00252949" w:rsidRPr="00D922AD">
        <w:rPr>
          <w:rFonts w:cs="Times New Roman" w:hAnsi="Times New Roman" w:ascii="Times New Roman"/>
          <w:bCs/>
          <w:sz w:val="24"/>
          <w:szCs w:val="24"/>
          <w:lang w:val="hr-HR"/>
        </w:rPr>
        <w:t xml:space="preserve"> postupku</w:t>
      </w:r>
      <w:r w:rsidR="009E5334" w:rsidRPr="00D922AD">
        <w:rPr>
          <w:rFonts w:cs="Times New Roman" w:hAnsi="Times New Roman" w:ascii="Times New Roman"/>
          <w:bCs/>
          <w:sz w:val="24"/>
          <w:szCs w:val="24"/>
          <w:lang w:val="hr-HR"/>
        </w:rPr>
        <w:t xml:space="preserve"> (čl. 28. st.</w:t>
      </w:r>
      <w:r w:rsidR="00C25217" w:rsidRPr="00D922AD">
        <w:rPr>
          <w:rFonts w:cs="Times New Roman" w:hAnsi="Times New Roman" w:ascii="Times New Roman"/>
          <w:bCs/>
          <w:sz w:val="24"/>
          <w:szCs w:val="24"/>
          <w:lang w:val="hr-HR"/>
        </w:rPr>
        <w:t xml:space="preserve"> </w:t>
      </w:r>
      <w:r w:rsidR="009E5334" w:rsidRPr="00D922AD">
        <w:rPr>
          <w:rFonts w:cs="Times New Roman" w:hAnsi="Times New Roman" w:ascii="Times New Roman"/>
          <w:bCs/>
          <w:sz w:val="24"/>
          <w:szCs w:val="24"/>
          <w:lang w:val="hr-HR"/>
        </w:rPr>
        <w:t>7.</w:t>
      </w:r>
      <w:r w:rsidR="00C25217" w:rsidRPr="00D922AD">
        <w:rPr>
          <w:rFonts w:cs="Times New Roman" w:hAnsi="Times New Roman" w:ascii="Times New Roman"/>
          <w:bCs/>
          <w:sz w:val="24"/>
          <w:szCs w:val="24"/>
          <w:lang w:val="hr-HR"/>
        </w:rPr>
        <w:t xml:space="preserve"> </w:t>
      </w:r>
      <w:r w:rsidR="00421033" w:rsidRPr="00D922AD">
        <w:rPr>
          <w:rFonts w:cs="Times New Roman" w:hAnsi="Times New Roman" w:ascii="Times New Roman"/>
          <w:bCs/>
          <w:sz w:val="24"/>
          <w:szCs w:val="24"/>
          <w:lang w:val="hr-HR"/>
        </w:rPr>
        <w:t>SZ</w:t>
      </w:r>
      <w:r w:rsidR="009E5334" w:rsidRPr="00D922AD">
        <w:rPr>
          <w:rFonts w:cs="Times New Roman" w:hAnsi="Times New Roman" w:ascii="Times New Roman"/>
          <w:bCs/>
          <w:sz w:val="24"/>
          <w:szCs w:val="24"/>
          <w:lang w:val="hr-HR"/>
        </w:rPr>
        <w:t>-a</w:t>
      </w:r>
      <w:r w:rsidR="00D922AD" w:rsidRPr="00D922AD">
        <w:rPr>
          <w:rFonts w:cs="Times New Roman" w:hAnsi="Times New Roman" w:ascii="Times New Roman"/>
          <w:bCs/>
          <w:sz w:val="24"/>
          <w:szCs w:val="24"/>
          <w:lang w:val="hr-HR"/>
        </w:rPr>
        <w:t>)</w:t>
      </w:r>
      <w:r w:rsidR="00421033" w:rsidRPr="00D922AD">
        <w:rPr>
          <w:rFonts w:cs="Times New Roman" w:hAnsi="Times New Roman" w:ascii="Times New Roman"/>
          <w:bCs/>
          <w:sz w:val="24"/>
          <w:szCs w:val="24"/>
          <w:lang w:val="hr-HR"/>
        </w:rPr>
        <w:t>)</w:t>
      </w:r>
      <w:r w:rsidR="00827FEE" w:rsidRPr="00D922AD">
        <w:rPr>
          <w:rFonts w:cs="Times New Roman" w:hAnsi="Times New Roman" w:ascii="Times New Roman"/>
          <w:bCs/>
          <w:sz w:val="24"/>
          <w:szCs w:val="24"/>
          <w:lang w:val="hr-HR"/>
        </w:rPr>
        <w:t>,</w:t>
      </w:r>
      <w:r w:rsidR="006F0C98" w:rsidRPr="00D922AD">
        <w:rPr>
          <w:rFonts w:cs="Times New Roman" w:hAnsi="Times New Roman" w:ascii="Times New Roman"/>
          <w:bCs/>
          <w:sz w:val="24"/>
          <w:szCs w:val="24"/>
          <w:lang w:val="hr-HR"/>
        </w:rPr>
        <w:t xml:space="preserve"> </w:t>
      </w:r>
      <w:r w:rsidR="008477E2" w:rsidRPr="00D922AD">
        <w:rPr>
          <w:rFonts w:cs="Times New Roman" w:hAnsi="Times New Roman" w:ascii="Times New Roman"/>
          <w:sz w:val="24"/>
          <w:szCs w:val="24"/>
          <w:lang w:val="hr-HR"/>
        </w:rPr>
        <w:t xml:space="preserve">uz </w:t>
      </w:r>
      <w:r w:rsidR="00827FEE" w:rsidRPr="00D922AD">
        <w:rPr>
          <w:rFonts w:cs="Times New Roman" w:hAnsi="Times New Roman" w:ascii="Times New Roman"/>
          <w:sz w:val="24"/>
          <w:szCs w:val="24"/>
          <w:lang w:val="hr-HR"/>
        </w:rPr>
        <w:t xml:space="preserve">utvrđenje o </w:t>
      </w:r>
      <w:r w:rsidR="008477E2" w:rsidRPr="00D922AD">
        <w:rPr>
          <w:rFonts w:cs="Times New Roman" w:hAnsi="Times New Roman" w:ascii="Times New Roman"/>
          <w:sz w:val="24"/>
          <w:szCs w:val="24"/>
          <w:lang w:val="hr-HR"/>
        </w:rPr>
        <w:t>nezakonit</w:t>
      </w:r>
      <w:r w:rsidR="00827FEE" w:rsidRPr="00D922AD">
        <w:rPr>
          <w:rFonts w:cs="Times New Roman" w:hAnsi="Times New Roman" w:ascii="Times New Roman"/>
          <w:sz w:val="24"/>
          <w:szCs w:val="24"/>
          <w:lang w:val="hr-HR"/>
        </w:rPr>
        <w:t>om</w:t>
      </w:r>
      <w:r w:rsidR="008477E2" w:rsidRPr="00D922AD">
        <w:rPr>
          <w:rFonts w:cs="Times New Roman" w:hAnsi="Times New Roman" w:ascii="Times New Roman"/>
          <w:sz w:val="24"/>
          <w:szCs w:val="24"/>
          <w:lang w:val="hr-HR"/>
        </w:rPr>
        <w:t xml:space="preserve"> poslovanj</w:t>
      </w:r>
      <w:r w:rsidR="00827FEE" w:rsidRPr="00D922AD">
        <w:rPr>
          <w:rFonts w:cs="Times New Roman" w:hAnsi="Times New Roman" w:ascii="Times New Roman"/>
          <w:sz w:val="24"/>
          <w:szCs w:val="24"/>
          <w:lang w:val="hr-HR"/>
        </w:rPr>
        <w:t>u</w:t>
      </w:r>
      <w:r w:rsidR="008477E2" w:rsidRPr="00D922AD">
        <w:rPr>
          <w:rFonts w:cs="Times New Roman" w:hAnsi="Times New Roman" w:ascii="Times New Roman"/>
          <w:sz w:val="24"/>
          <w:szCs w:val="24"/>
          <w:lang w:val="hr-HR"/>
        </w:rPr>
        <w:t xml:space="preserve"> stečajnog dužnika preko transakcijskog račun</w:t>
      </w:r>
      <w:r w:rsidR="009E5334" w:rsidRPr="00D922AD">
        <w:rPr>
          <w:rFonts w:cs="Times New Roman" w:hAnsi="Times New Roman" w:ascii="Times New Roman"/>
          <w:sz w:val="24"/>
          <w:szCs w:val="24"/>
          <w:lang w:val="hr-HR"/>
        </w:rPr>
        <w:t>a</w:t>
      </w:r>
      <w:r w:rsidR="008477E2" w:rsidRPr="00D922AD">
        <w:rPr>
          <w:rFonts w:cs="Times New Roman" w:hAnsi="Times New Roman" w:ascii="Times New Roman"/>
          <w:sz w:val="24"/>
          <w:szCs w:val="24"/>
          <w:lang w:val="hr-HR"/>
        </w:rPr>
        <w:t xml:space="preserve"> Dalmcijavino-ESOP d.o.o</w:t>
      </w:r>
      <w:r w:rsidR="006F0C98" w:rsidRPr="00D922AD">
        <w:rPr>
          <w:rFonts w:cs="Times New Roman" w:hAnsi="Times New Roman" w:ascii="Times New Roman"/>
          <w:sz w:val="24"/>
          <w:szCs w:val="24"/>
          <w:lang w:val="hr-HR"/>
        </w:rPr>
        <w:t>.</w:t>
      </w:r>
      <w:r w:rsidR="009E5334" w:rsidRPr="00D922AD">
        <w:rPr>
          <w:rFonts w:cs="Times New Roman" w:hAnsi="Times New Roman" w:ascii="Times New Roman"/>
          <w:sz w:val="24"/>
          <w:szCs w:val="24"/>
          <w:lang w:val="hr-HR"/>
        </w:rPr>
        <w:t>,</w:t>
      </w:r>
      <w:r w:rsidR="006763D5" w:rsidRPr="00D922AD">
        <w:rPr>
          <w:rFonts w:cs="Times New Roman" w:hAnsi="Times New Roman" w:ascii="Times New Roman"/>
          <w:sz w:val="24"/>
          <w:szCs w:val="24"/>
          <w:lang w:val="hr-HR"/>
        </w:rPr>
        <w:t xml:space="preserve"> </w:t>
      </w:r>
      <w:r w:rsidR="009063B7" w:rsidRPr="00D922AD">
        <w:rPr>
          <w:rFonts w:cs="Times New Roman" w:hAnsi="Times New Roman" w:ascii="Times New Roman"/>
          <w:sz w:val="24"/>
          <w:szCs w:val="24"/>
          <w:lang w:val="hr-HR"/>
        </w:rPr>
        <w:t>ovaj sud</w:t>
      </w:r>
      <w:r w:rsidR="006F0C98" w:rsidRPr="00D922AD">
        <w:rPr>
          <w:rFonts w:cs="Times New Roman" w:hAnsi="Times New Roman" w:ascii="Times New Roman"/>
          <w:sz w:val="24"/>
          <w:szCs w:val="24"/>
          <w:lang w:val="hr-HR"/>
        </w:rPr>
        <w:t xml:space="preserve"> </w:t>
      </w:r>
      <w:r w:rsidR="009E5334" w:rsidRPr="00D922AD">
        <w:rPr>
          <w:rFonts w:cs="Times New Roman" w:hAnsi="Times New Roman" w:ascii="Times New Roman"/>
          <w:sz w:val="24"/>
          <w:szCs w:val="24"/>
          <w:lang w:val="hr-HR"/>
        </w:rPr>
        <w:t>iz</w:t>
      </w:r>
      <w:r w:rsidR="009063B7" w:rsidRPr="00D922AD">
        <w:rPr>
          <w:rFonts w:cs="Times New Roman" w:hAnsi="Times New Roman" w:ascii="Times New Roman"/>
          <w:sz w:val="24"/>
          <w:szCs w:val="24"/>
          <w:lang w:val="hr-HR"/>
        </w:rPr>
        <w:t xml:space="preserve"> nalaz</w:t>
      </w:r>
      <w:r w:rsidR="009E5334" w:rsidRPr="00D922AD">
        <w:rPr>
          <w:rFonts w:cs="Times New Roman" w:hAnsi="Times New Roman" w:ascii="Times New Roman"/>
          <w:sz w:val="24"/>
          <w:szCs w:val="24"/>
          <w:lang w:val="hr-HR"/>
        </w:rPr>
        <w:t>a</w:t>
      </w:r>
      <w:r w:rsidR="009063B7" w:rsidRPr="00D922AD">
        <w:rPr>
          <w:rFonts w:cs="Times New Roman" w:hAnsi="Times New Roman" w:ascii="Times New Roman"/>
          <w:sz w:val="24"/>
          <w:szCs w:val="24"/>
          <w:lang w:val="hr-HR"/>
        </w:rPr>
        <w:t xml:space="preserve"> i mišljenj</w:t>
      </w:r>
      <w:r w:rsidR="009E5334" w:rsidRPr="00D922AD">
        <w:rPr>
          <w:rFonts w:cs="Times New Roman" w:hAnsi="Times New Roman" w:ascii="Times New Roman"/>
          <w:sz w:val="24"/>
          <w:szCs w:val="24"/>
          <w:lang w:val="hr-HR"/>
        </w:rPr>
        <w:t>a</w:t>
      </w:r>
      <w:r w:rsidR="006F0C98" w:rsidRPr="00D922AD">
        <w:rPr>
          <w:rFonts w:cs="Times New Roman" w:hAnsi="Times New Roman" w:ascii="Times New Roman"/>
          <w:sz w:val="24"/>
          <w:szCs w:val="24"/>
          <w:lang w:val="hr-HR"/>
        </w:rPr>
        <w:t xml:space="preserve"> </w:t>
      </w:r>
      <w:r w:rsidR="009063B7" w:rsidRPr="00D922AD">
        <w:rPr>
          <w:rFonts w:cs="Times New Roman" w:hAnsi="Times New Roman" w:ascii="Times New Roman"/>
          <w:sz w:val="24"/>
          <w:szCs w:val="24"/>
          <w:lang w:val="hr-HR"/>
        </w:rPr>
        <w:t>stalnog sudskog vještaka J</w:t>
      </w:r>
      <w:r w:rsidR="00421033" w:rsidRPr="00D922AD">
        <w:rPr>
          <w:rFonts w:cs="Times New Roman" w:hAnsi="Times New Roman" w:ascii="Times New Roman"/>
          <w:sz w:val="24"/>
          <w:szCs w:val="24"/>
          <w:lang w:val="hr-HR"/>
        </w:rPr>
        <w:t xml:space="preserve">ere </w:t>
      </w:r>
      <w:r w:rsidR="009063B7" w:rsidRPr="00D922AD">
        <w:rPr>
          <w:rFonts w:cs="Times New Roman" w:hAnsi="Times New Roman" w:ascii="Times New Roman"/>
          <w:sz w:val="24"/>
          <w:szCs w:val="24"/>
          <w:lang w:val="hr-HR"/>
        </w:rPr>
        <w:t xml:space="preserve">Brkana </w:t>
      </w:r>
      <w:r w:rsidRPr="00D922AD">
        <w:rPr>
          <w:rFonts w:cs="Times New Roman" w:hAnsi="Times New Roman" w:ascii="Times New Roman"/>
          <w:sz w:val="24"/>
          <w:szCs w:val="24"/>
          <w:lang w:val="hr-HR"/>
        </w:rPr>
        <w:t xml:space="preserve">utvrđuje </w:t>
      </w:r>
      <w:r w:rsidR="004C0B57" w:rsidRPr="00D922AD">
        <w:rPr>
          <w:rFonts w:cs="Times New Roman" w:hAnsi="Times New Roman" w:ascii="Times New Roman"/>
          <w:sz w:val="24"/>
          <w:szCs w:val="24"/>
          <w:lang w:val="hr-HR"/>
        </w:rPr>
        <w:t xml:space="preserve">i </w:t>
      </w:r>
      <w:r w:rsidRPr="00D922AD">
        <w:rPr>
          <w:rFonts w:cs="Times New Roman" w:hAnsi="Times New Roman" w:ascii="Times New Roman"/>
          <w:sz w:val="24"/>
          <w:szCs w:val="24"/>
          <w:lang w:val="hr-HR"/>
        </w:rPr>
        <w:t xml:space="preserve">niz </w:t>
      </w:r>
      <w:r w:rsidR="008477E2" w:rsidRPr="00D922AD">
        <w:rPr>
          <w:rFonts w:cs="Times New Roman" w:hAnsi="Times New Roman" w:ascii="Times New Roman"/>
          <w:sz w:val="24"/>
          <w:szCs w:val="24"/>
          <w:lang w:val="hr-HR"/>
        </w:rPr>
        <w:t xml:space="preserve">drugih </w:t>
      </w:r>
      <w:r w:rsidR="009E5334" w:rsidRPr="00D922AD">
        <w:rPr>
          <w:rFonts w:cs="Times New Roman" w:hAnsi="Times New Roman" w:ascii="Times New Roman"/>
          <w:sz w:val="24"/>
          <w:szCs w:val="24"/>
          <w:lang w:val="hr-HR"/>
        </w:rPr>
        <w:t>nezakonitosti i nepr</w:t>
      </w:r>
      <w:r w:rsidRPr="00D922AD">
        <w:rPr>
          <w:rFonts w:cs="Times New Roman" w:hAnsi="Times New Roman" w:ascii="Times New Roman"/>
          <w:sz w:val="24"/>
          <w:szCs w:val="24"/>
          <w:lang w:val="hr-HR"/>
        </w:rPr>
        <w:t>avilnosti</w:t>
      </w:r>
      <w:r w:rsidR="006F0C98" w:rsidRPr="00D922AD">
        <w:rPr>
          <w:rFonts w:cs="Times New Roman" w:hAnsi="Times New Roman" w:ascii="Times New Roman"/>
          <w:sz w:val="24"/>
          <w:szCs w:val="24"/>
          <w:lang w:val="hr-HR"/>
        </w:rPr>
        <w:t xml:space="preserve"> </w:t>
      </w:r>
      <w:r w:rsidR="007E0354" w:rsidRPr="00D922AD">
        <w:rPr>
          <w:rFonts w:cs="Times New Roman" w:hAnsi="Times New Roman" w:ascii="Times New Roman"/>
          <w:bCs/>
          <w:sz w:val="24"/>
          <w:szCs w:val="24"/>
          <w:lang w:val="hr-HR"/>
        </w:rPr>
        <w:t>u radu stečajnog upravitelja</w:t>
      </w:r>
      <w:r w:rsidR="008477E2" w:rsidRPr="00D922AD">
        <w:rPr>
          <w:rFonts w:cs="Times New Roman" w:hAnsi="Times New Roman" w:ascii="Times New Roman"/>
          <w:sz w:val="24"/>
          <w:szCs w:val="24"/>
          <w:lang w:val="hr-HR"/>
        </w:rPr>
        <w:t>,</w:t>
      </w:r>
      <w:r w:rsidR="001805C4" w:rsidRPr="00D922AD">
        <w:rPr>
          <w:rFonts w:cs="Times New Roman" w:hAnsi="Times New Roman" w:ascii="Times New Roman"/>
          <w:sz w:val="24"/>
          <w:szCs w:val="24"/>
          <w:lang w:val="hr-HR"/>
        </w:rPr>
        <w:t xml:space="preserve"> pa tako</w:t>
      </w:r>
      <w:r w:rsidR="001805C4" w:rsidRPr="00D922AD">
        <w:rPr>
          <w:rFonts w:cs="Arial" w:hAnsi="Arial" w:ascii="Arial"/>
          <w:lang w:val="hr-HR"/>
        </w:rPr>
        <w:t>:</w:t>
      </w:r>
    </w:p>
    <w:p w:rsidRDefault="00DE2463" w:rsidP="00DE2463" w:rsidR="00C872FE" w:rsidRPr="00D922AD">
      <w:pPr>
        <w:spacing w:before="80"/>
        <w:ind w:firstLine="709"/>
        <w:rPr>
          <w:rFonts w:cs="Times New Roman" w:hAnsi="Times New Roman" w:ascii="Times New Roman"/>
          <w:sz w:val="24"/>
          <w:szCs w:val="24"/>
          <w:lang w:val="hr-HR"/>
        </w:rPr>
      </w:pPr>
      <w:r w:rsidRPr="00D922AD">
        <w:rPr>
          <w:rFonts w:cs="Times New Roman" w:hAnsi="Times New Roman" w:ascii="Times New Roman"/>
          <w:sz w:val="24"/>
          <w:szCs w:val="24"/>
          <w:lang w:val="hr-HR"/>
        </w:rPr>
        <w:t xml:space="preserve">- </w:t>
      </w:r>
      <w:r w:rsidR="00C872FE" w:rsidRPr="00D922AD">
        <w:rPr>
          <w:rFonts w:cs="Times New Roman" w:hAnsi="Times New Roman" w:ascii="Times New Roman"/>
          <w:sz w:val="24"/>
          <w:szCs w:val="24"/>
          <w:lang w:val="hr-HR"/>
        </w:rPr>
        <w:t xml:space="preserve">da je u razdoblju </w:t>
      </w:r>
      <w:r w:rsidR="003A7F7F" w:rsidRPr="00D922AD">
        <w:rPr>
          <w:rFonts w:cs="Times New Roman" w:hAnsi="Times New Roman" w:ascii="Times New Roman"/>
          <w:sz w:val="24"/>
          <w:szCs w:val="24"/>
          <w:lang w:val="hr-HR"/>
        </w:rPr>
        <w:t>od otvaranja stečaja (10. svibnja 2012.</w:t>
      </w:r>
      <w:r w:rsidR="00C872FE" w:rsidRPr="00D922AD">
        <w:rPr>
          <w:rFonts w:cs="Times New Roman" w:hAnsi="Times New Roman" w:ascii="Times New Roman"/>
          <w:sz w:val="24"/>
          <w:szCs w:val="24"/>
          <w:lang w:val="hr-HR"/>
        </w:rPr>
        <w:t xml:space="preserve">) </w:t>
      </w:r>
      <w:r w:rsidR="003A7F7F" w:rsidRPr="00D922AD">
        <w:rPr>
          <w:rFonts w:cs="Times New Roman" w:hAnsi="Times New Roman" w:ascii="Times New Roman"/>
          <w:sz w:val="24"/>
          <w:szCs w:val="24"/>
          <w:lang w:val="hr-HR"/>
        </w:rPr>
        <w:t>do 31. prosinca 2015. godine</w:t>
      </w:r>
      <w:r w:rsidR="00C872FE" w:rsidRPr="00D922AD">
        <w:rPr>
          <w:rFonts w:cs="Times New Roman" w:hAnsi="Times New Roman" w:ascii="Times New Roman"/>
          <w:sz w:val="24"/>
          <w:szCs w:val="24"/>
          <w:lang w:val="hr-HR"/>
        </w:rPr>
        <w:t xml:space="preserve"> stečajni dužnik terećen troškovima u ukupnom iznosu od </w:t>
      </w:r>
      <w:r w:rsidR="00504102" w:rsidRPr="00D922AD">
        <w:rPr>
          <w:rFonts w:cs="Times New Roman" w:eastAsia="Times New Roman" w:hAnsi="Times New Roman" w:ascii="Times New Roman"/>
          <w:color w:val="000000"/>
          <w:sz w:val="24"/>
          <w:szCs w:val="24"/>
          <w:lang w:eastAsia="hr-HR" w:val="hr-HR"/>
        </w:rPr>
        <w:t>772.200,97</w:t>
      </w:r>
      <w:r w:rsidR="00944DCC" w:rsidRPr="00D922AD">
        <w:rPr>
          <w:rFonts w:cs="Times New Roman" w:eastAsia="Times New Roman" w:hAnsi="Times New Roman" w:ascii="Times New Roman"/>
          <w:color w:val="000000"/>
          <w:sz w:val="24"/>
          <w:szCs w:val="24"/>
          <w:lang w:eastAsia="hr-HR" w:val="hr-HR"/>
        </w:rPr>
        <w:t xml:space="preserve"> </w:t>
      </w:r>
      <w:r w:rsidR="00C872FE" w:rsidRPr="00D922AD">
        <w:rPr>
          <w:rFonts w:cs="Times New Roman" w:hAnsi="Times New Roman" w:ascii="Times New Roman"/>
          <w:sz w:val="24"/>
          <w:szCs w:val="24"/>
          <w:lang w:val="hr-HR"/>
        </w:rPr>
        <w:t>kn, a koji su troškovi direktno vezani uz rad stečajnog upravitelja i to kao:</w:t>
      </w:r>
    </w:p>
    <w:p w:rsidRDefault="00C872FE" w:rsidP="0069150A" w:rsidR="00C872FE" w:rsidRPr="00D922AD">
      <w:pPr>
        <w:pStyle w:val="Odlomakpopisa"/>
        <w:numPr>
          <w:ilvl w:val="0"/>
          <w:numId w:val="10"/>
        </w:numPr>
        <w:rPr>
          <w:rFonts w:cs="Times New Roman" w:hAnsi="Times New Roman" w:ascii="Times New Roman"/>
          <w:sz w:val="24"/>
          <w:szCs w:val="24"/>
          <w:lang w:val="hr-HR"/>
        </w:rPr>
      </w:pPr>
      <w:r w:rsidRPr="00D922AD">
        <w:rPr>
          <w:rFonts w:cs="Times New Roman" w:hAnsi="Times New Roman" w:ascii="Times New Roman"/>
          <w:sz w:val="24"/>
          <w:szCs w:val="24"/>
          <w:lang w:val="hr-HR"/>
        </w:rPr>
        <w:t>netto nagrada za rad stečaj</w:t>
      </w:r>
      <w:r w:rsidR="00DC42F8" w:rsidRPr="00D922AD">
        <w:rPr>
          <w:rFonts w:cs="Times New Roman" w:hAnsi="Times New Roman" w:ascii="Times New Roman"/>
          <w:sz w:val="24"/>
          <w:szCs w:val="24"/>
          <w:lang w:val="hr-HR"/>
        </w:rPr>
        <w:t>nom upravitelju u iznosu........</w:t>
      </w:r>
      <w:r w:rsidRPr="00D922AD">
        <w:rPr>
          <w:rFonts w:cs="Times New Roman" w:hAnsi="Times New Roman" w:ascii="Times New Roman"/>
          <w:sz w:val="24"/>
          <w:szCs w:val="24"/>
          <w:lang w:val="hr-HR"/>
        </w:rPr>
        <w:t>....  29</w:t>
      </w:r>
      <w:r w:rsidR="003839C9" w:rsidRPr="00D922AD">
        <w:rPr>
          <w:rFonts w:cs="Times New Roman" w:hAnsi="Times New Roman" w:ascii="Times New Roman"/>
          <w:sz w:val="24"/>
          <w:szCs w:val="24"/>
          <w:lang w:val="hr-HR"/>
        </w:rPr>
        <w:t>0</w:t>
      </w:r>
      <w:r w:rsidRPr="00D922AD">
        <w:rPr>
          <w:rFonts w:cs="Times New Roman" w:hAnsi="Times New Roman" w:ascii="Times New Roman"/>
          <w:sz w:val="24"/>
          <w:szCs w:val="24"/>
          <w:lang w:val="hr-HR"/>
        </w:rPr>
        <w:t xml:space="preserve">.000,00 kn </w:t>
      </w:r>
    </w:p>
    <w:p w:rsidRDefault="00944DCC" w:rsidP="0069150A" w:rsidR="00AD5C9E" w:rsidRPr="00D922AD">
      <w:pPr>
        <w:pStyle w:val="Odlomakpopisa"/>
        <w:numPr>
          <w:ilvl w:val="0"/>
          <w:numId w:val="10"/>
        </w:numPr>
        <w:rPr>
          <w:rFonts w:cs="Times New Roman" w:hAnsi="Times New Roman" w:ascii="Times New Roman"/>
          <w:sz w:val="24"/>
          <w:szCs w:val="24"/>
          <w:lang w:val="hr-HR"/>
        </w:rPr>
      </w:pPr>
      <w:r w:rsidRPr="00D922AD">
        <w:rPr>
          <w:rFonts w:cs="Times New Roman" w:hAnsi="Times New Roman" w:ascii="Times New Roman"/>
          <w:sz w:val="24"/>
          <w:szCs w:val="24"/>
          <w:lang w:val="hr-HR"/>
        </w:rPr>
        <w:t xml:space="preserve">stvarni troškovi stečajnog </w:t>
      </w:r>
      <w:r w:rsidR="00C872FE" w:rsidRPr="00D922AD">
        <w:rPr>
          <w:rFonts w:cs="Times New Roman" w:hAnsi="Times New Roman" w:ascii="Times New Roman"/>
          <w:sz w:val="24"/>
          <w:szCs w:val="24"/>
          <w:lang w:val="hr-HR"/>
        </w:rPr>
        <w:t>upravitelja</w:t>
      </w:r>
      <w:r w:rsidRPr="00D922AD">
        <w:rPr>
          <w:rFonts w:cs="Times New Roman" w:hAnsi="Times New Roman" w:ascii="Times New Roman"/>
          <w:sz w:val="24"/>
          <w:szCs w:val="24"/>
          <w:lang w:val="hr-HR"/>
        </w:rPr>
        <w:t xml:space="preserve"> u iznosu od.................</w:t>
      </w:r>
      <w:r w:rsidR="006875C7" w:rsidRPr="00D922AD">
        <w:rPr>
          <w:rFonts w:cs="Times New Roman" w:hAnsi="Times New Roman" w:ascii="Times New Roman"/>
          <w:sz w:val="24"/>
          <w:szCs w:val="24"/>
          <w:lang w:val="hr-HR"/>
        </w:rPr>
        <w:t>..</w:t>
      </w:r>
      <w:r w:rsidR="00B5321D" w:rsidRPr="00D922AD">
        <w:rPr>
          <w:rFonts w:cs="Times New Roman" w:hAnsi="Times New Roman" w:ascii="Times New Roman"/>
          <w:sz w:val="24"/>
          <w:szCs w:val="24"/>
          <w:lang w:val="hr-HR"/>
        </w:rPr>
        <w:t>482.200,97</w:t>
      </w:r>
      <w:r w:rsidRPr="00D922AD">
        <w:rPr>
          <w:rFonts w:cs="Times New Roman" w:hAnsi="Times New Roman" w:ascii="Times New Roman"/>
          <w:sz w:val="24"/>
          <w:szCs w:val="24"/>
          <w:lang w:val="hr-HR"/>
        </w:rPr>
        <w:t xml:space="preserve"> </w:t>
      </w:r>
      <w:r w:rsidR="00C872FE" w:rsidRPr="00D922AD">
        <w:rPr>
          <w:rFonts w:cs="Times New Roman" w:hAnsi="Times New Roman" w:ascii="Times New Roman"/>
          <w:sz w:val="24"/>
          <w:szCs w:val="24"/>
          <w:lang w:val="hr-HR"/>
        </w:rPr>
        <w:t xml:space="preserve">kn     </w:t>
      </w:r>
    </w:p>
    <w:p w:rsidRDefault="006860AC" w:rsidP="00DE2463" w:rsidR="00AD5C9E" w:rsidRPr="00D922AD">
      <w:pPr>
        <w:rPr>
          <w:rFonts w:cs="Times New Roman" w:hAnsi="Times New Roman" w:ascii="Times New Roman"/>
          <w:sz w:val="24"/>
          <w:szCs w:val="24"/>
          <w:lang w:val="hr-HR"/>
        </w:rPr>
      </w:pPr>
      <w:r w:rsidRPr="00D922AD">
        <w:rPr>
          <w:rFonts w:cs="Times New Roman" w:hAnsi="Times New Roman" w:ascii="Times New Roman"/>
          <w:sz w:val="24"/>
          <w:szCs w:val="24"/>
          <w:lang w:val="hr-HR"/>
        </w:rPr>
        <w:t xml:space="preserve">pri čemu </w:t>
      </w:r>
      <w:r w:rsidR="00DC42F8" w:rsidRPr="00D922AD">
        <w:rPr>
          <w:rFonts w:cs="Times New Roman" w:hAnsi="Times New Roman" w:ascii="Times New Roman"/>
          <w:sz w:val="24"/>
          <w:szCs w:val="24"/>
          <w:lang w:val="hr-HR"/>
        </w:rPr>
        <w:t xml:space="preserve">su </w:t>
      </w:r>
      <w:r w:rsidRPr="00D922AD">
        <w:rPr>
          <w:rFonts w:cs="Times New Roman" w:hAnsi="Times New Roman" w:ascii="Times New Roman"/>
          <w:sz w:val="24"/>
          <w:szCs w:val="24"/>
          <w:lang w:val="hr-HR"/>
        </w:rPr>
        <w:t>isplaćeni s</w:t>
      </w:r>
      <w:r w:rsidR="00DC42F8" w:rsidRPr="00D922AD">
        <w:rPr>
          <w:rFonts w:cs="Times New Roman" w:hAnsi="Times New Roman" w:ascii="Times New Roman"/>
          <w:sz w:val="24"/>
          <w:szCs w:val="24"/>
          <w:lang w:val="hr-HR"/>
        </w:rPr>
        <w:t xml:space="preserve">tvarni troškovi stečajnog </w:t>
      </w:r>
      <w:r w:rsidR="00AD5C9E" w:rsidRPr="00D922AD">
        <w:rPr>
          <w:rFonts w:cs="Times New Roman" w:hAnsi="Times New Roman" w:ascii="Times New Roman"/>
          <w:sz w:val="24"/>
          <w:szCs w:val="24"/>
          <w:lang w:val="hr-HR"/>
        </w:rPr>
        <w:t xml:space="preserve">upravitelja u iznosu </w:t>
      </w:r>
      <w:r w:rsidR="00C872FE" w:rsidRPr="00D922AD">
        <w:rPr>
          <w:rFonts w:cs="Times New Roman" w:hAnsi="Times New Roman" w:ascii="Times New Roman"/>
          <w:sz w:val="24"/>
          <w:szCs w:val="24"/>
          <w:lang w:val="hr-HR"/>
        </w:rPr>
        <w:t xml:space="preserve">od </w:t>
      </w:r>
      <w:r w:rsidRPr="00D922AD">
        <w:rPr>
          <w:rFonts w:cs="Times New Roman" w:hAnsi="Times New Roman" w:ascii="Times New Roman"/>
          <w:sz w:val="24"/>
          <w:szCs w:val="24"/>
          <w:lang w:val="hr-HR"/>
        </w:rPr>
        <w:t>482.200,97</w:t>
      </w:r>
      <w:r w:rsidR="00944DCC" w:rsidRPr="00D922AD">
        <w:rPr>
          <w:rFonts w:cs="Times New Roman" w:hAnsi="Times New Roman" w:ascii="Times New Roman"/>
          <w:sz w:val="24"/>
          <w:szCs w:val="24"/>
          <w:lang w:val="hr-HR"/>
        </w:rPr>
        <w:t xml:space="preserve"> </w:t>
      </w:r>
      <w:r w:rsidRPr="00D922AD">
        <w:rPr>
          <w:rFonts w:cs="Times New Roman" w:hAnsi="Times New Roman" w:ascii="Times New Roman"/>
          <w:sz w:val="24"/>
          <w:szCs w:val="24"/>
          <w:lang w:val="hr-HR"/>
        </w:rPr>
        <w:t xml:space="preserve">kn </w:t>
      </w:r>
      <w:r w:rsidR="00C872FE" w:rsidRPr="00D922AD">
        <w:rPr>
          <w:rFonts w:cs="Times New Roman" w:hAnsi="Times New Roman" w:ascii="Times New Roman"/>
          <w:sz w:val="24"/>
          <w:szCs w:val="24"/>
          <w:lang w:val="hr-HR"/>
        </w:rPr>
        <w:t>zbroj</w:t>
      </w:r>
      <w:r w:rsidR="00AD5C9E" w:rsidRPr="00D922AD">
        <w:rPr>
          <w:rFonts w:cs="Times New Roman" w:hAnsi="Times New Roman" w:ascii="Times New Roman"/>
          <w:sz w:val="24"/>
          <w:szCs w:val="24"/>
          <w:lang w:val="hr-HR"/>
        </w:rPr>
        <w:t xml:space="preserve"> troškova:</w:t>
      </w:r>
    </w:p>
    <w:p w:rsidRDefault="00C872FE" w:rsidP="0069150A" w:rsidR="00AD5C9E" w:rsidRPr="00D922AD">
      <w:pPr>
        <w:pStyle w:val="Odlomakpopisa"/>
        <w:numPr>
          <w:ilvl w:val="0"/>
          <w:numId w:val="7"/>
        </w:numPr>
        <w:rPr>
          <w:rFonts w:cs="Times New Roman" w:hAnsi="Times New Roman" w:ascii="Times New Roman"/>
          <w:sz w:val="24"/>
          <w:szCs w:val="24"/>
          <w:lang w:val="hr-HR"/>
        </w:rPr>
      </w:pPr>
      <w:r w:rsidRPr="00D922AD">
        <w:rPr>
          <w:rFonts w:cs="Times New Roman" w:hAnsi="Times New Roman" w:ascii="Times New Roman"/>
          <w:sz w:val="24"/>
          <w:szCs w:val="24"/>
          <w:lang w:val="hr-HR"/>
        </w:rPr>
        <w:t>najamnine trosobnog stana u izno</w:t>
      </w:r>
      <w:r w:rsidR="00F754BA" w:rsidRPr="00D922AD">
        <w:rPr>
          <w:rFonts w:cs="Times New Roman" w:hAnsi="Times New Roman" w:ascii="Times New Roman"/>
          <w:sz w:val="24"/>
          <w:szCs w:val="24"/>
          <w:lang w:val="hr-HR"/>
        </w:rPr>
        <w:t>s</w:t>
      </w:r>
      <w:r w:rsidRPr="00D922AD">
        <w:rPr>
          <w:rFonts w:cs="Times New Roman" w:hAnsi="Times New Roman" w:ascii="Times New Roman"/>
          <w:sz w:val="24"/>
          <w:szCs w:val="24"/>
          <w:lang w:val="hr-HR"/>
        </w:rPr>
        <w:t xml:space="preserve">u od </w:t>
      </w:r>
      <w:r w:rsidR="003839C9" w:rsidRPr="00D922AD">
        <w:rPr>
          <w:rFonts w:cs="Times New Roman" w:hAnsi="Times New Roman" w:ascii="Times New Roman"/>
          <w:sz w:val="24"/>
          <w:szCs w:val="24"/>
          <w:lang w:val="hr-HR"/>
        </w:rPr>
        <w:t>.......................................</w:t>
      </w:r>
      <w:r w:rsidR="00F754BA" w:rsidRPr="00D922AD">
        <w:rPr>
          <w:rFonts w:cs="Times New Roman" w:hAnsi="Times New Roman" w:ascii="Times New Roman"/>
          <w:sz w:val="24"/>
          <w:szCs w:val="24"/>
          <w:lang w:val="hr-HR"/>
        </w:rPr>
        <w:t>..</w:t>
      </w:r>
      <w:r w:rsidRPr="00D922AD">
        <w:rPr>
          <w:rFonts w:cs="Times New Roman" w:hAnsi="Times New Roman" w:ascii="Times New Roman"/>
          <w:sz w:val="24"/>
          <w:szCs w:val="24"/>
          <w:lang w:val="hr-HR"/>
        </w:rPr>
        <w:t>112.000,00 kn</w:t>
      </w:r>
    </w:p>
    <w:p w:rsidRDefault="00C872FE" w:rsidP="0069150A" w:rsidR="00AD5C9E" w:rsidRPr="00D922AD">
      <w:pPr>
        <w:pStyle w:val="Odlomakpopisa"/>
        <w:numPr>
          <w:ilvl w:val="0"/>
          <w:numId w:val="7"/>
        </w:numPr>
        <w:rPr>
          <w:rFonts w:cs="Times New Roman" w:hAnsi="Times New Roman" w:ascii="Times New Roman"/>
          <w:sz w:val="24"/>
          <w:szCs w:val="24"/>
          <w:lang w:val="hr-HR"/>
        </w:rPr>
      </w:pPr>
      <w:r w:rsidRPr="00D922AD">
        <w:rPr>
          <w:rFonts w:cs="Times New Roman" w:hAnsi="Times New Roman" w:ascii="Times New Roman"/>
          <w:sz w:val="24"/>
          <w:szCs w:val="24"/>
          <w:lang w:val="hr-HR"/>
        </w:rPr>
        <w:t>režijskih troškova stana u izno</w:t>
      </w:r>
      <w:r w:rsidR="00F754BA" w:rsidRPr="00D922AD">
        <w:rPr>
          <w:rFonts w:cs="Times New Roman" w:hAnsi="Times New Roman" w:ascii="Times New Roman"/>
          <w:sz w:val="24"/>
          <w:szCs w:val="24"/>
          <w:lang w:val="hr-HR"/>
        </w:rPr>
        <w:t>s</w:t>
      </w:r>
      <w:r w:rsidRPr="00D922AD">
        <w:rPr>
          <w:rFonts w:cs="Times New Roman" w:hAnsi="Times New Roman" w:ascii="Times New Roman"/>
          <w:sz w:val="24"/>
          <w:szCs w:val="24"/>
          <w:lang w:val="hr-HR"/>
        </w:rPr>
        <w:t xml:space="preserve">u od </w:t>
      </w:r>
      <w:r w:rsidR="00C93392" w:rsidRPr="00D922AD">
        <w:rPr>
          <w:rFonts w:cs="Times New Roman" w:hAnsi="Times New Roman" w:ascii="Times New Roman"/>
          <w:sz w:val="24"/>
          <w:szCs w:val="24"/>
          <w:lang w:val="hr-HR"/>
        </w:rPr>
        <w:t>............................................</w:t>
      </w:r>
      <w:r w:rsidR="00F754BA" w:rsidRPr="00D922AD">
        <w:rPr>
          <w:rFonts w:cs="Times New Roman" w:hAnsi="Times New Roman" w:ascii="Times New Roman"/>
          <w:sz w:val="24"/>
          <w:szCs w:val="24"/>
          <w:lang w:val="hr-HR"/>
        </w:rPr>
        <w:t>...</w:t>
      </w:r>
      <w:r w:rsidR="00C93392" w:rsidRPr="00D922AD">
        <w:rPr>
          <w:rFonts w:cs="Times New Roman" w:hAnsi="Times New Roman" w:ascii="Times New Roman"/>
          <w:sz w:val="24"/>
          <w:szCs w:val="24"/>
          <w:lang w:val="hr-HR"/>
        </w:rPr>
        <w:t>.</w:t>
      </w:r>
      <w:r w:rsidRPr="00D922AD">
        <w:rPr>
          <w:rFonts w:cs="Times New Roman" w:hAnsi="Times New Roman" w:ascii="Times New Roman"/>
          <w:sz w:val="24"/>
          <w:szCs w:val="24"/>
          <w:lang w:val="hr-HR"/>
        </w:rPr>
        <w:t>30.537,33 kn</w:t>
      </w:r>
    </w:p>
    <w:p w:rsidRDefault="00C872FE" w:rsidP="0069150A" w:rsidR="00AD5C9E" w:rsidRPr="00D922AD">
      <w:pPr>
        <w:pStyle w:val="Odlomakpopisa"/>
        <w:numPr>
          <w:ilvl w:val="0"/>
          <w:numId w:val="7"/>
        </w:numPr>
        <w:rPr>
          <w:rFonts w:cs="Times New Roman" w:hAnsi="Times New Roman" w:ascii="Times New Roman"/>
          <w:sz w:val="24"/>
          <w:szCs w:val="24"/>
          <w:lang w:val="hr-HR"/>
        </w:rPr>
      </w:pPr>
      <w:r w:rsidRPr="00D922AD">
        <w:rPr>
          <w:rFonts w:cs="Times New Roman" w:hAnsi="Times New Roman" w:ascii="Times New Roman"/>
          <w:sz w:val="24"/>
          <w:szCs w:val="24"/>
          <w:lang w:val="hr-HR"/>
        </w:rPr>
        <w:t xml:space="preserve">korištenja TV kabelske mreže u iznosu od </w:t>
      </w:r>
      <w:r w:rsidR="00C93392" w:rsidRPr="00D922AD">
        <w:rPr>
          <w:rFonts w:cs="Times New Roman" w:hAnsi="Times New Roman" w:ascii="Times New Roman"/>
          <w:sz w:val="24"/>
          <w:szCs w:val="24"/>
          <w:lang w:val="hr-HR"/>
        </w:rPr>
        <w:t>.....................</w:t>
      </w:r>
      <w:r w:rsidR="00F754BA" w:rsidRPr="00D922AD">
        <w:rPr>
          <w:rFonts w:cs="Times New Roman" w:hAnsi="Times New Roman" w:ascii="Times New Roman"/>
          <w:sz w:val="24"/>
          <w:szCs w:val="24"/>
          <w:lang w:val="hr-HR"/>
        </w:rPr>
        <w:t>.................</w:t>
      </w:r>
      <w:r w:rsidRPr="00D922AD">
        <w:rPr>
          <w:rFonts w:cs="Times New Roman" w:hAnsi="Times New Roman" w:ascii="Times New Roman"/>
          <w:sz w:val="24"/>
          <w:szCs w:val="24"/>
          <w:lang w:val="hr-HR"/>
        </w:rPr>
        <w:t>12.230,00 kn</w:t>
      </w:r>
    </w:p>
    <w:p w:rsidRDefault="00C872FE" w:rsidP="0069150A" w:rsidR="00C872FE" w:rsidRPr="00D922AD">
      <w:pPr>
        <w:pStyle w:val="Odlomakpopisa"/>
        <w:numPr>
          <w:ilvl w:val="0"/>
          <w:numId w:val="7"/>
        </w:numPr>
        <w:jc w:val="left"/>
        <w:rPr>
          <w:rFonts w:cs="Times New Roman" w:hAnsi="Times New Roman" w:ascii="Times New Roman"/>
          <w:sz w:val="24"/>
          <w:szCs w:val="24"/>
          <w:lang w:val="hr-HR"/>
        </w:rPr>
      </w:pPr>
      <w:r w:rsidRPr="00D922AD">
        <w:rPr>
          <w:rFonts w:cs="Times New Roman" w:hAnsi="Times New Roman" w:ascii="Times New Roman"/>
          <w:sz w:val="24"/>
          <w:szCs w:val="24"/>
          <w:lang w:val="hr-HR"/>
        </w:rPr>
        <w:t>poprav</w:t>
      </w:r>
      <w:r w:rsidR="00E204EE" w:rsidRPr="00D922AD">
        <w:rPr>
          <w:rFonts w:cs="Times New Roman" w:hAnsi="Times New Roman" w:ascii="Times New Roman"/>
          <w:sz w:val="24"/>
          <w:szCs w:val="24"/>
          <w:lang w:val="hr-HR"/>
        </w:rPr>
        <w:t>aka</w:t>
      </w:r>
      <w:r w:rsidRPr="00D922AD">
        <w:rPr>
          <w:rFonts w:cs="Times New Roman" w:hAnsi="Times New Roman" w:ascii="Times New Roman"/>
          <w:sz w:val="24"/>
          <w:szCs w:val="24"/>
          <w:lang w:val="hr-HR"/>
        </w:rPr>
        <w:t xml:space="preserve"> automobila </w:t>
      </w:r>
      <w:r w:rsidR="003839C9" w:rsidRPr="00D922AD">
        <w:rPr>
          <w:rFonts w:cs="Times New Roman" w:hAnsi="Times New Roman" w:ascii="Times New Roman"/>
          <w:sz w:val="24"/>
          <w:szCs w:val="24"/>
          <w:lang w:val="hr-HR"/>
        </w:rPr>
        <w:t xml:space="preserve"> u valsništvu. st.</w:t>
      </w:r>
      <w:r w:rsidRPr="00D922AD">
        <w:rPr>
          <w:rFonts w:cs="Times New Roman" w:hAnsi="Times New Roman" w:ascii="Times New Roman"/>
          <w:sz w:val="24"/>
          <w:szCs w:val="24"/>
          <w:lang w:val="hr-HR"/>
        </w:rPr>
        <w:t xml:space="preserve">upravitelja u iznosu od </w:t>
      </w:r>
      <w:r w:rsidR="003839C9" w:rsidRPr="00D922AD">
        <w:rPr>
          <w:rFonts w:cs="Times New Roman" w:hAnsi="Times New Roman" w:ascii="Times New Roman"/>
          <w:sz w:val="24"/>
          <w:szCs w:val="24"/>
          <w:lang w:val="hr-HR"/>
        </w:rPr>
        <w:t>.</w:t>
      </w:r>
      <w:r w:rsidR="007533EF" w:rsidRPr="00D922AD">
        <w:rPr>
          <w:rFonts w:cs="Times New Roman" w:hAnsi="Times New Roman" w:ascii="Times New Roman"/>
          <w:sz w:val="24"/>
          <w:szCs w:val="24"/>
          <w:lang w:val="hr-HR"/>
        </w:rPr>
        <w:t>.</w:t>
      </w:r>
      <w:r w:rsidR="00DC42F8" w:rsidRPr="00D922AD">
        <w:rPr>
          <w:rFonts w:cs="Times New Roman" w:hAnsi="Times New Roman" w:ascii="Times New Roman"/>
          <w:sz w:val="24"/>
          <w:szCs w:val="24"/>
          <w:lang w:val="hr-HR"/>
        </w:rPr>
        <w:t>.</w:t>
      </w:r>
      <w:r w:rsidR="00F754BA" w:rsidRPr="00D922AD">
        <w:rPr>
          <w:rFonts w:cs="Times New Roman" w:hAnsi="Times New Roman" w:ascii="Times New Roman"/>
          <w:sz w:val="24"/>
          <w:szCs w:val="24"/>
          <w:lang w:val="hr-HR"/>
        </w:rPr>
        <w:t>..</w:t>
      </w:r>
      <w:r w:rsidR="007533EF" w:rsidRPr="00D922AD">
        <w:rPr>
          <w:rFonts w:cs="Times New Roman" w:hAnsi="Times New Roman" w:ascii="Times New Roman"/>
          <w:sz w:val="24"/>
          <w:szCs w:val="24"/>
          <w:lang w:val="hr-HR"/>
        </w:rPr>
        <w:t>.</w:t>
      </w:r>
      <w:r w:rsidRPr="00D922AD">
        <w:rPr>
          <w:rFonts w:cs="Times New Roman" w:hAnsi="Times New Roman" w:ascii="Times New Roman"/>
          <w:sz w:val="24"/>
          <w:szCs w:val="24"/>
          <w:lang w:val="hr-HR"/>
        </w:rPr>
        <w:t>46.060,00 kn</w:t>
      </w:r>
    </w:p>
    <w:p w:rsidRDefault="003839C9" w:rsidP="0069150A" w:rsidR="003839C9" w:rsidRPr="00D922AD">
      <w:pPr>
        <w:pStyle w:val="Odlomakpopisa"/>
        <w:numPr>
          <w:ilvl w:val="0"/>
          <w:numId w:val="7"/>
        </w:numPr>
        <w:jc w:val="left"/>
        <w:rPr>
          <w:rFonts w:cs="Times New Roman" w:hAnsi="Times New Roman" w:ascii="Times New Roman"/>
          <w:sz w:val="24"/>
          <w:szCs w:val="24"/>
          <w:lang w:val="hr-HR"/>
        </w:rPr>
      </w:pPr>
      <w:r w:rsidRPr="00D922AD">
        <w:rPr>
          <w:rFonts w:cs="Times New Roman" w:hAnsi="Times New Roman" w:ascii="Times New Roman"/>
          <w:sz w:val="24"/>
          <w:szCs w:val="24"/>
          <w:lang w:val="hr-HR"/>
        </w:rPr>
        <w:t>službene dnevnice u iznosu od   .................................................</w:t>
      </w:r>
      <w:r w:rsidR="00DC42F8" w:rsidRPr="00D922AD">
        <w:rPr>
          <w:rFonts w:cs="Times New Roman" w:hAnsi="Times New Roman" w:ascii="Times New Roman"/>
          <w:sz w:val="24"/>
          <w:szCs w:val="24"/>
          <w:lang w:val="hr-HR"/>
        </w:rPr>
        <w:t>.</w:t>
      </w:r>
      <w:r w:rsidRPr="00D922AD">
        <w:rPr>
          <w:rFonts w:cs="Times New Roman" w:hAnsi="Times New Roman" w:ascii="Times New Roman"/>
          <w:sz w:val="24"/>
          <w:szCs w:val="24"/>
          <w:lang w:val="hr-HR"/>
        </w:rPr>
        <w:t>.</w:t>
      </w:r>
      <w:r w:rsidR="00F754BA" w:rsidRPr="00D922AD">
        <w:rPr>
          <w:rFonts w:cs="Times New Roman" w:hAnsi="Times New Roman" w:ascii="Times New Roman"/>
          <w:sz w:val="24"/>
          <w:szCs w:val="24"/>
          <w:lang w:val="hr-HR"/>
        </w:rPr>
        <w:t>...</w:t>
      </w:r>
      <w:r w:rsidRPr="00D922AD">
        <w:rPr>
          <w:rFonts w:cs="Times New Roman" w:eastAsia="Times New Roman" w:hAnsi="Times New Roman" w:ascii="Times New Roman"/>
          <w:color w:val="000000"/>
          <w:sz w:val="24"/>
          <w:szCs w:val="24"/>
          <w:lang w:eastAsia="hr-HR" w:val="hr-HR"/>
        </w:rPr>
        <w:t>33.913,05</w:t>
      </w:r>
      <w:r w:rsidRPr="00D922AD">
        <w:rPr>
          <w:rFonts w:cs="Times New Roman" w:hAnsi="Times New Roman" w:ascii="Times New Roman"/>
          <w:sz w:val="24"/>
          <w:szCs w:val="24"/>
          <w:lang w:val="hr-HR"/>
        </w:rPr>
        <w:t xml:space="preserve"> kn</w:t>
      </w:r>
    </w:p>
    <w:p w:rsidRDefault="003839C9" w:rsidP="0069150A" w:rsidR="003839C9" w:rsidRPr="00D922AD">
      <w:pPr>
        <w:pStyle w:val="Odlomakpopisa"/>
        <w:numPr>
          <w:ilvl w:val="0"/>
          <w:numId w:val="7"/>
        </w:numPr>
        <w:jc w:val="left"/>
        <w:rPr>
          <w:rFonts w:cs="Times New Roman" w:hAnsi="Times New Roman" w:ascii="Times New Roman"/>
          <w:sz w:val="24"/>
          <w:szCs w:val="24"/>
          <w:lang w:val="hr-HR"/>
        </w:rPr>
      </w:pPr>
      <w:r w:rsidRPr="00D922AD">
        <w:rPr>
          <w:rFonts w:cs="Times New Roman" w:hAnsi="Times New Roman" w:ascii="Times New Roman"/>
          <w:sz w:val="24"/>
          <w:szCs w:val="24"/>
          <w:lang w:val="hr-HR"/>
        </w:rPr>
        <w:t>naknada za uporabu privatnog vozila  u</w:t>
      </w:r>
      <w:r w:rsidR="00DC42F8" w:rsidRPr="00D922AD">
        <w:rPr>
          <w:rFonts w:cs="Times New Roman" w:hAnsi="Times New Roman" w:ascii="Times New Roman"/>
          <w:sz w:val="24"/>
          <w:szCs w:val="24"/>
          <w:lang w:val="hr-HR"/>
        </w:rPr>
        <w:t xml:space="preserve"> iznosu od ......................</w:t>
      </w:r>
      <w:r w:rsidR="00F754BA" w:rsidRPr="00D922AD">
        <w:rPr>
          <w:rFonts w:cs="Times New Roman" w:eastAsia="Times New Roman" w:hAnsi="Times New Roman" w:ascii="Times New Roman"/>
          <w:color w:val="000000"/>
          <w:sz w:val="24"/>
          <w:szCs w:val="24"/>
          <w:lang w:eastAsia="hr-HR" w:val="hr-HR"/>
        </w:rPr>
        <w:t>..</w:t>
      </w:r>
      <w:r w:rsidRPr="00D922AD">
        <w:rPr>
          <w:rFonts w:cs="Times New Roman" w:eastAsia="Times New Roman" w:hAnsi="Times New Roman" w:ascii="Times New Roman"/>
          <w:color w:val="000000"/>
          <w:sz w:val="24"/>
          <w:szCs w:val="24"/>
          <w:lang w:eastAsia="hr-HR" w:val="hr-HR"/>
        </w:rPr>
        <w:t>184.750,00</w:t>
      </w:r>
      <w:r w:rsidRPr="00D922AD">
        <w:rPr>
          <w:rFonts w:cs="Times New Roman" w:hAnsi="Times New Roman" w:ascii="Times New Roman"/>
          <w:sz w:val="24"/>
          <w:szCs w:val="24"/>
          <w:lang w:val="hr-HR"/>
        </w:rPr>
        <w:t xml:space="preserve"> kn</w:t>
      </w:r>
    </w:p>
    <w:p w:rsidRDefault="00504102" w:rsidP="0069150A" w:rsidR="00C872FE" w:rsidRPr="00D922AD">
      <w:pPr>
        <w:pStyle w:val="Odlomakpopisa"/>
        <w:numPr>
          <w:ilvl w:val="0"/>
          <w:numId w:val="7"/>
        </w:numPr>
        <w:ind w:left="1428"/>
        <w:jc w:val="left"/>
        <w:rPr>
          <w:rFonts w:cs="Times New Roman" w:hAnsi="Times New Roman" w:ascii="Times New Roman"/>
          <w:sz w:val="24"/>
          <w:szCs w:val="24"/>
          <w:lang w:val="hr-HR"/>
        </w:rPr>
      </w:pPr>
      <w:r w:rsidRPr="00D922AD">
        <w:rPr>
          <w:rFonts w:cs="Times New Roman" w:eastAsia="Times New Roman" w:hAnsi="Times New Roman" w:ascii="Times New Roman"/>
          <w:color w:val="000000"/>
          <w:sz w:val="24"/>
          <w:szCs w:val="24"/>
          <w:lang w:eastAsia="hr-HR" w:val="hr-HR"/>
        </w:rPr>
        <w:t>smještaja i ostalih troškova  u svezi sa službenim putem</w:t>
      </w:r>
      <w:r w:rsidRPr="00D922AD">
        <w:rPr>
          <w:rFonts w:cs="Times New Roman" w:hAnsi="Times New Roman" w:ascii="Times New Roman"/>
          <w:sz w:val="24"/>
          <w:szCs w:val="24"/>
          <w:lang w:val="hr-HR"/>
        </w:rPr>
        <w:t xml:space="preserve"> .............</w:t>
      </w:r>
      <w:r w:rsidR="00F754BA" w:rsidRPr="00D922AD">
        <w:rPr>
          <w:rFonts w:cs="Times New Roman" w:eastAsia="Times New Roman" w:hAnsi="Times New Roman" w:ascii="Times New Roman"/>
          <w:color w:val="000000"/>
          <w:sz w:val="24"/>
          <w:szCs w:val="24"/>
          <w:lang w:eastAsia="hr-HR" w:val="hr-HR"/>
        </w:rPr>
        <w:t>.</w:t>
      </w:r>
      <w:r w:rsidRPr="00D922AD">
        <w:rPr>
          <w:rFonts w:cs="Times New Roman" w:eastAsia="Times New Roman" w:hAnsi="Times New Roman" w:ascii="Times New Roman"/>
          <w:color w:val="000000"/>
          <w:sz w:val="24"/>
          <w:szCs w:val="24"/>
          <w:lang w:eastAsia="hr-HR" w:val="hr-HR"/>
        </w:rPr>
        <w:t>62.709,38</w:t>
      </w:r>
      <w:r w:rsidR="00944DCC" w:rsidRPr="00D922AD">
        <w:rPr>
          <w:rFonts w:cs="Times New Roman" w:eastAsia="Times New Roman" w:hAnsi="Times New Roman" w:ascii="Times New Roman"/>
          <w:color w:val="000000"/>
          <w:sz w:val="24"/>
          <w:szCs w:val="24"/>
          <w:lang w:eastAsia="hr-HR" w:val="hr-HR"/>
        </w:rPr>
        <w:t xml:space="preserve"> </w:t>
      </w:r>
      <w:r w:rsidR="009D0F36" w:rsidRPr="00D922AD">
        <w:rPr>
          <w:rFonts w:cs="Times New Roman" w:eastAsia="Times New Roman" w:hAnsi="Times New Roman" w:ascii="Times New Roman"/>
          <w:color w:val="000000"/>
          <w:sz w:val="24"/>
          <w:szCs w:val="24"/>
          <w:lang w:eastAsia="hr-HR" w:val="hr-HR"/>
        </w:rPr>
        <w:t>kn</w:t>
      </w:r>
      <w:r w:rsidR="00DC42F8" w:rsidRPr="00D922AD">
        <w:rPr>
          <w:rFonts w:cs="Times New Roman" w:eastAsia="Times New Roman" w:hAnsi="Times New Roman" w:ascii="Times New Roman"/>
          <w:color w:val="000000"/>
          <w:sz w:val="24"/>
          <w:szCs w:val="24"/>
          <w:lang w:eastAsia="hr-HR" w:val="hr-HR"/>
        </w:rPr>
        <w:t>,</w:t>
      </w:r>
    </w:p>
    <w:p w:rsidRDefault="00C872FE" w:rsidP="0069150A" w:rsidR="00AC264A" w:rsidRPr="00D922AD">
      <w:pPr>
        <w:rPr>
          <w:rFonts w:cs="Times New Roman" w:hAnsi="Times New Roman" w:ascii="Times New Roman"/>
          <w:sz w:val="24"/>
          <w:szCs w:val="24"/>
          <w:lang w:val="hr-HR"/>
        </w:rPr>
      </w:pPr>
      <w:r w:rsidRPr="00D922AD">
        <w:rPr>
          <w:rFonts w:cs="Times New Roman" w:hAnsi="Times New Roman" w:ascii="Times New Roman"/>
          <w:sz w:val="24"/>
          <w:szCs w:val="24"/>
          <w:lang w:val="hr-HR"/>
        </w:rPr>
        <w:t xml:space="preserve">a da </w:t>
      </w:r>
      <w:r w:rsidR="004D7A39" w:rsidRPr="00D922AD">
        <w:rPr>
          <w:rFonts w:cs="Times New Roman" w:hAnsi="Times New Roman" w:ascii="Times New Roman"/>
          <w:sz w:val="24"/>
          <w:szCs w:val="24"/>
          <w:lang w:val="hr-HR"/>
        </w:rPr>
        <w:t xml:space="preserve">pri tome </w:t>
      </w:r>
      <w:r w:rsidR="00AC264A" w:rsidRPr="00D922AD">
        <w:rPr>
          <w:rFonts w:cs="Times New Roman" w:hAnsi="Times New Roman" w:ascii="Times New Roman"/>
          <w:sz w:val="24"/>
          <w:szCs w:val="24"/>
          <w:lang w:val="hr-HR"/>
        </w:rPr>
        <w:t xml:space="preserve">za navedene isplate stečajni upravitelj nije imao adekvatna </w:t>
      </w:r>
      <w:r w:rsidR="00374314" w:rsidRPr="00D922AD">
        <w:rPr>
          <w:rFonts w:cs="Times New Roman" w:hAnsi="Times New Roman" w:ascii="Times New Roman"/>
          <w:sz w:val="24"/>
          <w:szCs w:val="24"/>
          <w:lang w:val="hr-HR"/>
        </w:rPr>
        <w:t xml:space="preserve">sudska </w:t>
      </w:r>
      <w:r w:rsidR="00FD7201" w:rsidRPr="00D922AD">
        <w:rPr>
          <w:rFonts w:cs="Times New Roman" w:hAnsi="Times New Roman" w:ascii="Times New Roman"/>
          <w:sz w:val="24"/>
          <w:szCs w:val="24"/>
          <w:lang w:val="hr-HR"/>
        </w:rPr>
        <w:t>r</w:t>
      </w:r>
      <w:r w:rsidR="00DC42F8" w:rsidRPr="00D922AD">
        <w:rPr>
          <w:rFonts w:cs="Times New Roman" w:hAnsi="Times New Roman" w:ascii="Times New Roman"/>
          <w:sz w:val="24"/>
          <w:szCs w:val="24"/>
          <w:lang w:val="hr-HR"/>
        </w:rPr>
        <w:t>ješenja</w:t>
      </w:r>
    </w:p>
    <w:p w:rsidRDefault="00DE2463" w:rsidP="00FD7201" w:rsidR="00FD7201" w:rsidRPr="00D922AD">
      <w:pPr>
        <w:spacing w:before="240"/>
        <w:ind w:firstLine="708"/>
        <w:rPr>
          <w:rFonts w:cs="Times New Roman" w:hAnsi="Times New Roman" w:ascii="Times New Roman"/>
          <w:sz w:val="24"/>
          <w:szCs w:val="24"/>
          <w:lang w:val="hr-HR"/>
        </w:rPr>
      </w:pPr>
      <w:r w:rsidRPr="00D922AD">
        <w:rPr>
          <w:rFonts w:cs="Times New Roman" w:hAnsi="Times New Roman" w:ascii="Times New Roman"/>
          <w:sz w:val="24"/>
          <w:szCs w:val="24"/>
          <w:lang w:val="hr-HR"/>
        </w:rPr>
        <w:t>-</w:t>
      </w:r>
      <w:r w:rsidR="00FD7201" w:rsidRPr="00D922AD">
        <w:rPr>
          <w:rFonts w:eastAsia="Times New Roman" w:hAnsi="Times New Roman" w:ascii="Times New Roman"/>
          <w:bCs/>
          <w:sz w:val="24"/>
          <w:szCs w:val="24"/>
          <w:lang w:eastAsia="hr-HR" w:val="hr-HR"/>
        </w:rPr>
        <w:t xml:space="preserve"> </w:t>
      </w:r>
      <w:r w:rsidR="00C24492" w:rsidRPr="00D922AD">
        <w:rPr>
          <w:rFonts w:eastAsia="Times New Roman" w:hAnsi="Times New Roman" w:ascii="Times New Roman"/>
          <w:bCs/>
          <w:sz w:val="24"/>
          <w:szCs w:val="24"/>
          <w:lang w:eastAsia="hr-HR" w:val="hr-HR"/>
        </w:rPr>
        <w:t xml:space="preserve">da je </w:t>
      </w:r>
      <w:r w:rsidR="00FD7201" w:rsidRPr="00D922AD">
        <w:rPr>
          <w:rFonts w:cs="Times New Roman" w:hAnsi="Times New Roman" w:ascii="Times New Roman"/>
          <w:sz w:val="24"/>
          <w:szCs w:val="24"/>
          <w:lang w:val="hr-HR"/>
        </w:rPr>
        <w:t xml:space="preserve">na troškove koje su teretili stečajnog dužnika u netto iznosu od 772.200,97 kuna, a </w:t>
      </w:r>
      <w:r w:rsidR="00F754BA" w:rsidRPr="00D922AD">
        <w:rPr>
          <w:rFonts w:cs="Times New Roman" w:hAnsi="Times New Roman" w:ascii="Times New Roman"/>
          <w:sz w:val="24"/>
          <w:szCs w:val="24"/>
          <w:lang w:val="hr-HR"/>
        </w:rPr>
        <w:t xml:space="preserve">u </w:t>
      </w:r>
      <w:r w:rsidR="00FD7201" w:rsidRPr="00D922AD">
        <w:rPr>
          <w:rFonts w:cs="Times New Roman" w:hAnsi="Times New Roman" w:ascii="Times New Roman"/>
          <w:sz w:val="24"/>
          <w:szCs w:val="24"/>
          <w:lang w:val="hr-HR"/>
        </w:rPr>
        <w:t xml:space="preserve">razdoblju od otvaranja stečaja </w:t>
      </w:r>
      <w:r w:rsidR="006059F7" w:rsidRPr="00D922AD">
        <w:rPr>
          <w:rFonts w:cs="Times New Roman" w:hAnsi="Times New Roman" w:ascii="Times New Roman"/>
          <w:sz w:val="24"/>
          <w:szCs w:val="24"/>
          <w:lang w:val="hr-HR"/>
        </w:rPr>
        <w:t xml:space="preserve">(10. svibnja 2012.) </w:t>
      </w:r>
      <w:r w:rsidR="00FD7201" w:rsidRPr="00D922AD">
        <w:rPr>
          <w:rFonts w:cs="Times New Roman" w:hAnsi="Times New Roman" w:ascii="Times New Roman"/>
          <w:sz w:val="24"/>
          <w:szCs w:val="24"/>
          <w:lang w:val="hr-HR"/>
        </w:rPr>
        <w:t>do 31.12.2015. godine</w:t>
      </w:r>
      <w:r w:rsidR="00F754BA" w:rsidRPr="00D922AD">
        <w:rPr>
          <w:rFonts w:cs="Times New Roman" w:hAnsi="Times New Roman" w:ascii="Times New Roman"/>
          <w:sz w:val="24"/>
          <w:szCs w:val="24"/>
          <w:lang w:val="hr-HR"/>
        </w:rPr>
        <w:t>,</w:t>
      </w:r>
      <w:r w:rsidR="00FD7201" w:rsidRPr="00D922AD">
        <w:rPr>
          <w:rFonts w:cs="Times New Roman" w:hAnsi="Times New Roman" w:ascii="Times New Roman"/>
          <w:sz w:val="24"/>
          <w:szCs w:val="24"/>
          <w:lang w:val="hr-HR"/>
        </w:rPr>
        <w:t xml:space="preserve"> isplatitelj bio dužan neto iznose prilikom svakog plaćanja ili isplate stečajnom upravitelju preračunati u bruto iznos te obračunati i platiti doprinose i porez na dohodak te prirez kao kod primitaka k</w:t>
      </w:r>
      <w:r w:rsidR="00F754BA" w:rsidRPr="00D922AD">
        <w:rPr>
          <w:rFonts w:cs="Times New Roman" w:hAnsi="Times New Roman" w:ascii="Times New Roman"/>
          <w:sz w:val="24"/>
          <w:szCs w:val="24"/>
          <w:lang w:val="hr-HR"/>
        </w:rPr>
        <w:t>oji se smatraju drugim dohotkom</w:t>
      </w:r>
      <w:r w:rsidR="00FD7201" w:rsidRPr="00D922AD">
        <w:rPr>
          <w:rFonts w:cs="Times New Roman" w:hAnsi="Times New Roman" w:ascii="Times New Roman"/>
          <w:sz w:val="24"/>
          <w:szCs w:val="24"/>
          <w:lang w:val="hr-HR"/>
        </w:rPr>
        <w:t xml:space="preserve"> u ukupnom iznosu od  774.891,57 kuna, a sve sukladno Zakonu o porezu na dohodak</w:t>
      </w:r>
      <w:r w:rsidR="00D922AD" w:rsidRPr="00D922AD">
        <w:rPr>
          <w:rFonts w:cs="Times New Roman" w:hAnsi="Times New Roman" w:ascii="Times New Roman"/>
          <w:sz w:val="24"/>
          <w:szCs w:val="24"/>
          <w:lang w:val="hr-HR"/>
        </w:rPr>
        <w:t xml:space="preserve"> (</w:t>
      </w:r>
      <w:r w:rsidR="00FD7201" w:rsidRPr="00D922AD">
        <w:rPr>
          <w:rFonts w:cs="Times New Roman" w:hAnsi="Times New Roman" w:ascii="Times New Roman"/>
          <w:sz w:val="24"/>
          <w:szCs w:val="24"/>
          <w:lang w:val="hr-HR"/>
        </w:rPr>
        <w:t>ovi troškovi se odnose na radnika koji nije u radnom odnosu pa se isti oporezuju u smislu članka 13. Pravilnika o porezu na dohodak i na isti se obračunavaju propisani doprinosi; obveza plać</w:t>
      </w:r>
      <w:r w:rsidR="00F754BA" w:rsidRPr="00D922AD">
        <w:rPr>
          <w:rFonts w:cs="Times New Roman" w:hAnsi="Times New Roman" w:ascii="Times New Roman"/>
          <w:sz w:val="24"/>
          <w:szCs w:val="24"/>
          <w:lang w:val="hr-HR"/>
        </w:rPr>
        <w:t xml:space="preserve">anja doprinosa i poreza nastaje na dan </w:t>
      </w:r>
      <w:r w:rsidR="00FD7201" w:rsidRPr="00D922AD">
        <w:rPr>
          <w:rFonts w:cs="Times New Roman" w:hAnsi="Times New Roman" w:ascii="Times New Roman"/>
          <w:sz w:val="24"/>
          <w:szCs w:val="24"/>
          <w:lang w:val="hr-HR"/>
        </w:rPr>
        <w:t xml:space="preserve">na </w:t>
      </w:r>
      <w:r w:rsidR="00F754BA" w:rsidRPr="00D922AD">
        <w:rPr>
          <w:rFonts w:cs="Times New Roman" w:hAnsi="Times New Roman" w:ascii="Times New Roman"/>
          <w:sz w:val="24"/>
          <w:szCs w:val="24"/>
          <w:lang w:val="hr-HR"/>
        </w:rPr>
        <w:t>koji</w:t>
      </w:r>
      <w:r w:rsidR="00C24492" w:rsidRPr="00D922AD">
        <w:rPr>
          <w:rFonts w:cs="Times New Roman" w:hAnsi="Times New Roman" w:ascii="Times New Roman"/>
          <w:sz w:val="24"/>
          <w:szCs w:val="24"/>
          <w:lang w:val="hr-HR"/>
        </w:rPr>
        <w:t xml:space="preserve"> se isplaćuje i neto iznos</w:t>
      </w:r>
      <w:r w:rsidR="00D922AD" w:rsidRPr="00D922AD">
        <w:rPr>
          <w:rFonts w:cs="Times New Roman" w:hAnsi="Times New Roman" w:ascii="Times New Roman"/>
          <w:sz w:val="24"/>
          <w:szCs w:val="24"/>
          <w:lang w:val="hr-HR"/>
        </w:rPr>
        <w:t>)</w:t>
      </w:r>
    </w:p>
    <w:p w:rsidRDefault="00FD7201" w:rsidP="004A3604" w:rsidR="00FD7201" w:rsidRPr="00D922AD">
      <w:pPr>
        <w:shd w:fill="FFFFFF" w:color="auto" w:val="clear"/>
        <w:spacing w:before="80"/>
        <w:ind w:firstLine="708"/>
        <w:rPr>
          <w:rFonts w:eastAsia="Times New Roman" w:hAnsi="Times New Roman" w:ascii="Times New Roman"/>
          <w:bCs/>
          <w:color w:val="000000"/>
          <w:sz w:val="24"/>
          <w:szCs w:val="24"/>
          <w:lang w:eastAsia="hr-HR" w:val="hr-HR"/>
        </w:rPr>
      </w:pPr>
      <w:r w:rsidRPr="00D922AD">
        <w:rPr>
          <w:rFonts w:cs="Times New Roman" w:hAnsi="Times New Roman" w:ascii="Times New Roman"/>
          <w:sz w:val="24"/>
          <w:szCs w:val="24"/>
          <w:lang w:val="hr-HR"/>
        </w:rPr>
        <w:t xml:space="preserve">- </w:t>
      </w:r>
      <w:r w:rsidR="004E3C21" w:rsidRPr="00D922AD">
        <w:rPr>
          <w:rFonts w:cs="Times New Roman" w:hAnsi="Times New Roman" w:ascii="Times New Roman"/>
          <w:sz w:val="24"/>
          <w:szCs w:val="24"/>
          <w:lang w:val="hr-HR"/>
        </w:rPr>
        <w:t>da je u razdoblju od otvaranja stečaja (10.</w:t>
      </w:r>
      <w:r w:rsidR="00DC42F8" w:rsidRPr="00D922AD">
        <w:rPr>
          <w:rFonts w:cs="Times New Roman" w:hAnsi="Times New Roman" w:ascii="Times New Roman"/>
          <w:sz w:val="24"/>
          <w:szCs w:val="24"/>
          <w:lang w:val="hr-HR"/>
        </w:rPr>
        <w:t xml:space="preserve"> svibnja 2012.)</w:t>
      </w:r>
      <w:r w:rsidR="004E3C21" w:rsidRPr="00D922AD">
        <w:rPr>
          <w:rFonts w:cs="Times New Roman" w:hAnsi="Times New Roman" w:ascii="Times New Roman"/>
          <w:sz w:val="24"/>
          <w:szCs w:val="24"/>
          <w:lang w:val="hr-HR"/>
        </w:rPr>
        <w:t xml:space="preserve"> do 31.</w:t>
      </w:r>
      <w:r w:rsidR="00944DCC" w:rsidRPr="00D922AD">
        <w:rPr>
          <w:rFonts w:cs="Times New Roman" w:hAnsi="Times New Roman" w:ascii="Times New Roman"/>
          <w:sz w:val="24"/>
          <w:szCs w:val="24"/>
          <w:lang w:val="hr-HR"/>
        </w:rPr>
        <w:t xml:space="preserve"> </w:t>
      </w:r>
      <w:r w:rsidR="00DC42F8" w:rsidRPr="00D922AD">
        <w:rPr>
          <w:rFonts w:cs="Times New Roman" w:hAnsi="Times New Roman" w:ascii="Times New Roman"/>
          <w:sz w:val="24"/>
          <w:szCs w:val="24"/>
          <w:lang w:val="hr-HR"/>
        </w:rPr>
        <w:t>prosinca 2015. godine</w:t>
      </w:r>
      <w:r w:rsidR="004E3C21" w:rsidRPr="00D922AD">
        <w:rPr>
          <w:rFonts w:cs="Times New Roman" w:hAnsi="Times New Roman" w:ascii="Times New Roman"/>
          <w:sz w:val="24"/>
          <w:szCs w:val="24"/>
          <w:lang w:val="hr-HR"/>
        </w:rPr>
        <w:t xml:space="preserve"> na ime troškova reprezentacije plaćeno ukupno 264.563,77 kn (sa PDV-om), pri čemu su na pripadnim računima jasno vidljivi nedostaci poput nenaznačenog popisa korisnika usluga (broj korisnika), kog</w:t>
      </w:r>
      <w:r w:rsidR="00DC42F8" w:rsidRPr="00D922AD">
        <w:rPr>
          <w:rFonts w:cs="Times New Roman" w:hAnsi="Times New Roman" w:ascii="Times New Roman"/>
          <w:sz w:val="24"/>
          <w:szCs w:val="24"/>
          <w:lang w:val="hr-HR"/>
        </w:rPr>
        <w:t>a oni predstavljaju i dr. (troš</w:t>
      </w:r>
      <w:r w:rsidR="00F754BA" w:rsidRPr="00D922AD">
        <w:rPr>
          <w:rFonts w:cs="Times New Roman" w:hAnsi="Times New Roman" w:ascii="Times New Roman"/>
          <w:sz w:val="24"/>
          <w:szCs w:val="24"/>
          <w:lang w:val="hr-HR"/>
        </w:rPr>
        <w:t xml:space="preserve">kovu reprezentacije </w:t>
      </w:r>
      <w:r w:rsidR="004E3C21" w:rsidRPr="00D922AD">
        <w:rPr>
          <w:rFonts w:cs="Times New Roman" w:hAnsi="Times New Roman" w:ascii="Times New Roman"/>
          <w:sz w:val="24"/>
          <w:szCs w:val="24"/>
          <w:lang w:val="hr-HR"/>
        </w:rPr>
        <w:t>osim konzumacije jela i pi</w:t>
      </w:r>
      <w:r w:rsidR="00DC42F8" w:rsidRPr="00D922AD">
        <w:rPr>
          <w:rFonts w:cs="Times New Roman" w:hAnsi="Times New Roman" w:ascii="Times New Roman"/>
          <w:sz w:val="24"/>
          <w:szCs w:val="24"/>
          <w:lang w:val="hr-HR"/>
        </w:rPr>
        <w:t>ća, pribrajani su troškovi sport</w:t>
      </w:r>
      <w:r w:rsidR="004E3C21" w:rsidRPr="00D922AD">
        <w:rPr>
          <w:rFonts w:cs="Times New Roman" w:hAnsi="Times New Roman" w:ascii="Times New Roman"/>
          <w:sz w:val="24"/>
          <w:szCs w:val="24"/>
          <w:lang w:val="hr-HR"/>
        </w:rPr>
        <w:t xml:space="preserve">skih i drugih predstava, kao i troškovi </w:t>
      </w:r>
      <w:r w:rsidR="004E3C21" w:rsidRPr="00D922AD">
        <w:rPr>
          <w:rFonts w:cs="Times New Roman" w:hAnsi="Times New Roman" w:ascii="Times New Roman"/>
          <w:sz w:val="24"/>
          <w:szCs w:val="24"/>
          <w:lang w:val="hr-HR"/>
        </w:rPr>
        <w:lastRenderedPageBreak/>
        <w:t>smještaja osoba koje nisu označivane n</w:t>
      </w:r>
      <w:r w:rsidR="00DC42F8" w:rsidRPr="00D922AD">
        <w:rPr>
          <w:rFonts w:cs="Times New Roman" w:hAnsi="Times New Roman" w:ascii="Times New Roman"/>
          <w:sz w:val="24"/>
          <w:szCs w:val="24"/>
          <w:lang w:val="hr-HR"/>
        </w:rPr>
        <w:t>i osobnim imenima niti poslovno-</w:t>
      </w:r>
      <w:r w:rsidR="004E3C21" w:rsidRPr="00D922AD">
        <w:rPr>
          <w:rFonts w:cs="Times New Roman" w:hAnsi="Times New Roman" w:ascii="Times New Roman"/>
          <w:sz w:val="24"/>
          <w:szCs w:val="24"/>
          <w:lang w:val="hr-HR"/>
        </w:rPr>
        <w:t>sta</w:t>
      </w:r>
      <w:r w:rsidR="00DC42F8" w:rsidRPr="00D922AD">
        <w:rPr>
          <w:rFonts w:cs="Times New Roman" w:hAnsi="Times New Roman" w:ascii="Times New Roman"/>
          <w:sz w:val="24"/>
          <w:szCs w:val="24"/>
          <w:lang w:val="hr-HR"/>
        </w:rPr>
        <w:t>tusnim odnosom spram dužnika); d</w:t>
      </w:r>
      <w:r w:rsidR="004E3C21" w:rsidRPr="00D922AD">
        <w:rPr>
          <w:rFonts w:cs="Times New Roman" w:hAnsi="Times New Roman" w:ascii="Times New Roman"/>
          <w:sz w:val="24"/>
          <w:szCs w:val="24"/>
          <w:lang w:val="hr-HR"/>
        </w:rPr>
        <w:t>a je većina računa potpisivana od strane stečajnog upravitelja, a da je ostali dio nečitko potpisivan, nepotpisivan ili potpisivan od trećih o</w:t>
      </w:r>
      <w:r w:rsidR="00DC42F8" w:rsidRPr="00D922AD">
        <w:rPr>
          <w:rFonts w:cs="Times New Roman" w:hAnsi="Times New Roman" w:ascii="Times New Roman"/>
          <w:sz w:val="24"/>
          <w:szCs w:val="24"/>
          <w:lang w:val="hr-HR"/>
        </w:rPr>
        <w:t>soba (Terzić, Šamija, Rajčić); d</w:t>
      </w:r>
      <w:r w:rsidR="004E3C21" w:rsidRPr="00D922AD">
        <w:rPr>
          <w:rFonts w:cs="Times New Roman" w:hAnsi="Times New Roman" w:ascii="Times New Roman"/>
          <w:sz w:val="24"/>
          <w:szCs w:val="24"/>
          <w:lang w:val="hr-HR"/>
        </w:rPr>
        <w:t xml:space="preserve">a </w:t>
      </w:r>
      <w:r w:rsidR="004E3C21" w:rsidRPr="00D922AD">
        <w:rPr>
          <w:rFonts w:hAnsi="Times New Roman" w:ascii="Times New Roman"/>
          <w:sz w:val="24"/>
          <w:szCs w:val="24"/>
          <w:lang w:val="hr-HR"/>
        </w:rPr>
        <w:t>je iz navedenih računa koji su kn</w:t>
      </w:r>
      <w:r w:rsidR="00F754BA" w:rsidRPr="00D922AD">
        <w:rPr>
          <w:rFonts w:hAnsi="Times New Roman" w:ascii="Times New Roman"/>
          <w:sz w:val="24"/>
          <w:szCs w:val="24"/>
          <w:lang w:val="hr-HR"/>
        </w:rPr>
        <w:t xml:space="preserve">jiženi na teret </w:t>
      </w:r>
      <w:r w:rsidR="00DC42F8" w:rsidRPr="00D922AD">
        <w:rPr>
          <w:rFonts w:hAnsi="Times New Roman" w:ascii="Times New Roman"/>
          <w:sz w:val="24"/>
          <w:szCs w:val="24"/>
          <w:lang w:val="hr-HR"/>
        </w:rPr>
        <w:t>reprezentacije</w:t>
      </w:r>
      <w:r w:rsidR="004E3C21" w:rsidRPr="00D922AD">
        <w:rPr>
          <w:rFonts w:hAnsi="Times New Roman" w:ascii="Times New Roman"/>
          <w:sz w:val="24"/>
          <w:szCs w:val="24"/>
          <w:lang w:val="hr-HR"/>
        </w:rPr>
        <w:t xml:space="preserve"> razvidno da se svi troškovi koj</w:t>
      </w:r>
      <w:r w:rsidR="00D922AD" w:rsidRPr="00D922AD">
        <w:rPr>
          <w:rFonts w:hAnsi="Times New Roman" w:ascii="Times New Roman"/>
          <w:sz w:val="24"/>
          <w:szCs w:val="24"/>
          <w:lang w:val="hr-HR"/>
        </w:rPr>
        <w:t>i su knjiženi na reprezentaciju</w:t>
      </w:r>
      <w:r w:rsidR="004E3C21" w:rsidRPr="00D922AD">
        <w:rPr>
          <w:rFonts w:hAnsi="Times New Roman" w:ascii="Times New Roman"/>
          <w:sz w:val="24"/>
          <w:szCs w:val="24"/>
          <w:lang w:val="hr-HR"/>
        </w:rPr>
        <w:t xml:space="preserve"> ne odnose na ugošćavanje i darove iz poslovnih</w:t>
      </w:r>
      <w:r w:rsidR="00D922AD">
        <w:rPr>
          <w:rFonts w:hAnsi="Times New Roman" w:ascii="Times New Roman"/>
          <w:sz w:val="24"/>
          <w:szCs w:val="24"/>
          <w:lang w:val="hr-HR"/>
        </w:rPr>
        <w:t xml:space="preserve"> odnosa sa poslovnim partnerima,</w:t>
      </w:r>
      <w:r w:rsidR="004E3C21" w:rsidRPr="00D922AD">
        <w:rPr>
          <w:rFonts w:hAnsi="Times New Roman" w:ascii="Times New Roman"/>
          <w:sz w:val="24"/>
          <w:szCs w:val="24"/>
          <w:lang w:val="hr-HR"/>
        </w:rPr>
        <w:t xml:space="preserve"> kako</w:t>
      </w:r>
      <w:r w:rsidR="00DC42F8" w:rsidRPr="00D922AD">
        <w:rPr>
          <w:rFonts w:hAnsi="Times New Roman" w:ascii="Times New Roman"/>
          <w:sz w:val="24"/>
          <w:szCs w:val="24"/>
          <w:lang w:val="hr-HR"/>
        </w:rPr>
        <w:t xml:space="preserve"> to regulira č</w:t>
      </w:r>
      <w:r w:rsidR="00946B67" w:rsidRPr="00D922AD">
        <w:rPr>
          <w:rFonts w:hAnsi="Times New Roman" w:ascii="Times New Roman"/>
          <w:sz w:val="24"/>
          <w:szCs w:val="24"/>
          <w:lang w:val="hr-HR"/>
        </w:rPr>
        <w:t>l.</w:t>
      </w:r>
      <w:r w:rsidR="00DC42F8" w:rsidRPr="00D922AD">
        <w:rPr>
          <w:rFonts w:hAnsi="Times New Roman" w:ascii="Times New Roman"/>
          <w:sz w:val="24"/>
          <w:szCs w:val="24"/>
          <w:lang w:val="hr-HR"/>
        </w:rPr>
        <w:t xml:space="preserve"> 7. Zakona o </w:t>
      </w:r>
      <w:r w:rsidR="004E3C21" w:rsidRPr="00D922AD">
        <w:rPr>
          <w:rFonts w:hAnsi="Times New Roman" w:ascii="Times New Roman"/>
          <w:sz w:val="24"/>
          <w:szCs w:val="24"/>
          <w:lang w:val="hr-HR"/>
        </w:rPr>
        <w:t>porezu na dobit</w:t>
      </w:r>
      <w:r w:rsidR="00DC42F8" w:rsidRPr="00D922AD">
        <w:rPr>
          <w:rFonts w:hAnsi="Times New Roman" w:ascii="Times New Roman"/>
          <w:sz w:val="24"/>
          <w:szCs w:val="24"/>
          <w:lang w:val="hr-HR"/>
        </w:rPr>
        <w:t xml:space="preserve"> („Narodne novine“ broj 177/04, 90/05, 57/06, 146/08, 80/10, 22/12, 148/13, 143/14)</w:t>
      </w:r>
      <w:r w:rsidR="004E3C21" w:rsidRPr="00D922AD">
        <w:rPr>
          <w:rFonts w:hAnsi="Times New Roman" w:ascii="Times New Roman"/>
          <w:sz w:val="24"/>
          <w:szCs w:val="24"/>
          <w:lang w:val="hr-HR"/>
        </w:rPr>
        <w:t xml:space="preserve"> i </w:t>
      </w:r>
      <w:r w:rsidR="00946B67" w:rsidRPr="00D922AD">
        <w:rPr>
          <w:rFonts w:hAnsi="Times New Roman" w:ascii="Times New Roman"/>
          <w:sz w:val="24"/>
          <w:szCs w:val="24"/>
          <w:lang w:val="hr-HR"/>
        </w:rPr>
        <w:t>čl.</w:t>
      </w:r>
      <w:r w:rsidR="004E3C21" w:rsidRPr="00D922AD">
        <w:rPr>
          <w:rFonts w:hAnsi="Times New Roman" w:ascii="Times New Roman"/>
          <w:sz w:val="24"/>
          <w:szCs w:val="24"/>
          <w:lang w:val="hr-HR"/>
        </w:rPr>
        <w:t xml:space="preserve"> 23</w:t>
      </w:r>
      <w:r w:rsidR="00DC42F8" w:rsidRPr="00D922AD">
        <w:rPr>
          <w:rFonts w:hAnsi="Times New Roman" w:ascii="Times New Roman"/>
          <w:sz w:val="24"/>
          <w:szCs w:val="24"/>
          <w:lang w:val="hr-HR"/>
        </w:rPr>
        <w:t>.</w:t>
      </w:r>
      <w:r w:rsidR="00946B67" w:rsidRPr="00D922AD">
        <w:rPr>
          <w:rFonts w:hAnsi="Times New Roman" w:ascii="Times New Roman"/>
          <w:sz w:val="24"/>
          <w:szCs w:val="24"/>
          <w:lang w:val="hr-HR"/>
        </w:rPr>
        <w:t xml:space="preserve"> Pravilnika o po</w:t>
      </w:r>
      <w:r w:rsidR="00D922AD">
        <w:rPr>
          <w:rFonts w:hAnsi="Times New Roman" w:ascii="Times New Roman"/>
          <w:sz w:val="24"/>
          <w:szCs w:val="24"/>
          <w:lang w:val="hr-HR"/>
        </w:rPr>
        <w:t xml:space="preserve">rezu na dobit </w:t>
      </w:r>
      <w:r w:rsidR="00692D04" w:rsidRPr="00D922AD">
        <w:rPr>
          <w:rFonts w:hAnsi="Times New Roman" w:ascii="Times New Roman"/>
          <w:sz w:val="24"/>
          <w:szCs w:val="24"/>
          <w:lang w:val="hr-HR"/>
        </w:rPr>
        <w:t>(„Narodne novine“</w:t>
      </w:r>
      <w:r w:rsidR="00946B67" w:rsidRPr="00D922AD">
        <w:rPr>
          <w:rFonts w:hAnsi="Times New Roman" w:ascii="Times New Roman"/>
          <w:sz w:val="24"/>
          <w:szCs w:val="24"/>
          <w:lang w:val="hr-HR"/>
        </w:rPr>
        <w:t xml:space="preserve"> broj 95/2005, 133/2007, 156/2008, 146/2009, 123/2010, 137/2011, 61/2012, 146/2012, 160/2013, 12/2014, 157/2014, 137/2015</w:t>
      </w:r>
      <w:r w:rsidR="00A959BB" w:rsidRPr="00D922AD">
        <w:rPr>
          <w:rFonts w:hAnsi="Times New Roman" w:ascii="Times New Roman"/>
          <w:sz w:val="24"/>
          <w:szCs w:val="24"/>
          <w:lang w:val="hr-HR"/>
        </w:rPr>
        <w:t>)</w:t>
      </w:r>
      <w:r w:rsidR="00944DCC" w:rsidRPr="00D922AD">
        <w:rPr>
          <w:rFonts w:hAnsi="Times New Roman" w:ascii="Times New Roman"/>
          <w:sz w:val="24"/>
          <w:szCs w:val="24"/>
          <w:lang w:val="hr-HR"/>
        </w:rPr>
        <w:t xml:space="preserve"> </w:t>
      </w:r>
      <w:r w:rsidR="004E3C21" w:rsidRPr="00D922AD">
        <w:rPr>
          <w:rFonts w:hAnsi="Times New Roman" w:ascii="Times New Roman"/>
          <w:sz w:val="24"/>
          <w:szCs w:val="24"/>
          <w:lang w:val="hr-HR"/>
        </w:rPr>
        <w:t>koji regulira pojam posl</w:t>
      </w:r>
      <w:r w:rsidR="00D922AD">
        <w:rPr>
          <w:rFonts w:hAnsi="Times New Roman" w:ascii="Times New Roman"/>
          <w:sz w:val="24"/>
          <w:szCs w:val="24"/>
          <w:lang w:val="hr-HR"/>
        </w:rPr>
        <w:t>ovnog partnera kao osobe sa kojo</w:t>
      </w:r>
      <w:r w:rsidR="004E3C21" w:rsidRPr="00D922AD">
        <w:rPr>
          <w:rFonts w:hAnsi="Times New Roman" w:ascii="Times New Roman"/>
          <w:sz w:val="24"/>
          <w:szCs w:val="24"/>
          <w:lang w:val="hr-HR"/>
        </w:rPr>
        <w:t>m postoji poslovni odnos ili se očekuje da ć</w:t>
      </w:r>
      <w:r w:rsidR="00AD7E7B" w:rsidRPr="00D922AD">
        <w:rPr>
          <w:rFonts w:hAnsi="Times New Roman" w:ascii="Times New Roman"/>
          <w:sz w:val="24"/>
          <w:szCs w:val="24"/>
          <w:lang w:val="hr-HR"/>
        </w:rPr>
        <w:t>e se takav odnos uspostaviti; u</w:t>
      </w:r>
      <w:r w:rsidR="004E3C21" w:rsidRPr="00D922AD">
        <w:rPr>
          <w:rFonts w:hAnsi="Times New Roman" w:ascii="Times New Roman"/>
          <w:sz w:val="24"/>
          <w:szCs w:val="24"/>
          <w:lang w:val="hr-HR"/>
        </w:rPr>
        <w:t>gošćavanje i darovi koji nisu povezani sa poslov</w:t>
      </w:r>
      <w:r w:rsidR="00D922AD">
        <w:rPr>
          <w:rFonts w:hAnsi="Times New Roman" w:ascii="Times New Roman"/>
          <w:sz w:val="24"/>
          <w:szCs w:val="24"/>
          <w:lang w:val="hr-HR"/>
        </w:rPr>
        <w:t xml:space="preserve">nim partnerima sukladno članku </w:t>
      </w:r>
      <w:r w:rsidR="004E3C21" w:rsidRPr="00D922AD">
        <w:rPr>
          <w:rFonts w:hAnsi="Times New Roman" w:ascii="Times New Roman"/>
          <w:sz w:val="24"/>
          <w:szCs w:val="24"/>
          <w:lang w:val="hr-HR"/>
        </w:rPr>
        <w:t xml:space="preserve">14. Zakona o porezu na dohodak da se smatraju primicima u naravi i na te izdatke da se sukladno Zakonu o doprinosima plaća doprinos </w:t>
      </w:r>
      <w:r w:rsidR="00D922AD">
        <w:rPr>
          <w:rFonts w:hAnsi="Times New Roman" w:ascii="Times New Roman"/>
          <w:sz w:val="24"/>
          <w:szCs w:val="24"/>
          <w:lang w:val="hr-HR"/>
        </w:rPr>
        <w:t>iz plaće i doprinos na plaću te</w:t>
      </w:r>
      <w:r w:rsidR="004E3C21" w:rsidRPr="00D922AD">
        <w:rPr>
          <w:rFonts w:hAnsi="Times New Roman" w:ascii="Times New Roman"/>
          <w:sz w:val="24"/>
          <w:szCs w:val="24"/>
          <w:lang w:val="hr-HR"/>
        </w:rPr>
        <w:t xml:space="preserve"> sukladno Zakonu o porezu na dohodak</w:t>
      </w:r>
      <w:r w:rsidR="004E3C21" w:rsidRPr="00D922AD">
        <w:rPr>
          <w:rFonts w:hAnsi="Times New Roman" w:ascii="Times New Roman"/>
          <w:b/>
          <w:sz w:val="24"/>
          <w:szCs w:val="24"/>
          <w:lang w:val="hr-HR"/>
        </w:rPr>
        <w:t xml:space="preserve">, </w:t>
      </w:r>
      <w:r w:rsidR="00D922AD">
        <w:rPr>
          <w:rFonts w:hAnsi="Times New Roman" w:ascii="Times New Roman"/>
          <w:sz w:val="24"/>
          <w:szCs w:val="24"/>
          <w:lang w:val="hr-HR"/>
        </w:rPr>
        <w:t xml:space="preserve">plaća se </w:t>
      </w:r>
      <w:r w:rsidR="004E3C21" w:rsidRPr="00D922AD">
        <w:rPr>
          <w:rFonts w:hAnsi="Times New Roman" w:ascii="Times New Roman"/>
          <w:sz w:val="24"/>
          <w:szCs w:val="24"/>
          <w:lang w:val="hr-HR"/>
        </w:rPr>
        <w:t>porez na dohodak i prirez pre</w:t>
      </w:r>
      <w:r w:rsidR="00AD7E7B" w:rsidRPr="00D922AD">
        <w:rPr>
          <w:rFonts w:hAnsi="Times New Roman" w:ascii="Times New Roman"/>
          <w:sz w:val="24"/>
          <w:szCs w:val="24"/>
          <w:lang w:val="hr-HR"/>
        </w:rPr>
        <w:t>ma odlukama gradova i općina; i</w:t>
      </w:r>
      <w:r w:rsidR="004E3C21" w:rsidRPr="00D922AD">
        <w:rPr>
          <w:rFonts w:hAnsi="Times New Roman" w:ascii="Times New Roman"/>
          <w:sz w:val="24"/>
          <w:szCs w:val="24"/>
          <w:lang w:val="hr-HR"/>
        </w:rPr>
        <w:t>z opisanog se zaključuje da je stečajni dužnik prikazujući troškove reprezentacije koji to nisu povrijedio Zakon o obveznim doprinosima i Zakon o pore</w:t>
      </w:r>
      <w:r w:rsidR="00AD7E7B" w:rsidRPr="00D922AD">
        <w:rPr>
          <w:rFonts w:hAnsi="Times New Roman" w:ascii="Times New Roman"/>
          <w:sz w:val="24"/>
          <w:szCs w:val="24"/>
          <w:lang w:val="hr-HR"/>
        </w:rPr>
        <w:t>zu na dohodak; stečajni dužnik</w:t>
      </w:r>
      <w:r w:rsidR="004E3C21" w:rsidRPr="00D922AD">
        <w:rPr>
          <w:rFonts w:hAnsi="Times New Roman" w:ascii="Times New Roman"/>
          <w:sz w:val="24"/>
          <w:szCs w:val="24"/>
          <w:lang w:val="hr-HR"/>
        </w:rPr>
        <w:t xml:space="preserve"> po osnovu „reprezentacije“ koja </w:t>
      </w:r>
      <w:r w:rsidR="00D922AD">
        <w:rPr>
          <w:rFonts w:hAnsi="Times New Roman" w:ascii="Times New Roman"/>
          <w:sz w:val="24"/>
          <w:szCs w:val="24"/>
          <w:lang w:val="hr-HR"/>
        </w:rPr>
        <w:t>se odnosi na njegove zaposlenike</w:t>
      </w:r>
      <w:r w:rsidR="00944DCC" w:rsidRPr="00D922AD">
        <w:rPr>
          <w:rFonts w:hAnsi="Times New Roman" w:ascii="Times New Roman"/>
          <w:sz w:val="24"/>
          <w:szCs w:val="24"/>
          <w:lang w:val="hr-HR"/>
        </w:rPr>
        <w:t xml:space="preserve"> </w:t>
      </w:r>
      <w:r w:rsidR="004E3C21" w:rsidRPr="00D922AD">
        <w:rPr>
          <w:rFonts w:hAnsi="Times New Roman" w:ascii="Times New Roman"/>
          <w:sz w:val="24"/>
          <w:szCs w:val="24"/>
          <w:lang w:val="hr-HR"/>
        </w:rPr>
        <w:t xml:space="preserve">nije obračunao, obustavio i uplatio ukupan iznos doprinosa i poreza u iznosu od </w:t>
      </w:r>
      <w:r w:rsidR="004E3C21" w:rsidRPr="00D922AD">
        <w:rPr>
          <w:rFonts w:eastAsia="Times New Roman" w:hAnsi="Times New Roman" w:ascii="Times New Roman"/>
          <w:bCs/>
          <w:color w:val="000000"/>
          <w:sz w:val="24"/>
          <w:szCs w:val="24"/>
          <w:lang w:eastAsia="hr-HR" w:val="hr-HR"/>
        </w:rPr>
        <w:t>66.598,36 kuna</w:t>
      </w:r>
      <w:r w:rsidRPr="00D922AD">
        <w:rPr>
          <w:rFonts w:eastAsia="Times New Roman" w:hAnsi="Times New Roman" w:ascii="Times New Roman"/>
          <w:bCs/>
          <w:color w:val="000000"/>
          <w:sz w:val="24"/>
          <w:szCs w:val="24"/>
          <w:lang w:eastAsia="hr-HR" w:val="hr-HR"/>
        </w:rPr>
        <w:t>.</w:t>
      </w:r>
    </w:p>
    <w:p w:rsidRDefault="00BF3332" w:rsidP="00DE2463" w:rsidR="00F17F89" w:rsidRPr="00D922AD">
      <w:pPr>
        <w:pStyle w:val="Tijeloteksta"/>
        <w:tabs>
          <w:tab w:pos="0" w:val="left"/>
        </w:tabs>
        <w:spacing w:before="240"/>
        <w:rPr>
          <w:rFonts w:eastAsia="Calibri"/>
        </w:rPr>
      </w:pPr>
      <w:r w:rsidRPr="00D922AD">
        <w:tab/>
      </w:r>
      <w:r w:rsidR="00F17F89" w:rsidRPr="00D922AD">
        <w:t xml:space="preserve">U okolnosti </w:t>
      </w:r>
      <w:r w:rsidR="001755C1" w:rsidRPr="00D922AD">
        <w:t>naprijed</w:t>
      </w:r>
      <w:r w:rsidR="00F17F89" w:rsidRPr="00D922AD">
        <w:t xml:space="preserve"> navedenih </w:t>
      </w:r>
      <w:r w:rsidR="00C921E1" w:rsidRPr="00D922AD">
        <w:t>nalaza</w:t>
      </w:r>
      <w:r w:rsidR="00F17F89" w:rsidRPr="00D922AD">
        <w:t>, ovaj</w:t>
      </w:r>
      <w:r w:rsidR="00293542" w:rsidRPr="00D922AD">
        <w:t xml:space="preserve"> sud je sukladno odredbi čl</w:t>
      </w:r>
      <w:r w:rsidR="006B7F22" w:rsidRPr="00D922AD">
        <w:t>. 27</w:t>
      </w:r>
      <w:r w:rsidR="00293542" w:rsidRPr="00D922AD">
        <w:t xml:space="preserve">. st. 3. </w:t>
      </w:r>
      <w:r w:rsidR="006B7F22" w:rsidRPr="00D922AD">
        <w:t>SZ-a</w:t>
      </w:r>
      <w:r w:rsidR="00F17F89" w:rsidRPr="00D922AD">
        <w:t xml:space="preserve">, svojim zaključkom od dana 22. veljače 2016. </w:t>
      </w:r>
      <w:r w:rsidR="00003338" w:rsidRPr="00D922AD">
        <w:t>g</w:t>
      </w:r>
      <w:r w:rsidR="00F17F89" w:rsidRPr="00D922AD">
        <w:t>odine</w:t>
      </w:r>
      <w:r w:rsidR="00003338" w:rsidRPr="00D922AD">
        <w:rPr>
          <w:bCs/>
        </w:rPr>
        <w:t xml:space="preserve"> (list</w:t>
      </w:r>
      <w:r w:rsidR="001755C1" w:rsidRPr="00D922AD">
        <w:rPr>
          <w:bCs/>
        </w:rPr>
        <w:t xml:space="preserve"> 5507 spisa)</w:t>
      </w:r>
      <w:r w:rsidR="00D65525" w:rsidRPr="00D922AD">
        <w:rPr>
          <w:bCs/>
        </w:rPr>
        <w:t xml:space="preserve"> </w:t>
      </w:r>
      <w:r w:rsidR="00F17F89" w:rsidRPr="00D922AD">
        <w:rPr>
          <w:rFonts w:eastAsia="Calibri"/>
        </w:rPr>
        <w:t xml:space="preserve">naložio stečajnom upravitelju da se u roku od 8 dana od njegova primitka pisano očituje: </w:t>
      </w:r>
    </w:p>
    <w:p w:rsidRDefault="00F17F89" w:rsidP="00DE2463" w:rsidR="00F17F89" w:rsidRPr="00D922AD">
      <w:pPr>
        <w:pStyle w:val="Tijeloteksta"/>
        <w:tabs>
          <w:tab w:pos="0" w:val="left"/>
        </w:tabs>
        <w:spacing w:before="80"/>
        <w:rPr>
          <w:bCs/>
        </w:rPr>
      </w:pPr>
      <w:r w:rsidRPr="00D922AD">
        <w:rPr>
          <w:bCs/>
        </w:rPr>
        <w:tab/>
        <w:t xml:space="preserve">- o nalazu i mišljenju stalnog sudskog vještaka za knjigovodstvo i financije Jere Brkana, zaprimljenog kod ovog suda dana 18. veljače 2016. godine </w:t>
      </w:r>
    </w:p>
    <w:p w:rsidRDefault="00F17F89" w:rsidP="00DE2463" w:rsidR="00F17F89" w:rsidRPr="00D922AD">
      <w:pPr>
        <w:pStyle w:val="Tijeloteksta"/>
        <w:tabs>
          <w:tab w:pos="0" w:val="left"/>
        </w:tabs>
        <w:spacing w:before="80"/>
        <w:rPr>
          <w:bCs/>
        </w:rPr>
      </w:pPr>
      <w:r w:rsidRPr="00D922AD">
        <w:rPr>
          <w:bCs/>
        </w:rPr>
        <w:tab/>
        <w:t>- o postupanju u skladu s odlukom Skupštine vjerovnika od 30. studenog 2015. godine po kojoj će proizvodnja stečajnog dužnika prestati sa danom 30. studenog 2015. godine, a rad maloprodaje sa danom 15. siječnja 2016. godine</w:t>
      </w:r>
    </w:p>
    <w:p w:rsidRDefault="00F17F89" w:rsidP="00DE2463" w:rsidR="001755C1" w:rsidRPr="00D922AD">
      <w:pPr>
        <w:pStyle w:val="Tijeloteksta"/>
        <w:tabs>
          <w:tab w:pos="0" w:val="left"/>
        </w:tabs>
        <w:spacing w:before="80"/>
        <w:rPr>
          <w:bCs/>
        </w:rPr>
      </w:pPr>
      <w:r w:rsidRPr="00D922AD">
        <w:rPr>
          <w:bCs/>
        </w:rPr>
        <w:tab/>
        <w:t>- o visini dospjelih, a neplaćenih i budućih predvidivih obveza stečajne mase (specificirano po vrstama obveza).</w:t>
      </w:r>
    </w:p>
    <w:p w:rsidRDefault="001755C1" w:rsidP="00DE2463" w:rsidR="00F17F89" w:rsidRPr="00D922AD">
      <w:pPr>
        <w:pStyle w:val="Tijeloteksta"/>
        <w:tabs>
          <w:tab w:pos="0" w:val="left"/>
        </w:tabs>
        <w:spacing w:before="240"/>
        <w:rPr>
          <w:bCs/>
        </w:rPr>
      </w:pPr>
      <w:r w:rsidRPr="00D922AD">
        <w:rPr>
          <w:bCs/>
        </w:rPr>
        <w:tab/>
        <w:t>Navedeni zaključak stečajni upravitelj</w:t>
      </w:r>
      <w:r w:rsidR="00692D04" w:rsidRPr="00D922AD">
        <w:rPr>
          <w:bCs/>
        </w:rPr>
        <w:t xml:space="preserve"> zaprimio je 29. veljače 2015.</w:t>
      </w:r>
      <w:r w:rsidR="00D922AD">
        <w:rPr>
          <w:bCs/>
        </w:rPr>
        <w:t xml:space="preserve"> godine</w:t>
      </w:r>
      <w:r w:rsidR="00692D04" w:rsidRPr="00D922AD">
        <w:rPr>
          <w:bCs/>
        </w:rPr>
        <w:t xml:space="preserve"> te</w:t>
      </w:r>
      <w:r w:rsidRPr="00D922AD">
        <w:rPr>
          <w:bCs/>
        </w:rPr>
        <w:t xml:space="preserve"> 14. ožujka 2016.</w:t>
      </w:r>
      <w:r w:rsidR="00692D04" w:rsidRPr="00D922AD">
        <w:rPr>
          <w:bCs/>
        </w:rPr>
        <w:t xml:space="preserve"> </w:t>
      </w:r>
      <w:r w:rsidRPr="00D922AD">
        <w:rPr>
          <w:bCs/>
        </w:rPr>
        <w:t>godine (6 dana po isteku ostavljenog mu roka za očitovanje) dostavio svoje očitovanje (listovi</w:t>
      </w:r>
      <w:r w:rsidR="00692D04" w:rsidRPr="00D922AD">
        <w:rPr>
          <w:bCs/>
        </w:rPr>
        <w:t xml:space="preserve"> </w:t>
      </w:r>
      <w:r w:rsidRPr="00D922AD">
        <w:rPr>
          <w:bCs/>
        </w:rPr>
        <w:t>5523-5525 spisa)</w:t>
      </w:r>
      <w:r w:rsidR="00713E6D" w:rsidRPr="00D922AD">
        <w:rPr>
          <w:bCs/>
        </w:rPr>
        <w:t xml:space="preserve">. </w:t>
      </w:r>
    </w:p>
    <w:p w:rsidRDefault="00713E6D" w:rsidP="00DE2463" w:rsidR="002009FD" w:rsidRPr="00D922AD">
      <w:pPr>
        <w:pStyle w:val="Tijeloteksta"/>
        <w:tabs>
          <w:tab w:pos="0" w:val="left"/>
        </w:tabs>
        <w:spacing w:before="240"/>
        <w:rPr>
          <w:bCs/>
        </w:rPr>
      </w:pPr>
      <w:r w:rsidRPr="00D922AD">
        <w:rPr>
          <w:bCs/>
        </w:rPr>
        <w:tab/>
        <w:t xml:space="preserve">U odnosu na nalaz i mišljenje stalnog sudskog vještaka Jere Brkana stečajni upravitelj </w:t>
      </w:r>
      <w:r w:rsidR="004324BB" w:rsidRPr="00D922AD">
        <w:rPr>
          <w:bCs/>
        </w:rPr>
        <w:t>očitovao</w:t>
      </w:r>
      <w:r w:rsidRPr="00D922AD">
        <w:rPr>
          <w:bCs/>
        </w:rPr>
        <w:t xml:space="preserve"> se</w:t>
      </w:r>
      <w:r w:rsidR="00D65525" w:rsidRPr="00D922AD">
        <w:rPr>
          <w:bCs/>
        </w:rPr>
        <w:t xml:space="preserve"> </w:t>
      </w:r>
      <w:r w:rsidR="00F54362" w:rsidRPr="00D922AD">
        <w:rPr>
          <w:bCs/>
        </w:rPr>
        <w:t xml:space="preserve">u bitnom </w:t>
      </w:r>
      <w:r w:rsidR="004324BB" w:rsidRPr="00D922AD">
        <w:rPr>
          <w:bCs/>
        </w:rPr>
        <w:t>navodeći:</w:t>
      </w:r>
    </w:p>
    <w:p w:rsidRDefault="00DE2463" w:rsidP="00DE2463" w:rsidR="005232CA" w:rsidRPr="00D922AD">
      <w:pPr>
        <w:pStyle w:val="Tijeloteksta"/>
        <w:tabs>
          <w:tab w:pos="0" w:val="left"/>
        </w:tabs>
        <w:spacing w:before="80"/>
        <w:rPr>
          <w:bCs/>
        </w:rPr>
      </w:pPr>
      <w:r w:rsidRPr="00D922AD">
        <w:rPr>
          <w:bCs/>
        </w:rPr>
        <w:tab/>
        <w:t xml:space="preserve">- </w:t>
      </w:r>
      <w:r w:rsidR="002009FD" w:rsidRPr="00D922AD">
        <w:rPr>
          <w:bCs/>
        </w:rPr>
        <w:t>da je za vrijeme trajanja stečajnog postu</w:t>
      </w:r>
      <w:r w:rsidR="00713E6D" w:rsidRPr="00D922AD">
        <w:rPr>
          <w:bCs/>
        </w:rPr>
        <w:t>p</w:t>
      </w:r>
      <w:r w:rsidR="002009FD" w:rsidRPr="00D922AD">
        <w:rPr>
          <w:bCs/>
        </w:rPr>
        <w:t>ka stečajni dužnik u zakonskom roku podnosio financijske izvještaje FIN</w:t>
      </w:r>
      <w:r w:rsidR="00EE53AD" w:rsidRPr="00D922AD">
        <w:rPr>
          <w:bCs/>
        </w:rPr>
        <w:t>A-i</w:t>
      </w:r>
      <w:r w:rsidR="002009FD" w:rsidRPr="00D922AD">
        <w:rPr>
          <w:bCs/>
        </w:rPr>
        <w:t xml:space="preserve"> i Poreznoj upravi i da su svi izvještaji javno dostupni za svaku kalendarsku godinu na web stranicama FIN</w:t>
      </w:r>
      <w:r w:rsidR="00EE53AD" w:rsidRPr="00D922AD">
        <w:rPr>
          <w:bCs/>
        </w:rPr>
        <w:t>A</w:t>
      </w:r>
      <w:r w:rsidR="002009FD" w:rsidRPr="00D922AD">
        <w:rPr>
          <w:bCs/>
        </w:rPr>
        <w:t>-e</w:t>
      </w:r>
    </w:p>
    <w:p w:rsidRDefault="00DE2463" w:rsidP="00DE2463" w:rsidR="002009FD" w:rsidRPr="00D922AD">
      <w:pPr>
        <w:pStyle w:val="Tijeloteksta"/>
        <w:tabs>
          <w:tab w:pos="0" w:val="left"/>
        </w:tabs>
        <w:spacing w:before="80"/>
        <w:rPr>
          <w:bCs/>
        </w:rPr>
      </w:pPr>
      <w:r w:rsidRPr="00D922AD">
        <w:rPr>
          <w:bCs/>
        </w:rPr>
        <w:tab/>
        <w:t xml:space="preserve">- </w:t>
      </w:r>
      <w:r w:rsidR="002009FD" w:rsidRPr="00D922AD">
        <w:rPr>
          <w:bCs/>
        </w:rPr>
        <w:t xml:space="preserve">da je iz zapisnika sa petnaeste sjednice odbora vjerovnika </w:t>
      </w:r>
      <w:r w:rsidR="00ED3AE4" w:rsidRPr="00D922AD">
        <w:rPr>
          <w:bCs/>
        </w:rPr>
        <w:t>v</w:t>
      </w:r>
      <w:r w:rsidR="002009FD" w:rsidRPr="00D922AD">
        <w:rPr>
          <w:bCs/>
        </w:rPr>
        <w:t>idljivo da je odbor upoznat sa blokadom žiro računa s</w:t>
      </w:r>
      <w:r w:rsidR="00EE53AD" w:rsidRPr="00D922AD">
        <w:rPr>
          <w:bCs/>
        </w:rPr>
        <w:t>tečajnog dužnika i da se poslova</w:t>
      </w:r>
      <w:r w:rsidR="002009FD" w:rsidRPr="00D922AD">
        <w:rPr>
          <w:bCs/>
        </w:rPr>
        <w:t>nje nastavilo preko D</w:t>
      </w:r>
      <w:r w:rsidR="00EE53AD" w:rsidRPr="00D922AD">
        <w:rPr>
          <w:bCs/>
        </w:rPr>
        <w:t>almacijavino-</w:t>
      </w:r>
      <w:r w:rsidR="002009FD" w:rsidRPr="00D922AD">
        <w:rPr>
          <w:bCs/>
        </w:rPr>
        <w:t>ESOP d.o.o.</w:t>
      </w:r>
    </w:p>
    <w:p w:rsidRDefault="00DE2463" w:rsidP="00DE2463" w:rsidR="00F16B0E" w:rsidRPr="00D922AD">
      <w:pPr>
        <w:pStyle w:val="Tijeloteksta"/>
        <w:tabs>
          <w:tab w:pos="0" w:val="left"/>
        </w:tabs>
        <w:spacing w:before="80"/>
        <w:rPr>
          <w:bCs/>
        </w:rPr>
      </w:pPr>
      <w:r w:rsidRPr="00D922AD">
        <w:rPr>
          <w:bCs/>
        </w:rPr>
        <w:tab/>
        <w:t xml:space="preserve">- </w:t>
      </w:r>
      <w:r w:rsidR="002009FD" w:rsidRPr="00D922AD">
        <w:rPr>
          <w:bCs/>
        </w:rPr>
        <w:t xml:space="preserve">da je zbog specifičnosti načina vođenja postupka sa stečajnim sucem bilo dogovoreno </w:t>
      </w:r>
      <w:r w:rsidR="00F16B0E" w:rsidRPr="00D922AD">
        <w:rPr>
          <w:bCs/>
        </w:rPr>
        <w:t>da će se sve isplate nagrade za rad i naknade troškova odboru vjerovnika i stečajnom upravitelju smatrati kao akontacija te da će se nakon prodaje imovine steč</w:t>
      </w:r>
      <w:r w:rsidR="00EE53AD" w:rsidRPr="00D922AD">
        <w:rPr>
          <w:bCs/>
        </w:rPr>
        <w:t>ajnog dužnika i pravomoćnosti r</w:t>
      </w:r>
      <w:r w:rsidR="00F16B0E" w:rsidRPr="00D922AD">
        <w:rPr>
          <w:bCs/>
        </w:rPr>
        <w:t>ješenja o dosudi utvrditi kolika su prava odbora vje</w:t>
      </w:r>
      <w:r w:rsidR="00D922AD">
        <w:rPr>
          <w:bCs/>
        </w:rPr>
        <w:t>rovnika i stečajnog upravitelja</w:t>
      </w:r>
      <w:r w:rsidR="00F16B0E" w:rsidRPr="00D922AD">
        <w:rPr>
          <w:bCs/>
        </w:rPr>
        <w:t xml:space="preserve"> te da će sve opravdane nagrade i troškove sudac odobriti</w:t>
      </w:r>
    </w:p>
    <w:p w:rsidRDefault="00DE2463" w:rsidP="00DE2463" w:rsidR="005232CA" w:rsidRPr="00D922AD">
      <w:pPr>
        <w:pStyle w:val="Tijeloteksta"/>
        <w:tabs>
          <w:tab w:pos="0" w:val="left"/>
        </w:tabs>
        <w:spacing w:before="80"/>
        <w:rPr>
          <w:bCs/>
        </w:rPr>
      </w:pPr>
      <w:r w:rsidRPr="00D922AD">
        <w:rPr>
          <w:bCs/>
        </w:rPr>
        <w:tab/>
        <w:t xml:space="preserve">- </w:t>
      </w:r>
      <w:r w:rsidR="00B91B34" w:rsidRPr="00D922AD">
        <w:rPr>
          <w:bCs/>
        </w:rPr>
        <w:t xml:space="preserve">da je </w:t>
      </w:r>
      <w:r w:rsidR="00EE53AD" w:rsidRPr="00D922AD">
        <w:rPr>
          <w:bCs/>
        </w:rPr>
        <w:t>specifikacija iznosa od</w:t>
      </w:r>
      <w:r w:rsidR="00D922AD">
        <w:rPr>
          <w:bCs/>
        </w:rPr>
        <w:t xml:space="preserve"> </w:t>
      </w:r>
      <w:r w:rsidR="00F16B0E" w:rsidRPr="00D922AD">
        <w:rPr>
          <w:color w:val="000000"/>
        </w:rPr>
        <w:t>772.200,00</w:t>
      </w:r>
      <w:r w:rsidR="00F16B0E" w:rsidRPr="00D922AD">
        <w:t xml:space="preserve"> kn</w:t>
      </w:r>
      <w:r w:rsidR="00EE53AD" w:rsidRPr="00D922AD">
        <w:t xml:space="preserve"> stečajnom upravitelju</w:t>
      </w:r>
      <w:r w:rsidR="00F16B0E" w:rsidRPr="00D922AD">
        <w:rPr>
          <w:bCs/>
        </w:rPr>
        <w:t>:</w:t>
      </w:r>
    </w:p>
    <w:p w:rsidRDefault="007D0758" w:rsidP="0069150A" w:rsidR="00F16B0E" w:rsidRPr="00D922AD">
      <w:pPr>
        <w:pStyle w:val="Tijeloteksta"/>
        <w:numPr>
          <w:ilvl w:val="0"/>
          <w:numId w:val="15"/>
        </w:numPr>
        <w:tabs>
          <w:tab w:pos="0" w:val="left"/>
        </w:tabs>
        <w:rPr>
          <w:bCs/>
        </w:rPr>
      </w:pPr>
      <w:r w:rsidRPr="00D922AD">
        <w:rPr>
          <w:bCs/>
        </w:rPr>
        <w:t>N</w:t>
      </w:r>
      <w:r w:rsidR="00D922AD">
        <w:rPr>
          <w:bCs/>
        </w:rPr>
        <w:t>ajam stana (112.000</w:t>
      </w:r>
      <w:r w:rsidR="00F16B0E" w:rsidRPr="00D922AD">
        <w:rPr>
          <w:bCs/>
        </w:rPr>
        <w:t>,00 kn</w:t>
      </w:r>
      <w:r w:rsidRPr="00D922AD">
        <w:rPr>
          <w:bCs/>
        </w:rPr>
        <w:t>) – sukladno odluci odbora vjerovnika</w:t>
      </w:r>
    </w:p>
    <w:p w:rsidRDefault="007D0758" w:rsidP="0069150A" w:rsidR="007D0758" w:rsidRPr="00D922AD">
      <w:pPr>
        <w:pStyle w:val="Tijeloteksta"/>
        <w:numPr>
          <w:ilvl w:val="0"/>
          <w:numId w:val="15"/>
        </w:numPr>
        <w:tabs>
          <w:tab w:pos="0" w:val="left"/>
        </w:tabs>
        <w:rPr>
          <w:bCs/>
        </w:rPr>
      </w:pPr>
      <w:r w:rsidRPr="00D922AD">
        <w:rPr>
          <w:bCs/>
        </w:rPr>
        <w:lastRenderedPageBreak/>
        <w:t>Režijski troškovi (30.537,33 kn) – sukladno odluci odbora vjerovnika</w:t>
      </w:r>
    </w:p>
    <w:p w:rsidRDefault="00EE53AD" w:rsidP="0069150A" w:rsidR="007D0758" w:rsidRPr="00D922AD">
      <w:pPr>
        <w:pStyle w:val="Tijeloteksta"/>
        <w:numPr>
          <w:ilvl w:val="0"/>
          <w:numId w:val="15"/>
        </w:numPr>
        <w:tabs>
          <w:tab w:pos="0" w:val="left"/>
        </w:tabs>
        <w:rPr>
          <w:bCs/>
        </w:rPr>
      </w:pPr>
      <w:r w:rsidRPr="00D922AD">
        <w:rPr>
          <w:bCs/>
        </w:rPr>
        <w:t>Troškovi TV pretplate</w:t>
      </w:r>
      <w:r w:rsidR="007D0758" w:rsidRPr="00D922AD">
        <w:rPr>
          <w:bCs/>
        </w:rPr>
        <w:t xml:space="preserve"> (12.230,62 kn</w:t>
      </w:r>
      <w:r w:rsidR="00F53639" w:rsidRPr="00D922AD">
        <w:rPr>
          <w:bCs/>
        </w:rPr>
        <w:t xml:space="preserve">) </w:t>
      </w:r>
      <w:r w:rsidR="007D0758" w:rsidRPr="00D922AD">
        <w:rPr>
          <w:bCs/>
        </w:rPr>
        <w:t>– sukladno odluci odbora vjerovnika</w:t>
      </w:r>
    </w:p>
    <w:p w:rsidRDefault="007D0758" w:rsidP="0069150A" w:rsidR="007D0758" w:rsidRPr="00D922AD">
      <w:pPr>
        <w:pStyle w:val="Tijeloteksta"/>
        <w:numPr>
          <w:ilvl w:val="0"/>
          <w:numId w:val="15"/>
        </w:numPr>
        <w:tabs>
          <w:tab w:pos="0" w:val="left"/>
        </w:tabs>
        <w:rPr>
          <w:bCs/>
        </w:rPr>
      </w:pPr>
      <w:r w:rsidRPr="00D922AD">
        <w:rPr>
          <w:bCs/>
        </w:rPr>
        <w:t>Akontacija nagrade stečajnom upravitelju (290.000,00 kn) – zahtjev upućen stečajnom sucu</w:t>
      </w:r>
    </w:p>
    <w:p w:rsidRDefault="007D0758" w:rsidP="0069150A" w:rsidR="007D0758" w:rsidRPr="00D922AD">
      <w:pPr>
        <w:pStyle w:val="Tijeloteksta"/>
        <w:numPr>
          <w:ilvl w:val="0"/>
          <w:numId w:val="15"/>
        </w:numPr>
        <w:tabs>
          <w:tab w:pos="0" w:val="left"/>
        </w:tabs>
        <w:rPr>
          <w:bCs/>
        </w:rPr>
      </w:pPr>
      <w:r w:rsidRPr="00D922AD">
        <w:rPr>
          <w:bCs/>
        </w:rPr>
        <w:t>Održavanje oso</w:t>
      </w:r>
      <w:r w:rsidR="00D922AD">
        <w:rPr>
          <w:bCs/>
        </w:rPr>
        <w:t>bnog automobila u vlasništvu stečajnog</w:t>
      </w:r>
      <w:r w:rsidRPr="00D922AD">
        <w:rPr>
          <w:bCs/>
        </w:rPr>
        <w:t xml:space="preserve"> </w:t>
      </w:r>
      <w:r w:rsidR="00B91B34" w:rsidRPr="00D922AD">
        <w:rPr>
          <w:bCs/>
        </w:rPr>
        <w:t>u</w:t>
      </w:r>
      <w:r w:rsidRPr="00D922AD">
        <w:rPr>
          <w:bCs/>
        </w:rPr>
        <w:t>pravitelja (46.060,59 kn</w:t>
      </w:r>
      <w:r w:rsidR="00B91B34" w:rsidRPr="00D922AD">
        <w:rPr>
          <w:bCs/>
        </w:rPr>
        <w:t xml:space="preserve">) </w:t>
      </w:r>
      <w:r w:rsidRPr="00D922AD">
        <w:rPr>
          <w:bCs/>
        </w:rPr>
        <w:t>- dio od 44.290,89 kn prefakturiran i plaćen</w:t>
      </w:r>
    </w:p>
    <w:p w:rsidRDefault="007D0758" w:rsidP="0069150A" w:rsidR="007D0758" w:rsidRPr="00D922AD">
      <w:pPr>
        <w:pStyle w:val="Tijeloteksta"/>
        <w:numPr>
          <w:ilvl w:val="0"/>
          <w:numId w:val="15"/>
        </w:numPr>
        <w:tabs>
          <w:tab w:pos="0" w:val="left"/>
        </w:tabs>
        <w:rPr>
          <w:bCs/>
        </w:rPr>
      </w:pPr>
      <w:r w:rsidRPr="00D922AD">
        <w:rPr>
          <w:bCs/>
        </w:rPr>
        <w:t>Naknada za uporabu privatnog vozila (184.750,00 kn)</w:t>
      </w:r>
    </w:p>
    <w:p w:rsidRDefault="007D0758" w:rsidP="0069150A" w:rsidR="007D0758" w:rsidRPr="00D922AD">
      <w:pPr>
        <w:pStyle w:val="Tijeloteksta"/>
        <w:numPr>
          <w:ilvl w:val="0"/>
          <w:numId w:val="15"/>
        </w:numPr>
        <w:tabs>
          <w:tab w:pos="0" w:val="left"/>
        </w:tabs>
        <w:rPr>
          <w:bCs/>
        </w:rPr>
      </w:pPr>
      <w:r w:rsidRPr="00D922AD">
        <w:rPr>
          <w:bCs/>
        </w:rPr>
        <w:t>Troškovi s</w:t>
      </w:r>
      <w:r w:rsidR="00EE53AD" w:rsidRPr="00D922AD">
        <w:rPr>
          <w:bCs/>
        </w:rPr>
        <w:t>mještaja i dr. vezano uz službene puto</w:t>
      </w:r>
      <w:r w:rsidRPr="00D922AD">
        <w:rPr>
          <w:bCs/>
        </w:rPr>
        <w:t>ve (62.709,38 kn)</w:t>
      </w:r>
      <w:r w:rsidR="001E4300" w:rsidRPr="00D922AD">
        <w:rPr>
          <w:bCs/>
        </w:rPr>
        <w:t>.</w:t>
      </w:r>
    </w:p>
    <w:p w:rsidRDefault="00BF0949" w:rsidP="00DE2463" w:rsidR="004378A1" w:rsidRPr="00D922AD">
      <w:pPr>
        <w:pStyle w:val="Tijeloteksta"/>
        <w:tabs>
          <w:tab w:pos="0" w:val="left"/>
        </w:tabs>
        <w:spacing w:before="280"/>
        <w:rPr>
          <w:bCs/>
        </w:rPr>
      </w:pPr>
      <w:r w:rsidRPr="00D922AD">
        <w:rPr>
          <w:bCs/>
        </w:rPr>
        <w:tab/>
      </w:r>
      <w:r w:rsidR="00E60036" w:rsidRPr="00D922AD">
        <w:rPr>
          <w:bCs/>
        </w:rPr>
        <w:t>Stečajni upravitelj dalje ističe</w:t>
      </w:r>
      <w:r w:rsidR="00FD7201" w:rsidRPr="00D922AD">
        <w:rPr>
          <w:bCs/>
        </w:rPr>
        <w:t xml:space="preserve"> </w:t>
      </w:r>
      <w:r w:rsidR="004378A1" w:rsidRPr="00D922AD">
        <w:rPr>
          <w:bCs/>
        </w:rPr>
        <w:t>da je u odnosu na</w:t>
      </w:r>
      <w:r w:rsidRPr="00D922AD">
        <w:rPr>
          <w:bCs/>
        </w:rPr>
        <w:t xml:space="preserve"> troškov</w:t>
      </w:r>
      <w:r w:rsidR="00622F31" w:rsidRPr="00D922AD">
        <w:rPr>
          <w:bCs/>
        </w:rPr>
        <w:t>e</w:t>
      </w:r>
      <w:r w:rsidRPr="00D922AD">
        <w:rPr>
          <w:bCs/>
        </w:rPr>
        <w:t xml:space="preserve"> reprezentacije </w:t>
      </w:r>
      <w:r w:rsidR="00622F31" w:rsidRPr="00D922AD">
        <w:rPr>
          <w:bCs/>
        </w:rPr>
        <w:t xml:space="preserve">na dijelu računa </w:t>
      </w:r>
      <w:r w:rsidRPr="00D922AD">
        <w:rPr>
          <w:bCs/>
        </w:rPr>
        <w:t>propušteno napisati tko je od poslovnih partnera bi</w:t>
      </w:r>
      <w:r w:rsidR="00D922AD">
        <w:rPr>
          <w:bCs/>
        </w:rPr>
        <w:t>o</w:t>
      </w:r>
      <w:r w:rsidRPr="00D922AD">
        <w:rPr>
          <w:bCs/>
        </w:rPr>
        <w:t xml:space="preserve"> ugošćen, ali da je to samo formalni propust. Dio koji se odnosi na djelatnike Dalmacij</w:t>
      </w:r>
      <w:r w:rsidR="00622F31" w:rsidRPr="00D922AD">
        <w:rPr>
          <w:bCs/>
        </w:rPr>
        <w:t>a</w:t>
      </w:r>
      <w:r w:rsidR="0033179D" w:rsidRPr="00D922AD">
        <w:rPr>
          <w:bCs/>
        </w:rPr>
        <w:t xml:space="preserve">vina </w:t>
      </w:r>
      <w:r w:rsidRPr="00D922AD">
        <w:rPr>
          <w:bCs/>
        </w:rPr>
        <w:t>da se odnosi na plaćanje toplog obroka radnicima koji su morali cijeli dan provoditi na terenu prilikom opremanja maloprodajnih dućana koji su otvoreni tijekom stečaja</w:t>
      </w:r>
      <w:r w:rsidR="000576ED" w:rsidRPr="00D922AD">
        <w:rPr>
          <w:bCs/>
        </w:rPr>
        <w:t xml:space="preserve">, zaključno </w:t>
      </w:r>
      <w:r w:rsidR="004378A1" w:rsidRPr="00D922AD">
        <w:rPr>
          <w:bCs/>
        </w:rPr>
        <w:t>ističući:</w:t>
      </w:r>
    </w:p>
    <w:p w:rsidRDefault="00DE2463" w:rsidP="00DE2463" w:rsidR="004378A1" w:rsidRPr="00D922AD">
      <w:pPr>
        <w:pStyle w:val="Tijeloteksta"/>
        <w:tabs>
          <w:tab w:pos="0" w:val="left"/>
        </w:tabs>
        <w:spacing w:before="80"/>
        <w:rPr>
          <w:bCs/>
        </w:rPr>
      </w:pPr>
      <w:r w:rsidRPr="00D922AD">
        <w:rPr>
          <w:bCs/>
        </w:rPr>
        <w:tab/>
        <w:t xml:space="preserve">- </w:t>
      </w:r>
      <w:r w:rsidR="004378A1" w:rsidRPr="00D922AD">
        <w:rPr>
          <w:bCs/>
        </w:rPr>
        <w:t xml:space="preserve">da se kroz stečajni postupak ipak uspjelo sačuvati proizvodnju, </w:t>
      </w:r>
      <w:r w:rsidR="004378A1" w:rsidRPr="00D922AD">
        <w:rPr>
          <w:bCs/>
          <w:i/>
        </w:rPr>
        <w:t>brandove</w:t>
      </w:r>
      <w:r w:rsidR="004378A1" w:rsidRPr="00D922AD">
        <w:rPr>
          <w:bCs/>
        </w:rPr>
        <w:t xml:space="preserve"> i vinograde</w:t>
      </w:r>
    </w:p>
    <w:p w:rsidRDefault="00DE2463" w:rsidP="00DE2463" w:rsidR="00D83C5F" w:rsidRPr="00D922AD">
      <w:pPr>
        <w:pStyle w:val="Tijeloteksta"/>
        <w:tabs>
          <w:tab w:pos="0" w:val="left"/>
        </w:tabs>
        <w:spacing w:before="80"/>
        <w:rPr>
          <w:bCs/>
        </w:rPr>
      </w:pPr>
      <w:r w:rsidRPr="00D922AD">
        <w:rPr>
          <w:bCs/>
        </w:rPr>
        <w:tab/>
        <w:t xml:space="preserve">- </w:t>
      </w:r>
      <w:r w:rsidR="00D83C5F" w:rsidRPr="00D922AD">
        <w:rPr>
          <w:bCs/>
        </w:rPr>
        <w:t>da objektivni razlozi vremenskog produljenja stečaja i tržišni uvjeti nisu omogućili prodaju imovine za više od 100.000</w:t>
      </w:r>
      <w:r w:rsidR="00D922AD">
        <w:rPr>
          <w:bCs/>
        </w:rPr>
        <w:t>.000</w:t>
      </w:r>
      <w:r w:rsidR="00D83C5F" w:rsidRPr="00D922AD">
        <w:rPr>
          <w:bCs/>
        </w:rPr>
        <w:t>,00 kn, zbog čega vjerovnici prvog isplatnog reda da neće moći namiriti svoje tražbine</w:t>
      </w:r>
    </w:p>
    <w:p w:rsidRDefault="00DE2463" w:rsidP="00DE2463" w:rsidR="00D83C5F" w:rsidRPr="00D922AD">
      <w:pPr>
        <w:pStyle w:val="Tijeloteksta"/>
        <w:tabs>
          <w:tab w:pos="0" w:val="left"/>
        </w:tabs>
        <w:spacing w:before="80"/>
        <w:rPr>
          <w:bCs/>
        </w:rPr>
      </w:pPr>
      <w:r w:rsidRPr="00D922AD">
        <w:rPr>
          <w:bCs/>
        </w:rPr>
        <w:tab/>
        <w:t xml:space="preserve">- </w:t>
      </w:r>
      <w:r w:rsidR="00D83C5F" w:rsidRPr="00D922AD">
        <w:rPr>
          <w:bCs/>
        </w:rPr>
        <w:t>da će se sve obaveze stečajnog dužnika moći namiriti iz kupovnine i da će novi vlasnik nastaviti proizvodnju, zaposliti radnike, a što da je i glavni cilj ukupnog hrvatskog gospod</w:t>
      </w:r>
      <w:r w:rsidR="0033179D" w:rsidRPr="00D922AD">
        <w:rPr>
          <w:bCs/>
        </w:rPr>
        <w:t>a</w:t>
      </w:r>
      <w:r w:rsidR="00D83C5F" w:rsidRPr="00D922AD">
        <w:rPr>
          <w:bCs/>
        </w:rPr>
        <w:t>rstva</w:t>
      </w:r>
      <w:r w:rsidR="0033179D" w:rsidRPr="00D922AD">
        <w:rPr>
          <w:bCs/>
        </w:rPr>
        <w:t>.</w:t>
      </w:r>
    </w:p>
    <w:p w:rsidRDefault="0033179D" w:rsidP="00DE2463" w:rsidR="000072FD" w:rsidRPr="00D922AD">
      <w:pPr>
        <w:pStyle w:val="Tijeloteksta"/>
        <w:tabs>
          <w:tab w:pos="0" w:val="left"/>
        </w:tabs>
        <w:spacing w:before="240"/>
        <w:rPr>
          <w:bCs/>
        </w:rPr>
      </w:pPr>
      <w:r w:rsidRPr="00D922AD">
        <w:rPr>
          <w:bCs/>
        </w:rPr>
        <w:tab/>
        <w:t xml:space="preserve">U odnosu na nalog suda </w:t>
      </w:r>
      <w:r w:rsidR="00BD4D23" w:rsidRPr="00D922AD">
        <w:t>od 22. veljače 2016. godine</w:t>
      </w:r>
      <w:r w:rsidR="00BD4D23" w:rsidRPr="00D922AD">
        <w:rPr>
          <w:bCs/>
        </w:rPr>
        <w:t xml:space="preserve"> </w:t>
      </w:r>
      <w:r w:rsidRPr="00D922AD">
        <w:rPr>
          <w:bCs/>
        </w:rPr>
        <w:t xml:space="preserve">da se očituje </w:t>
      </w:r>
      <w:r w:rsidR="00BD4D23" w:rsidRPr="00D922AD">
        <w:rPr>
          <w:bCs/>
        </w:rPr>
        <w:t xml:space="preserve">i </w:t>
      </w:r>
      <w:r w:rsidRPr="00D922AD">
        <w:rPr>
          <w:bCs/>
        </w:rPr>
        <w:t>o postupanju u skladu s odlukom Skupštine vjerovnika od 30. studenog 2015. godine</w:t>
      </w:r>
      <w:r w:rsidR="00D922AD">
        <w:rPr>
          <w:bCs/>
        </w:rPr>
        <w:t>,</w:t>
      </w:r>
      <w:r w:rsidRPr="00D922AD">
        <w:rPr>
          <w:bCs/>
        </w:rPr>
        <w:t xml:space="preserve"> po kojoj će proizvodnja stečajnog dužnika prestati sa danom 30. studenog 2015. godine, a rad maloprodaje sa danom 15. siječnja 2016. godine</w:t>
      </w:r>
      <w:r w:rsidR="00D922AD">
        <w:rPr>
          <w:bCs/>
        </w:rPr>
        <w:t>,</w:t>
      </w:r>
      <w:r w:rsidRPr="00D922AD">
        <w:rPr>
          <w:bCs/>
        </w:rPr>
        <w:t xml:space="preserve"> stečajni upravitelj tek nejasno navodi da je naložio odjelu maloprodaje zatvaranje prodaje maloprodajnih mjesta i dostavlja dopis direktora prodaje od 10. ožujka 2016.</w:t>
      </w:r>
      <w:r w:rsidR="005D7481">
        <w:rPr>
          <w:bCs/>
        </w:rPr>
        <w:t xml:space="preserve"> godine</w:t>
      </w:r>
      <w:r w:rsidRPr="00D922AD">
        <w:rPr>
          <w:bCs/>
        </w:rPr>
        <w:t xml:space="preserve"> (list 5526-5527) o zatvorenim prodajnim objektima te planiranoj dinamici zatvaranja preostalih prodajnih objekata (iz kojeg nije vidljiv niti datum zatvaranja dijela objekata, a niti planirani datum zatvaranja preostalog dijela objekata) iz čega ovaj sud zaključuje da stečajni upravitelj nije </w:t>
      </w:r>
      <w:r w:rsidR="00635441" w:rsidRPr="00D922AD">
        <w:rPr>
          <w:bCs/>
        </w:rPr>
        <w:t>u postupio po odluci</w:t>
      </w:r>
      <w:r w:rsidRPr="00D922AD">
        <w:rPr>
          <w:bCs/>
        </w:rPr>
        <w:t xml:space="preserve"> skupštine vjerovnika</w:t>
      </w:r>
      <w:r w:rsidR="000072FD" w:rsidRPr="00D922AD">
        <w:rPr>
          <w:bCs/>
        </w:rPr>
        <w:t xml:space="preserve"> čij</w:t>
      </w:r>
      <w:r w:rsidR="00C24492" w:rsidRPr="00D922AD">
        <w:rPr>
          <w:bCs/>
        </w:rPr>
        <w:t>e donošenje je sam i predložio, a da u međuvremenu nije zatražio ni dobio suglasnost skupštine za drugačije postupanje.</w:t>
      </w:r>
    </w:p>
    <w:p w:rsidRDefault="000072FD" w:rsidP="00DE2463" w:rsidR="005D7481" w:rsidRPr="00D922AD">
      <w:pPr>
        <w:pStyle w:val="Tijeloteksta"/>
        <w:tabs>
          <w:tab w:pos="0" w:val="left"/>
        </w:tabs>
        <w:spacing w:before="240"/>
        <w:rPr>
          <w:bCs/>
        </w:rPr>
      </w:pPr>
      <w:r w:rsidRPr="00D922AD">
        <w:rPr>
          <w:bCs/>
        </w:rPr>
        <w:tab/>
        <w:t xml:space="preserve">Konačno, u odnosu na nalog suda da se očituje </w:t>
      </w:r>
      <w:r w:rsidR="00BD4D23" w:rsidRPr="00D922AD">
        <w:rPr>
          <w:bCs/>
        </w:rPr>
        <w:t xml:space="preserve">i </w:t>
      </w:r>
      <w:r w:rsidRPr="00D922AD">
        <w:rPr>
          <w:bCs/>
        </w:rPr>
        <w:t>o</w:t>
      </w:r>
      <w:r w:rsidR="00635441" w:rsidRPr="00D922AD">
        <w:rPr>
          <w:bCs/>
        </w:rPr>
        <w:t xml:space="preserve"> </w:t>
      </w:r>
      <w:r w:rsidRPr="00D922AD">
        <w:rPr>
          <w:bCs/>
        </w:rPr>
        <w:t>visini dospjelih, a neplaćenih i budućih predvidivih obveza stečajne mase (specificirano po vrstama obveza)</w:t>
      </w:r>
      <w:r w:rsidR="00654F14" w:rsidRPr="00D922AD">
        <w:rPr>
          <w:bCs/>
        </w:rPr>
        <w:t xml:space="preserve"> stečajni upravitelj u svom očitovanju ističe da dospjele obveze na dan 29. prosinca 2016. </w:t>
      </w:r>
      <w:r w:rsidR="005D7481">
        <w:rPr>
          <w:bCs/>
        </w:rPr>
        <w:t xml:space="preserve">godine </w:t>
      </w:r>
      <w:r w:rsidR="00654F14" w:rsidRPr="00D922AD">
        <w:rPr>
          <w:bCs/>
        </w:rPr>
        <w:t>iznose 67.805.486,04 kn, a predvidive obveze stečajne mase dodatnih 1.500.000,00 kn (arhiviranje dokumenata, plaće radnicima itd.).</w:t>
      </w:r>
    </w:p>
    <w:p w:rsidRDefault="00014DF9" w:rsidP="00DE2463" w:rsidR="00C32F36" w:rsidRPr="00D922AD">
      <w:pPr>
        <w:pStyle w:val="Tijeloteksta"/>
        <w:tabs>
          <w:tab w:pos="0" w:val="left"/>
        </w:tabs>
        <w:spacing w:before="240"/>
        <w:rPr>
          <w:bCs/>
        </w:rPr>
      </w:pPr>
      <w:r w:rsidRPr="00D922AD">
        <w:tab/>
      </w:r>
      <w:r w:rsidR="00F36CD3" w:rsidRPr="00D922AD">
        <w:t>Na temelju</w:t>
      </w:r>
      <w:r w:rsidR="00046B53" w:rsidRPr="00D922AD">
        <w:t xml:space="preserve"> očitovanja</w:t>
      </w:r>
      <w:r w:rsidR="00D10FE4" w:rsidRPr="00D922AD">
        <w:t xml:space="preserve"> stečajnog upravitelja </w:t>
      </w:r>
      <w:r w:rsidR="004B56B7" w:rsidRPr="00D922AD">
        <w:rPr>
          <w:bCs/>
        </w:rPr>
        <w:t xml:space="preserve">na </w:t>
      </w:r>
      <w:r w:rsidR="00046B53" w:rsidRPr="00D922AD">
        <w:rPr>
          <w:bCs/>
        </w:rPr>
        <w:t xml:space="preserve">nalaz </w:t>
      </w:r>
      <w:r w:rsidR="00046B53" w:rsidRPr="00D922AD">
        <w:t>i mišljenj</w:t>
      </w:r>
      <w:r w:rsidR="005D7481">
        <w:t>e</w:t>
      </w:r>
      <w:r w:rsidR="00046B53" w:rsidRPr="00D922AD">
        <w:t xml:space="preserve"> stalnog sudskog vještak</w:t>
      </w:r>
      <w:r w:rsidR="005675A0" w:rsidRPr="00D922AD">
        <w:t>a za knjigovodstvo i financije</w:t>
      </w:r>
      <w:r w:rsidR="004B56B7" w:rsidRPr="00D922AD">
        <w:rPr>
          <w:bCs/>
        </w:rPr>
        <w:t>,</w:t>
      </w:r>
      <w:r w:rsidR="00BD4D23" w:rsidRPr="00D922AD">
        <w:rPr>
          <w:bCs/>
        </w:rPr>
        <w:t xml:space="preserve"> </w:t>
      </w:r>
      <w:r w:rsidR="00D10FE4" w:rsidRPr="00D922AD">
        <w:rPr>
          <w:bCs/>
        </w:rPr>
        <w:t xml:space="preserve">kao i </w:t>
      </w:r>
      <w:r w:rsidR="00046B53" w:rsidRPr="00D922AD">
        <w:rPr>
          <w:bCs/>
        </w:rPr>
        <w:t xml:space="preserve">uvidom u dokumentaciju </w:t>
      </w:r>
      <w:r w:rsidR="00654F14" w:rsidRPr="00D922AD">
        <w:rPr>
          <w:bCs/>
        </w:rPr>
        <w:t>priloženu spisu</w:t>
      </w:r>
      <w:r w:rsidR="00046B53" w:rsidRPr="00D922AD">
        <w:rPr>
          <w:bCs/>
        </w:rPr>
        <w:t>, ovaj sud utvrđuje</w:t>
      </w:r>
      <w:r w:rsidR="00CD3A2D" w:rsidRPr="00D922AD">
        <w:rPr>
          <w:bCs/>
        </w:rPr>
        <w:t xml:space="preserve"> da stečajni upravitelj nije </w:t>
      </w:r>
      <w:r w:rsidR="00E60596" w:rsidRPr="00D922AD">
        <w:rPr>
          <w:bCs/>
        </w:rPr>
        <w:t>valjano pobi</w:t>
      </w:r>
      <w:r w:rsidR="00635441" w:rsidRPr="00D922AD">
        <w:rPr>
          <w:bCs/>
        </w:rPr>
        <w:t>o</w:t>
      </w:r>
      <w:r w:rsidR="00E60596" w:rsidRPr="00D922AD">
        <w:rPr>
          <w:bCs/>
        </w:rPr>
        <w:t xml:space="preserve"> ispravnost</w:t>
      </w:r>
      <w:r w:rsidR="00635441" w:rsidRPr="00D922AD">
        <w:rPr>
          <w:bCs/>
        </w:rPr>
        <w:t xml:space="preserve"> nalaza i</w:t>
      </w:r>
      <w:r w:rsidR="00E60596" w:rsidRPr="00D922AD">
        <w:rPr>
          <w:bCs/>
        </w:rPr>
        <w:t xml:space="preserve"> mišljenja stalnog sudskog vještaka</w:t>
      </w:r>
      <w:r w:rsidR="00FD7201" w:rsidRPr="00D922AD">
        <w:rPr>
          <w:bCs/>
        </w:rPr>
        <w:t xml:space="preserve"> Jere Brkana.</w:t>
      </w:r>
    </w:p>
    <w:p w:rsidRDefault="00EB559B" w:rsidP="00DE2463" w:rsidR="00C32F36" w:rsidRPr="00D922AD">
      <w:pPr>
        <w:pStyle w:val="Tijeloteksta"/>
        <w:tabs>
          <w:tab w:pos="0" w:val="left"/>
        </w:tabs>
        <w:spacing w:before="240"/>
      </w:pPr>
      <w:r w:rsidRPr="00D922AD">
        <w:rPr>
          <w:bCs/>
        </w:rPr>
        <w:tab/>
      </w:r>
      <w:r w:rsidR="00FD7201" w:rsidRPr="00D922AD">
        <w:t>Naime, u</w:t>
      </w:r>
      <w:r w:rsidRPr="00D922AD">
        <w:t xml:space="preserve"> razdoblju od otvaranja stečaja (10.</w:t>
      </w:r>
      <w:r w:rsidR="005D7481">
        <w:t xml:space="preserve"> svibnja 2012. godine)</w:t>
      </w:r>
      <w:r w:rsidRPr="00D922AD">
        <w:t xml:space="preserve"> do 31.</w:t>
      </w:r>
      <w:r w:rsidR="00654F14" w:rsidRPr="00D922AD">
        <w:t xml:space="preserve"> prosinca 2015. godine</w:t>
      </w:r>
      <w:r w:rsidRPr="00D922AD">
        <w:t xml:space="preserve"> stečajni dužnik </w:t>
      </w:r>
      <w:r w:rsidR="00654F14" w:rsidRPr="00D922AD">
        <w:t>t</w:t>
      </w:r>
      <w:r w:rsidR="00596E6B" w:rsidRPr="00D922AD">
        <w:t>erećen</w:t>
      </w:r>
      <w:r w:rsidR="00635441" w:rsidRPr="00D922AD">
        <w:t xml:space="preserve"> </w:t>
      </w:r>
      <w:r w:rsidR="00BD4D23" w:rsidRPr="00D922AD">
        <w:t xml:space="preserve">je </w:t>
      </w:r>
      <w:r w:rsidRPr="00D922AD">
        <w:t>troškovima u ukupnom iznosu od 772.200,97 kn</w:t>
      </w:r>
      <w:r w:rsidR="00005F44" w:rsidRPr="00D922AD">
        <w:t xml:space="preserve"> (netto nagrada za rad stečajnom upravitelju u iznosu 290.000,00 kn i stvarni troškovi u iznosu od  482.200,97</w:t>
      </w:r>
      <w:r w:rsidR="00C24492" w:rsidRPr="00D922AD">
        <w:t xml:space="preserve"> </w:t>
      </w:r>
      <w:r w:rsidR="00005F44" w:rsidRPr="00D922AD">
        <w:t>kn)</w:t>
      </w:r>
      <w:r w:rsidRPr="00D922AD">
        <w:t xml:space="preserve">, a koji troškovi </w:t>
      </w:r>
      <w:r w:rsidR="00596E6B" w:rsidRPr="00D922AD">
        <w:t xml:space="preserve">su </w:t>
      </w:r>
      <w:r w:rsidRPr="00D922AD">
        <w:t>direktno vezani uz r</w:t>
      </w:r>
      <w:r w:rsidR="0038740D" w:rsidRPr="00D922AD">
        <w:t>ad stečajnog upravitelja</w:t>
      </w:r>
      <w:r w:rsidR="00005F44" w:rsidRPr="00D922AD">
        <w:t xml:space="preserve">, a da za to </w:t>
      </w:r>
      <w:r w:rsidR="00810ED3" w:rsidRPr="00D922AD">
        <w:t>n</w:t>
      </w:r>
      <w:r w:rsidR="00596E6B" w:rsidRPr="00D922AD">
        <w:t>isu postojal</w:t>
      </w:r>
      <w:r w:rsidR="005D7481">
        <w:t>e</w:t>
      </w:r>
      <w:r w:rsidR="00596E6B" w:rsidRPr="00D922AD">
        <w:t xml:space="preserve"> adekvatne zakonske</w:t>
      </w:r>
      <w:r w:rsidR="00810ED3" w:rsidRPr="00D922AD">
        <w:t xml:space="preserve"> pretpostavke.</w:t>
      </w:r>
    </w:p>
    <w:p w:rsidRDefault="00643A2C" w:rsidP="00DE2463" w:rsidR="00EB559B" w:rsidRPr="00D922AD">
      <w:pPr>
        <w:spacing w:before="240"/>
        <w:rPr>
          <w:rFonts w:cs="Times New Roman" w:hAnsi="Times New Roman" w:ascii="Times New Roman"/>
          <w:sz w:val="24"/>
          <w:szCs w:val="24"/>
          <w:lang w:val="hr-HR"/>
        </w:rPr>
      </w:pPr>
      <w:r w:rsidRPr="00D922AD">
        <w:rPr>
          <w:rFonts w:cs="Times New Roman" w:hAnsi="Times New Roman" w:ascii="Times New Roman"/>
          <w:sz w:val="24"/>
          <w:szCs w:val="24"/>
          <w:lang w:val="hr-HR"/>
        </w:rPr>
        <w:lastRenderedPageBreak/>
        <w:tab/>
      </w:r>
      <w:r w:rsidR="00BD4D23" w:rsidRPr="00D922AD">
        <w:rPr>
          <w:rFonts w:cs="Times New Roman" w:hAnsi="Times New Roman" w:ascii="Times New Roman"/>
          <w:sz w:val="24"/>
          <w:szCs w:val="24"/>
          <w:lang w:val="hr-HR"/>
        </w:rPr>
        <w:t>O</w:t>
      </w:r>
      <w:r w:rsidRPr="00D922AD">
        <w:rPr>
          <w:rFonts w:cs="Times New Roman" w:hAnsi="Times New Roman" w:ascii="Times New Roman"/>
          <w:sz w:val="24"/>
          <w:szCs w:val="24"/>
          <w:lang w:val="hr-HR"/>
        </w:rPr>
        <w:t>vaj sud je rješenjem od 11.</w:t>
      </w:r>
      <w:r w:rsidR="006B7F22" w:rsidRPr="00D922AD">
        <w:rPr>
          <w:rFonts w:cs="Times New Roman" w:hAnsi="Times New Roman" w:ascii="Times New Roman"/>
          <w:sz w:val="24"/>
          <w:szCs w:val="24"/>
          <w:lang w:val="hr-HR"/>
        </w:rPr>
        <w:t xml:space="preserve"> </w:t>
      </w:r>
      <w:r w:rsidRPr="00D922AD">
        <w:rPr>
          <w:rFonts w:cs="Times New Roman" w:hAnsi="Times New Roman" w:ascii="Times New Roman"/>
          <w:sz w:val="24"/>
          <w:szCs w:val="24"/>
          <w:lang w:val="hr-HR"/>
        </w:rPr>
        <w:t>lipnja 2012.</w:t>
      </w:r>
      <w:r w:rsidR="00FD7201" w:rsidRPr="00D922AD">
        <w:rPr>
          <w:rFonts w:cs="Times New Roman" w:hAnsi="Times New Roman" w:ascii="Times New Roman"/>
          <w:sz w:val="24"/>
          <w:szCs w:val="24"/>
          <w:lang w:val="hr-HR"/>
        </w:rPr>
        <w:t xml:space="preserve"> </w:t>
      </w:r>
      <w:r w:rsidRPr="00D922AD">
        <w:rPr>
          <w:rFonts w:cs="Times New Roman" w:hAnsi="Times New Roman" w:ascii="Times New Roman"/>
          <w:sz w:val="24"/>
          <w:szCs w:val="24"/>
          <w:lang w:val="hr-HR"/>
        </w:rPr>
        <w:t>godine</w:t>
      </w:r>
      <w:r w:rsidR="00556A6C" w:rsidRPr="00D922AD">
        <w:rPr>
          <w:rFonts w:cs="Times New Roman" w:hAnsi="Times New Roman" w:ascii="Times New Roman"/>
          <w:sz w:val="24"/>
          <w:szCs w:val="24"/>
          <w:lang w:val="hr-HR"/>
        </w:rPr>
        <w:t xml:space="preserve"> stečajnom upravitelju </w:t>
      </w:r>
      <w:r w:rsidRPr="00D922AD">
        <w:rPr>
          <w:rFonts w:cs="Times New Roman" w:hAnsi="Times New Roman" w:ascii="Times New Roman"/>
          <w:sz w:val="24"/>
          <w:szCs w:val="24"/>
          <w:lang w:val="hr-HR"/>
        </w:rPr>
        <w:t>tek odobrio jednokratnu isplatu nagrade u iznosu od 5.000,00 kn</w:t>
      </w:r>
      <w:r w:rsidR="00B15CDD" w:rsidRPr="00D922AD">
        <w:rPr>
          <w:rFonts w:cs="Times New Roman" w:hAnsi="Times New Roman" w:ascii="Times New Roman"/>
          <w:sz w:val="24"/>
          <w:szCs w:val="24"/>
          <w:lang w:val="hr-HR"/>
        </w:rPr>
        <w:t xml:space="preserve"> netto, a</w:t>
      </w:r>
      <w:r w:rsidR="00F80D88" w:rsidRPr="00D922AD">
        <w:rPr>
          <w:rFonts w:cs="Times New Roman" w:hAnsi="Times New Roman" w:ascii="Times New Roman"/>
          <w:sz w:val="24"/>
          <w:szCs w:val="24"/>
          <w:lang w:val="hr-HR"/>
        </w:rPr>
        <w:t xml:space="preserve"> </w:t>
      </w:r>
      <w:r w:rsidR="00EB559B" w:rsidRPr="00D922AD">
        <w:rPr>
          <w:rFonts w:cs="Times New Roman" w:hAnsi="Times New Roman" w:ascii="Times New Roman"/>
          <w:sz w:val="24"/>
          <w:szCs w:val="24"/>
          <w:lang w:val="hr-HR"/>
        </w:rPr>
        <w:t xml:space="preserve">za obavljanje poslova u svojstvu </w:t>
      </w:r>
      <w:r w:rsidR="005D7481">
        <w:rPr>
          <w:rFonts w:cs="Times New Roman" w:hAnsi="Times New Roman" w:ascii="Times New Roman"/>
          <w:sz w:val="24"/>
          <w:szCs w:val="24"/>
          <w:lang w:val="hr-HR"/>
        </w:rPr>
        <w:t>privremenog stečajnog upravitel</w:t>
      </w:r>
      <w:r w:rsidR="00EB559B" w:rsidRPr="00D922AD">
        <w:rPr>
          <w:rFonts w:cs="Times New Roman" w:hAnsi="Times New Roman" w:ascii="Times New Roman"/>
          <w:sz w:val="24"/>
          <w:szCs w:val="24"/>
          <w:lang w:val="hr-HR"/>
        </w:rPr>
        <w:t>ja</w:t>
      </w:r>
      <w:r w:rsidR="005D7481">
        <w:rPr>
          <w:rFonts w:cs="Times New Roman" w:hAnsi="Times New Roman" w:ascii="Times New Roman"/>
          <w:sz w:val="24"/>
          <w:szCs w:val="24"/>
          <w:lang w:val="hr-HR"/>
        </w:rPr>
        <w:t>,</w:t>
      </w:r>
      <w:r w:rsidR="00EB559B" w:rsidRPr="00D922AD">
        <w:rPr>
          <w:rFonts w:cs="Times New Roman" w:hAnsi="Times New Roman" w:ascii="Times New Roman"/>
          <w:sz w:val="24"/>
          <w:szCs w:val="24"/>
          <w:lang w:val="hr-HR"/>
        </w:rPr>
        <w:t xml:space="preserve"> </w:t>
      </w:r>
      <w:r w:rsidR="00654F14" w:rsidRPr="00D922AD">
        <w:rPr>
          <w:rFonts w:cs="Times New Roman" w:hAnsi="Times New Roman" w:ascii="Times New Roman"/>
          <w:sz w:val="24"/>
          <w:szCs w:val="24"/>
          <w:lang w:val="hr-HR"/>
        </w:rPr>
        <w:t>kao i</w:t>
      </w:r>
      <w:r w:rsidRPr="00D922AD">
        <w:rPr>
          <w:rFonts w:cs="Times New Roman" w:hAnsi="Times New Roman" w:ascii="Times New Roman"/>
          <w:sz w:val="24"/>
          <w:szCs w:val="24"/>
          <w:lang w:val="hr-HR"/>
        </w:rPr>
        <w:t xml:space="preserve"> naknadu </w:t>
      </w:r>
      <w:r w:rsidR="005D7481">
        <w:rPr>
          <w:rFonts w:cs="Times New Roman" w:hAnsi="Times New Roman" w:ascii="Times New Roman"/>
          <w:sz w:val="24"/>
          <w:szCs w:val="24"/>
          <w:lang w:val="hr-HR"/>
        </w:rPr>
        <w:t>na ime st</w:t>
      </w:r>
      <w:r w:rsidR="00EB559B" w:rsidRPr="00D922AD">
        <w:rPr>
          <w:rFonts w:cs="Times New Roman" w:hAnsi="Times New Roman" w:ascii="Times New Roman"/>
          <w:sz w:val="24"/>
          <w:szCs w:val="24"/>
          <w:lang w:val="hr-HR"/>
        </w:rPr>
        <w:t xml:space="preserve">varnih troškova (službenog puta) u </w:t>
      </w:r>
      <w:r w:rsidR="00B15CDD" w:rsidRPr="00D922AD">
        <w:rPr>
          <w:rFonts w:cs="Times New Roman" w:hAnsi="Times New Roman" w:ascii="Times New Roman"/>
          <w:sz w:val="24"/>
          <w:szCs w:val="24"/>
          <w:lang w:val="hr-HR"/>
        </w:rPr>
        <w:t xml:space="preserve">ukupnom </w:t>
      </w:r>
      <w:r w:rsidR="00EB559B" w:rsidRPr="00D922AD">
        <w:rPr>
          <w:rFonts w:cs="Times New Roman" w:hAnsi="Times New Roman" w:ascii="Times New Roman"/>
          <w:sz w:val="24"/>
          <w:szCs w:val="24"/>
          <w:lang w:val="hr-HR"/>
        </w:rPr>
        <w:t>iznosu od 9.488,00 kn.</w:t>
      </w:r>
      <w:r w:rsidR="00AA38B3" w:rsidRPr="00D922AD">
        <w:rPr>
          <w:rFonts w:cs="Times New Roman" w:hAnsi="Times New Roman" w:ascii="Times New Roman"/>
          <w:bCs/>
          <w:sz w:val="24"/>
          <w:szCs w:val="24"/>
          <w:lang w:val="hr-HR"/>
        </w:rPr>
        <w:t xml:space="preserve"> Naknadno pozivanje (u očitovanju) </w:t>
      </w:r>
      <w:r w:rsidR="00AA38B3" w:rsidRPr="00D922AD">
        <w:rPr>
          <w:rFonts w:cs="Times New Roman" w:hAnsi="Times New Roman" w:ascii="Times New Roman"/>
          <w:sz w:val="24"/>
          <w:szCs w:val="24"/>
          <w:lang w:val="hr-HR"/>
        </w:rPr>
        <w:t xml:space="preserve">stečajnog upravitelja </w:t>
      </w:r>
      <w:r w:rsidR="00AA38B3" w:rsidRPr="00D922AD">
        <w:rPr>
          <w:rFonts w:cs="Times New Roman" w:hAnsi="Times New Roman" w:ascii="Times New Roman"/>
          <w:bCs/>
          <w:sz w:val="24"/>
          <w:szCs w:val="24"/>
          <w:lang w:val="hr-HR"/>
        </w:rPr>
        <w:t>na navodni dogovor sa stečajnim sucem po kojemu se isplaćene nagrade za rad stečajnog upravitelja imaju smatrati kao akontacija te da će se nakon prodaje imovine steč</w:t>
      </w:r>
      <w:r w:rsidR="00F2050F" w:rsidRPr="00D922AD">
        <w:rPr>
          <w:rFonts w:cs="Times New Roman" w:hAnsi="Times New Roman" w:ascii="Times New Roman"/>
          <w:bCs/>
          <w:sz w:val="24"/>
          <w:szCs w:val="24"/>
          <w:lang w:val="hr-HR"/>
        </w:rPr>
        <w:t>ajnog dužnika i pravomoćnosti r</w:t>
      </w:r>
      <w:r w:rsidR="00AA38B3" w:rsidRPr="00D922AD">
        <w:rPr>
          <w:rFonts w:cs="Times New Roman" w:hAnsi="Times New Roman" w:ascii="Times New Roman"/>
          <w:bCs/>
          <w:sz w:val="24"/>
          <w:szCs w:val="24"/>
          <w:lang w:val="hr-HR"/>
        </w:rPr>
        <w:t>ješenja o dosudi utvrditi kolik</w:t>
      </w:r>
      <w:r w:rsidR="00F2050F" w:rsidRPr="00D922AD">
        <w:rPr>
          <w:rFonts w:cs="Times New Roman" w:hAnsi="Times New Roman" w:ascii="Times New Roman"/>
          <w:bCs/>
          <w:sz w:val="24"/>
          <w:szCs w:val="24"/>
          <w:lang w:val="hr-HR"/>
        </w:rPr>
        <w:t>o</w:t>
      </w:r>
      <w:r w:rsidR="005D7481">
        <w:rPr>
          <w:rFonts w:cs="Times New Roman" w:hAnsi="Times New Roman" w:ascii="Times New Roman"/>
          <w:bCs/>
          <w:sz w:val="24"/>
          <w:szCs w:val="24"/>
          <w:lang w:val="hr-HR"/>
        </w:rPr>
        <w:t xml:space="preserve"> iznosi</w:t>
      </w:r>
      <w:r w:rsidR="00AA38B3" w:rsidRPr="00D922AD">
        <w:rPr>
          <w:rFonts w:cs="Times New Roman" w:hAnsi="Times New Roman" w:ascii="Times New Roman"/>
          <w:bCs/>
          <w:sz w:val="24"/>
          <w:szCs w:val="24"/>
          <w:lang w:val="hr-HR"/>
        </w:rPr>
        <w:t xml:space="preserve"> </w:t>
      </w:r>
      <w:r w:rsidR="00EF58CE" w:rsidRPr="00D922AD">
        <w:rPr>
          <w:rFonts w:cs="Times New Roman" w:hAnsi="Times New Roman" w:ascii="Times New Roman"/>
          <w:bCs/>
          <w:sz w:val="24"/>
          <w:szCs w:val="24"/>
          <w:lang w:val="hr-HR"/>
        </w:rPr>
        <w:t>opravdana nagrada</w:t>
      </w:r>
      <w:r w:rsidR="00AA38B3" w:rsidRPr="00D922AD">
        <w:rPr>
          <w:rFonts w:cs="Times New Roman" w:hAnsi="Times New Roman" w:ascii="Times New Roman"/>
          <w:bCs/>
          <w:sz w:val="24"/>
          <w:szCs w:val="24"/>
          <w:lang w:val="hr-HR"/>
        </w:rPr>
        <w:t>, ovaj sud ocjenjuje nevjerodostojnim i neprihvatljivim</w:t>
      </w:r>
      <w:r w:rsidR="00AA38B3" w:rsidRPr="00D922AD">
        <w:rPr>
          <w:rFonts w:cs="Times New Roman" w:hAnsi="Times New Roman" w:ascii="Times New Roman"/>
          <w:sz w:val="24"/>
          <w:szCs w:val="24"/>
          <w:lang w:val="hr-HR"/>
        </w:rPr>
        <w:t xml:space="preserve">. </w:t>
      </w:r>
    </w:p>
    <w:p w:rsidRDefault="00C63D10" w:rsidP="00DE2463" w:rsidR="00B60075" w:rsidRPr="00D922AD">
      <w:pPr>
        <w:spacing w:before="240"/>
        <w:rPr>
          <w:color w:val="333333"/>
          <w:lang w:val="hr-HR"/>
        </w:rPr>
      </w:pPr>
      <w:r w:rsidRPr="00D922AD">
        <w:rPr>
          <w:rFonts w:cs="Times New Roman" w:hAnsi="Times New Roman" w:ascii="Times New Roman"/>
          <w:sz w:val="24"/>
          <w:szCs w:val="24"/>
          <w:lang w:val="hr-HR"/>
        </w:rPr>
        <w:tab/>
      </w:r>
      <w:r w:rsidR="003D31F7" w:rsidRPr="00D922AD">
        <w:rPr>
          <w:rFonts w:cs="Times New Roman" w:hAnsi="Times New Roman" w:ascii="Times New Roman"/>
          <w:bCs/>
          <w:sz w:val="24"/>
          <w:szCs w:val="24"/>
          <w:lang w:val="hr-HR"/>
        </w:rPr>
        <w:t>Jednako tako</w:t>
      </w:r>
      <w:r w:rsidR="00654F14" w:rsidRPr="00D922AD">
        <w:rPr>
          <w:rFonts w:cs="Times New Roman" w:hAnsi="Times New Roman" w:ascii="Times New Roman"/>
          <w:bCs/>
          <w:sz w:val="24"/>
          <w:szCs w:val="24"/>
          <w:lang w:val="hr-HR"/>
        </w:rPr>
        <w:t>,</w:t>
      </w:r>
      <w:r w:rsidR="00FD7201" w:rsidRPr="00D922AD">
        <w:rPr>
          <w:rFonts w:cs="Times New Roman" w:hAnsi="Times New Roman" w:ascii="Times New Roman"/>
          <w:bCs/>
          <w:sz w:val="24"/>
          <w:szCs w:val="24"/>
          <w:lang w:val="hr-HR"/>
        </w:rPr>
        <w:t xml:space="preserve"> </w:t>
      </w:r>
      <w:r w:rsidR="00B60075" w:rsidRPr="00D922AD">
        <w:rPr>
          <w:rFonts w:cs="Times New Roman" w:hAnsi="Times New Roman" w:ascii="Times New Roman"/>
          <w:bCs/>
          <w:sz w:val="24"/>
          <w:szCs w:val="24"/>
          <w:lang w:val="hr-HR"/>
        </w:rPr>
        <w:t xml:space="preserve">ovaj sud smatra neprihvatljivim i obrazloženje </w:t>
      </w:r>
      <w:r w:rsidR="00B60075" w:rsidRPr="00D922AD">
        <w:rPr>
          <w:rFonts w:cs="Times New Roman" w:hAnsi="Times New Roman" w:ascii="Times New Roman"/>
          <w:sz w:val="24"/>
          <w:szCs w:val="24"/>
          <w:lang w:val="hr-HR"/>
        </w:rPr>
        <w:t xml:space="preserve">stečajnog upravitelja </w:t>
      </w:r>
      <w:r w:rsidR="005D7481">
        <w:rPr>
          <w:rFonts w:cs="Times New Roman" w:hAnsi="Times New Roman" w:ascii="Times New Roman"/>
          <w:bCs/>
          <w:sz w:val="24"/>
          <w:szCs w:val="24"/>
          <w:lang w:val="hr-HR"/>
        </w:rPr>
        <w:t>po kojem</w:t>
      </w:r>
      <w:r w:rsidR="0049667E" w:rsidRPr="00D922AD">
        <w:rPr>
          <w:rFonts w:cs="Times New Roman" w:hAnsi="Times New Roman" w:ascii="Times New Roman"/>
          <w:bCs/>
          <w:sz w:val="24"/>
          <w:szCs w:val="24"/>
          <w:lang w:val="hr-HR"/>
        </w:rPr>
        <w:t xml:space="preserve"> </w:t>
      </w:r>
      <w:r w:rsidR="00B60075" w:rsidRPr="00D922AD">
        <w:rPr>
          <w:rFonts w:cs="Times New Roman" w:hAnsi="Times New Roman" w:ascii="Times New Roman"/>
          <w:bCs/>
          <w:sz w:val="24"/>
          <w:szCs w:val="24"/>
          <w:lang w:val="hr-HR"/>
        </w:rPr>
        <w:t>odlukom odbora vjerovnika opravdava plaćanje njegovih stvarnih troškova</w:t>
      </w:r>
      <w:r w:rsidR="00654F14" w:rsidRPr="00D922AD">
        <w:rPr>
          <w:rFonts w:cs="Times New Roman" w:hAnsi="Times New Roman" w:ascii="Times New Roman"/>
          <w:bCs/>
          <w:sz w:val="24"/>
          <w:szCs w:val="24"/>
          <w:lang w:val="hr-HR"/>
        </w:rPr>
        <w:t xml:space="preserve"> (najam stana - 112.000</w:t>
      </w:r>
      <w:r w:rsidR="0049667E" w:rsidRPr="00D922AD">
        <w:rPr>
          <w:rFonts w:cs="Times New Roman" w:hAnsi="Times New Roman" w:ascii="Times New Roman"/>
          <w:bCs/>
          <w:sz w:val="24"/>
          <w:szCs w:val="24"/>
          <w:lang w:val="hr-HR"/>
        </w:rPr>
        <w:t>,00 kn, režijski troškovi stana - 3</w:t>
      </w:r>
      <w:r w:rsidR="00654F14" w:rsidRPr="00D922AD">
        <w:rPr>
          <w:rFonts w:cs="Times New Roman" w:hAnsi="Times New Roman" w:ascii="Times New Roman"/>
          <w:bCs/>
          <w:sz w:val="24"/>
          <w:szCs w:val="24"/>
          <w:lang w:val="hr-HR"/>
        </w:rPr>
        <w:t>0.537,33 kn, troškovi TV pretplate</w:t>
      </w:r>
      <w:r w:rsidR="0049667E" w:rsidRPr="00D922AD">
        <w:rPr>
          <w:rFonts w:cs="Times New Roman" w:hAnsi="Times New Roman" w:ascii="Times New Roman"/>
          <w:bCs/>
          <w:sz w:val="24"/>
          <w:szCs w:val="24"/>
          <w:lang w:val="hr-HR"/>
        </w:rPr>
        <w:t xml:space="preserve"> -12.230,62 kn)</w:t>
      </w:r>
      <w:r w:rsidR="003D3220" w:rsidRPr="00D922AD">
        <w:rPr>
          <w:rFonts w:cs="Times New Roman" w:hAnsi="Times New Roman" w:ascii="Times New Roman"/>
          <w:bCs/>
          <w:sz w:val="24"/>
          <w:szCs w:val="24"/>
          <w:lang w:val="hr-HR"/>
        </w:rPr>
        <w:t>, a na račun stečajnog d</w:t>
      </w:r>
      <w:r w:rsidR="00B60075" w:rsidRPr="00D922AD">
        <w:rPr>
          <w:rFonts w:cs="Times New Roman" w:hAnsi="Times New Roman" w:ascii="Times New Roman"/>
          <w:bCs/>
          <w:sz w:val="24"/>
          <w:szCs w:val="24"/>
          <w:lang w:val="hr-HR"/>
        </w:rPr>
        <w:t>užnika, jer sukladno</w:t>
      </w:r>
      <w:r w:rsidR="00FD7201" w:rsidRPr="00D922AD">
        <w:rPr>
          <w:rFonts w:cs="Times New Roman" w:hAnsi="Times New Roman" w:ascii="Times New Roman"/>
          <w:bCs/>
          <w:sz w:val="24"/>
          <w:szCs w:val="24"/>
          <w:lang w:val="hr-HR"/>
        </w:rPr>
        <w:t xml:space="preserve"> </w:t>
      </w:r>
      <w:r w:rsidR="00633BF2" w:rsidRPr="00D922AD">
        <w:rPr>
          <w:rFonts w:cs="Times New Roman" w:hAnsi="Times New Roman" w:ascii="Times New Roman"/>
          <w:sz w:val="24"/>
          <w:szCs w:val="24"/>
          <w:lang w:val="hr-HR"/>
        </w:rPr>
        <w:t>č</w:t>
      </w:r>
      <w:r w:rsidR="00B60075" w:rsidRPr="00D922AD">
        <w:rPr>
          <w:rFonts w:cs="Times New Roman" w:hAnsi="Times New Roman" w:ascii="Times New Roman"/>
          <w:sz w:val="24"/>
          <w:szCs w:val="24"/>
          <w:lang w:val="hr-HR"/>
        </w:rPr>
        <w:t>l</w:t>
      </w:r>
      <w:r w:rsidR="00654F14" w:rsidRPr="00D922AD">
        <w:rPr>
          <w:rFonts w:cs="Times New Roman" w:hAnsi="Times New Roman" w:ascii="Times New Roman"/>
          <w:sz w:val="24"/>
          <w:szCs w:val="24"/>
          <w:lang w:val="hr-HR"/>
        </w:rPr>
        <w:t>.</w:t>
      </w:r>
      <w:r w:rsidR="00B60075" w:rsidRPr="00D922AD">
        <w:rPr>
          <w:rFonts w:cs="Times New Roman" w:hAnsi="Times New Roman" w:ascii="Times New Roman"/>
          <w:sz w:val="24"/>
          <w:szCs w:val="24"/>
          <w:lang w:val="hr-HR"/>
        </w:rPr>
        <w:t xml:space="preserve"> 29.</w:t>
      </w:r>
      <w:r w:rsidR="00904F26" w:rsidRPr="00D922AD">
        <w:rPr>
          <w:rFonts w:cs="Times New Roman" w:hAnsi="Times New Roman" w:ascii="Times New Roman"/>
          <w:sz w:val="24"/>
          <w:szCs w:val="24"/>
          <w:lang w:val="hr-HR"/>
        </w:rPr>
        <w:t xml:space="preserve"> </w:t>
      </w:r>
      <w:r w:rsidR="00633BF2" w:rsidRPr="00D922AD">
        <w:rPr>
          <w:rFonts w:cs="Times New Roman" w:hAnsi="Times New Roman" w:ascii="Times New Roman"/>
          <w:sz w:val="24"/>
          <w:szCs w:val="24"/>
          <w:lang w:val="hr-HR"/>
        </w:rPr>
        <w:t>s</w:t>
      </w:r>
      <w:r w:rsidR="0049667E" w:rsidRPr="00D922AD">
        <w:rPr>
          <w:rFonts w:cs="Times New Roman" w:hAnsi="Times New Roman" w:ascii="Times New Roman"/>
          <w:sz w:val="24"/>
          <w:szCs w:val="24"/>
          <w:lang w:val="hr-HR"/>
        </w:rPr>
        <w:t>t.</w:t>
      </w:r>
      <w:r w:rsidR="00904F26" w:rsidRPr="00D922AD">
        <w:rPr>
          <w:rFonts w:cs="Times New Roman" w:hAnsi="Times New Roman" w:ascii="Times New Roman"/>
          <w:sz w:val="24"/>
          <w:szCs w:val="24"/>
          <w:lang w:val="hr-HR"/>
        </w:rPr>
        <w:t xml:space="preserve"> </w:t>
      </w:r>
      <w:r w:rsidR="0049667E" w:rsidRPr="00D922AD">
        <w:rPr>
          <w:rFonts w:cs="Times New Roman" w:hAnsi="Times New Roman" w:ascii="Times New Roman"/>
          <w:sz w:val="24"/>
          <w:szCs w:val="24"/>
          <w:lang w:val="hr-HR"/>
        </w:rPr>
        <w:t>3</w:t>
      </w:r>
      <w:r w:rsidR="00654F14" w:rsidRPr="00D922AD">
        <w:rPr>
          <w:rFonts w:cs="Times New Roman" w:hAnsi="Times New Roman" w:ascii="Times New Roman"/>
          <w:sz w:val="24"/>
          <w:szCs w:val="24"/>
          <w:lang w:val="hr-HR"/>
        </w:rPr>
        <w:t>.</w:t>
      </w:r>
      <w:r w:rsidR="00B60075" w:rsidRPr="00D922AD">
        <w:rPr>
          <w:rFonts w:cs="Times New Roman" w:hAnsi="Times New Roman" w:ascii="Times New Roman"/>
          <w:sz w:val="24"/>
          <w:szCs w:val="24"/>
          <w:lang w:val="hr-HR"/>
        </w:rPr>
        <w:t xml:space="preserve"> SZ</w:t>
      </w:r>
      <w:r w:rsidR="00654F14" w:rsidRPr="00D922AD">
        <w:rPr>
          <w:rFonts w:cs="Times New Roman" w:hAnsi="Times New Roman" w:ascii="Times New Roman"/>
          <w:sz w:val="24"/>
          <w:szCs w:val="24"/>
          <w:lang w:val="hr-HR"/>
        </w:rPr>
        <w:t xml:space="preserve">-a </w:t>
      </w:r>
      <w:r w:rsidR="0049667E" w:rsidRPr="00D922AD">
        <w:rPr>
          <w:rFonts w:cs="Times New Roman" w:hAnsi="Times New Roman" w:ascii="Times New Roman"/>
          <w:sz w:val="24"/>
          <w:szCs w:val="24"/>
          <w:lang w:val="hr-HR"/>
        </w:rPr>
        <w:t>o</w:t>
      </w:r>
      <w:r w:rsidR="00B60075" w:rsidRPr="00D922AD">
        <w:rPr>
          <w:rFonts w:cs="Times New Roman" w:hAnsi="Times New Roman" w:ascii="Times New Roman"/>
          <w:sz w:val="24"/>
          <w:szCs w:val="24"/>
          <w:lang w:val="hr-HR"/>
        </w:rPr>
        <w:t xml:space="preserve">bračun stvarnih troškova rješenjem odobrava stečajni sudac </w:t>
      </w:r>
      <w:r w:rsidR="0049667E" w:rsidRPr="00D922AD">
        <w:rPr>
          <w:rFonts w:cs="Times New Roman" w:hAnsi="Times New Roman" w:ascii="Times New Roman"/>
          <w:sz w:val="24"/>
          <w:szCs w:val="24"/>
          <w:lang w:val="hr-HR"/>
        </w:rPr>
        <w:t>(a ne vjerovnici)</w:t>
      </w:r>
      <w:r w:rsidR="00F80D88" w:rsidRPr="00D922AD">
        <w:rPr>
          <w:rFonts w:cs="Times New Roman" w:hAnsi="Times New Roman" w:ascii="Times New Roman"/>
          <w:sz w:val="24"/>
          <w:szCs w:val="24"/>
          <w:lang w:val="hr-HR"/>
        </w:rPr>
        <w:t>, a</w:t>
      </w:r>
      <w:r w:rsidR="0049667E" w:rsidRPr="00D922AD">
        <w:rPr>
          <w:rFonts w:cs="Times New Roman" w:hAnsi="Times New Roman" w:ascii="Times New Roman"/>
          <w:sz w:val="24"/>
          <w:szCs w:val="24"/>
          <w:lang w:val="hr-HR"/>
        </w:rPr>
        <w:t xml:space="preserve"> </w:t>
      </w:r>
      <w:r w:rsidR="00B60075" w:rsidRPr="00D922AD">
        <w:rPr>
          <w:rFonts w:cs="Times New Roman" w:hAnsi="Times New Roman" w:ascii="Times New Roman"/>
          <w:sz w:val="24"/>
          <w:szCs w:val="24"/>
          <w:lang w:val="hr-HR"/>
        </w:rPr>
        <w:t>na temelju pisanog, obrazloženog i dokumentiranog izvješća stečajnog upravitelja</w:t>
      </w:r>
      <w:r w:rsidR="00B60075" w:rsidRPr="00D922AD">
        <w:rPr>
          <w:lang w:val="hr-HR"/>
        </w:rPr>
        <w:t>.</w:t>
      </w:r>
    </w:p>
    <w:p w:rsidRDefault="005403DD" w:rsidP="00DE2463" w:rsidR="00767754" w:rsidRPr="00D922AD">
      <w:pPr>
        <w:pStyle w:val="Tijeloteksta"/>
        <w:tabs>
          <w:tab w:pos="0" w:val="left"/>
        </w:tabs>
        <w:spacing w:before="240"/>
        <w:rPr>
          <w:bCs/>
        </w:rPr>
      </w:pPr>
      <w:r w:rsidRPr="00D922AD">
        <w:rPr>
          <w:bCs/>
        </w:rPr>
        <w:tab/>
        <w:t>Navod steč</w:t>
      </w:r>
      <w:r w:rsidR="00600765" w:rsidRPr="00D922AD">
        <w:rPr>
          <w:bCs/>
        </w:rPr>
        <w:t>ajnog upravitelja</w:t>
      </w:r>
      <w:r w:rsidR="00FD7201" w:rsidRPr="00D922AD">
        <w:rPr>
          <w:bCs/>
        </w:rPr>
        <w:t xml:space="preserve"> </w:t>
      </w:r>
      <w:r w:rsidR="00600765" w:rsidRPr="00D922AD">
        <w:rPr>
          <w:bCs/>
        </w:rPr>
        <w:t xml:space="preserve">da je dio od 44.290,89 kn </w:t>
      </w:r>
      <w:r w:rsidR="00EC779A" w:rsidRPr="00D922AD">
        <w:rPr>
          <w:bCs/>
        </w:rPr>
        <w:t xml:space="preserve">od ukupnih </w:t>
      </w:r>
      <w:r w:rsidR="00600765" w:rsidRPr="00D922AD">
        <w:rPr>
          <w:bCs/>
        </w:rPr>
        <w:t>troškova popravka automobila u njegovom vlasništvu u iznosu od 46.060,59 kn</w:t>
      </w:r>
      <w:r w:rsidR="00EC779A" w:rsidRPr="00D922AD">
        <w:rPr>
          <w:bCs/>
        </w:rPr>
        <w:t xml:space="preserve"> (u međuvremenu, po primitku nalaza i mišljenja sudskog vještaka?</w:t>
      </w:r>
      <w:r w:rsidR="00600765" w:rsidRPr="00D922AD">
        <w:rPr>
          <w:bCs/>
        </w:rPr>
        <w:t xml:space="preserve">) prefakturiran i plaćen, ovaj sud </w:t>
      </w:r>
      <w:r w:rsidR="00654F14" w:rsidRPr="00D922AD">
        <w:rPr>
          <w:bCs/>
        </w:rPr>
        <w:t>smatra i</w:t>
      </w:r>
      <w:r w:rsidR="00EC779A" w:rsidRPr="00D922AD">
        <w:rPr>
          <w:bCs/>
        </w:rPr>
        <w:t>relevantnim u smislu donošenja odluke o ovoj stvari</w:t>
      </w:r>
      <w:r w:rsidR="00767754" w:rsidRPr="00D922AD">
        <w:rPr>
          <w:bCs/>
        </w:rPr>
        <w:t>.</w:t>
      </w:r>
    </w:p>
    <w:p w:rsidRDefault="00767754" w:rsidP="00DE2463" w:rsidR="00767754" w:rsidRPr="00D922AD">
      <w:pPr>
        <w:pStyle w:val="Tijeloteksta"/>
        <w:tabs>
          <w:tab w:pos="0" w:val="left"/>
        </w:tabs>
        <w:spacing w:before="240"/>
        <w:rPr>
          <w:bCs/>
        </w:rPr>
      </w:pPr>
      <w:r w:rsidRPr="00D922AD">
        <w:rPr>
          <w:bCs/>
        </w:rPr>
        <w:tab/>
        <w:t xml:space="preserve">Nepravilnu isplatu naknada za uporabu privatnog vozila (184.750,00 kn) i pokriće troškova smještaja </w:t>
      </w:r>
      <w:r w:rsidR="003D3220" w:rsidRPr="00D922AD">
        <w:rPr>
          <w:bCs/>
        </w:rPr>
        <w:t>i dr. vezano uz službena putova</w:t>
      </w:r>
      <w:r w:rsidRPr="00D922AD">
        <w:rPr>
          <w:bCs/>
        </w:rPr>
        <w:t>nj</w:t>
      </w:r>
      <w:r w:rsidR="003D3220" w:rsidRPr="00D922AD">
        <w:rPr>
          <w:bCs/>
        </w:rPr>
        <w:t>a (62.709,38 kn), stečajni uprav</w:t>
      </w:r>
      <w:r w:rsidRPr="00D922AD">
        <w:rPr>
          <w:bCs/>
        </w:rPr>
        <w:t>itelj u svom očitovanju niti ne obrazlaže.</w:t>
      </w:r>
    </w:p>
    <w:p w:rsidRDefault="00767754" w:rsidP="00DE2463" w:rsidR="00767754" w:rsidRPr="00D922AD">
      <w:pPr>
        <w:spacing w:before="240"/>
        <w:rPr>
          <w:rFonts w:cs="Times New Roman" w:hAnsi="Times New Roman" w:ascii="Times New Roman"/>
          <w:sz w:val="24"/>
          <w:szCs w:val="24"/>
          <w:lang w:val="hr-HR"/>
        </w:rPr>
      </w:pPr>
      <w:r w:rsidRPr="00D922AD">
        <w:rPr>
          <w:rFonts w:cs="Times New Roman" w:hAnsi="Times New Roman" w:ascii="Times New Roman"/>
          <w:sz w:val="24"/>
          <w:szCs w:val="24"/>
          <w:lang w:val="hr-HR"/>
        </w:rPr>
        <w:tab/>
        <w:t>Osim toga</w:t>
      </w:r>
      <w:r w:rsidR="00C02FC0" w:rsidRPr="00D922AD">
        <w:rPr>
          <w:rFonts w:cs="Times New Roman" w:hAnsi="Times New Roman" w:ascii="Times New Roman"/>
          <w:sz w:val="24"/>
          <w:szCs w:val="24"/>
          <w:lang w:val="hr-HR"/>
        </w:rPr>
        <w:t>,</w:t>
      </w:r>
      <w:r w:rsidRPr="00D922AD">
        <w:rPr>
          <w:rFonts w:cs="Times New Roman" w:hAnsi="Times New Roman" w:ascii="Times New Roman"/>
          <w:sz w:val="24"/>
          <w:szCs w:val="24"/>
          <w:lang w:val="hr-HR"/>
        </w:rPr>
        <w:t xml:space="preserve"> vještvom utvrđeni (ne)kvalitet velike većine pripadne poslovne dokumentacije ko</w:t>
      </w:r>
      <w:r w:rsidR="00C02FC0" w:rsidRPr="00D922AD">
        <w:rPr>
          <w:rFonts w:cs="Times New Roman" w:hAnsi="Times New Roman" w:ascii="Times New Roman"/>
          <w:sz w:val="24"/>
          <w:szCs w:val="24"/>
          <w:lang w:val="hr-HR"/>
        </w:rPr>
        <w:t>j</w:t>
      </w:r>
      <w:r w:rsidRPr="00D922AD">
        <w:rPr>
          <w:rFonts w:cs="Times New Roman" w:hAnsi="Times New Roman" w:ascii="Times New Roman"/>
          <w:sz w:val="24"/>
          <w:szCs w:val="24"/>
          <w:lang w:val="hr-HR"/>
        </w:rPr>
        <w:t>om bi se vjerodostojno</w:t>
      </w:r>
      <w:r w:rsidR="00904F26" w:rsidRPr="00D922AD">
        <w:rPr>
          <w:rFonts w:cs="Times New Roman" w:hAnsi="Times New Roman" w:ascii="Times New Roman"/>
          <w:sz w:val="24"/>
          <w:szCs w:val="24"/>
          <w:lang w:val="hr-HR"/>
        </w:rPr>
        <w:t xml:space="preserve"> </w:t>
      </w:r>
      <w:r w:rsidRPr="00D922AD">
        <w:rPr>
          <w:rFonts w:cs="Times New Roman" w:hAnsi="Times New Roman" w:ascii="Times New Roman"/>
          <w:sz w:val="24"/>
          <w:szCs w:val="24"/>
          <w:lang w:val="hr-HR"/>
        </w:rPr>
        <w:t>mogli dokaz</w:t>
      </w:r>
      <w:r w:rsidR="005D7481">
        <w:rPr>
          <w:rFonts w:cs="Times New Roman" w:hAnsi="Times New Roman" w:ascii="Times New Roman"/>
          <w:sz w:val="24"/>
          <w:szCs w:val="24"/>
          <w:lang w:val="hr-HR"/>
        </w:rPr>
        <w:t>ati</w:t>
      </w:r>
      <w:r w:rsidRPr="00D922AD">
        <w:rPr>
          <w:rFonts w:cs="Times New Roman" w:hAnsi="Times New Roman" w:ascii="Times New Roman"/>
          <w:sz w:val="24"/>
          <w:szCs w:val="24"/>
          <w:lang w:val="hr-HR"/>
        </w:rPr>
        <w:t xml:space="preserve"> stvarni troškovi stečajnog upravitelja je takav da se ona ne bi mogla niti naknadno (zbog nemogućnosti vjerne rekonstrukcije tadašnjih stvarnih stanja po vremenskom proteku) </w:t>
      </w:r>
      <w:r w:rsidR="00303D5B" w:rsidRPr="00D922AD">
        <w:rPr>
          <w:rFonts w:cs="Times New Roman" w:hAnsi="Times New Roman" w:ascii="Times New Roman"/>
          <w:sz w:val="24"/>
          <w:szCs w:val="24"/>
          <w:lang w:val="hr-HR"/>
        </w:rPr>
        <w:t xml:space="preserve">valjano </w:t>
      </w:r>
      <w:r w:rsidR="00904F26" w:rsidRPr="00D922AD">
        <w:rPr>
          <w:rFonts w:cs="Times New Roman" w:hAnsi="Times New Roman" w:ascii="Times New Roman"/>
          <w:sz w:val="24"/>
          <w:szCs w:val="24"/>
          <w:lang w:val="hr-HR"/>
        </w:rPr>
        <w:t xml:space="preserve">utvrditi </w:t>
      </w:r>
      <w:r w:rsidRPr="00D922AD">
        <w:rPr>
          <w:rFonts w:cs="Times New Roman" w:hAnsi="Times New Roman" w:ascii="Times New Roman"/>
          <w:sz w:val="24"/>
          <w:szCs w:val="24"/>
          <w:lang w:val="hr-HR"/>
        </w:rPr>
        <w:t>(Zakon o računovodstvu, Pravilnik o porezu na dohodak)</w:t>
      </w:r>
      <w:r w:rsidR="005D7481">
        <w:rPr>
          <w:rFonts w:cs="Times New Roman" w:hAnsi="Times New Roman" w:ascii="Times New Roman"/>
          <w:sz w:val="24"/>
          <w:szCs w:val="24"/>
          <w:lang w:val="hr-HR"/>
        </w:rPr>
        <w:t xml:space="preserve">, </w:t>
      </w:r>
      <w:r w:rsidR="008432A9" w:rsidRPr="00D922AD">
        <w:rPr>
          <w:rFonts w:cs="Times New Roman" w:hAnsi="Times New Roman" w:ascii="Times New Roman"/>
          <w:sz w:val="24"/>
          <w:szCs w:val="24"/>
          <w:lang w:val="hr-HR"/>
        </w:rPr>
        <w:t>pa i zbog t</w:t>
      </w:r>
      <w:r w:rsidR="00636CBE" w:rsidRPr="00D922AD">
        <w:rPr>
          <w:rFonts w:cs="Times New Roman" w:hAnsi="Times New Roman" w:ascii="Times New Roman"/>
          <w:sz w:val="24"/>
          <w:szCs w:val="24"/>
          <w:lang w:val="hr-HR"/>
        </w:rPr>
        <w:t>oga</w:t>
      </w:r>
      <w:r w:rsidR="00303D5B" w:rsidRPr="00D922AD">
        <w:rPr>
          <w:rFonts w:cs="Times New Roman" w:hAnsi="Times New Roman" w:ascii="Times New Roman"/>
          <w:sz w:val="24"/>
          <w:szCs w:val="24"/>
          <w:lang w:val="hr-HR"/>
        </w:rPr>
        <w:t>,</w:t>
      </w:r>
      <w:r w:rsidR="008432A9" w:rsidRPr="00D922AD">
        <w:rPr>
          <w:rFonts w:cs="Times New Roman" w:hAnsi="Times New Roman" w:ascii="Times New Roman"/>
          <w:bCs/>
          <w:sz w:val="24"/>
          <w:szCs w:val="24"/>
          <w:lang w:val="hr-HR"/>
        </w:rPr>
        <w:t xml:space="preserve"> naknadno pozivanje </w:t>
      </w:r>
      <w:r w:rsidR="008432A9" w:rsidRPr="00D922AD">
        <w:rPr>
          <w:rFonts w:cs="Times New Roman" w:hAnsi="Times New Roman" w:ascii="Times New Roman"/>
          <w:sz w:val="24"/>
          <w:szCs w:val="24"/>
          <w:lang w:val="hr-HR"/>
        </w:rPr>
        <w:t xml:space="preserve">stečajnog upravitelja </w:t>
      </w:r>
      <w:r w:rsidR="008432A9" w:rsidRPr="00D922AD">
        <w:rPr>
          <w:rFonts w:cs="Times New Roman" w:hAnsi="Times New Roman" w:ascii="Times New Roman"/>
          <w:bCs/>
          <w:sz w:val="24"/>
          <w:szCs w:val="24"/>
          <w:lang w:val="hr-HR"/>
        </w:rPr>
        <w:t>na navodni dogo</w:t>
      </w:r>
      <w:r w:rsidR="005D7481">
        <w:rPr>
          <w:rFonts w:cs="Times New Roman" w:hAnsi="Times New Roman" w:ascii="Times New Roman"/>
          <w:bCs/>
          <w:sz w:val="24"/>
          <w:szCs w:val="24"/>
          <w:lang w:val="hr-HR"/>
        </w:rPr>
        <w:t>vor sa stečajnim sucem po kojem</w:t>
      </w:r>
      <w:r w:rsidR="008432A9" w:rsidRPr="00D922AD">
        <w:rPr>
          <w:rFonts w:cs="Times New Roman" w:hAnsi="Times New Roman" w:ascii="Times New Roman"/>
          <w:bCs/>
          <w:sz w:val="24"/>
          <w:szCs w:val="24"/>
          <w:lang w:val="hr-HR"/>
        </w:rPr>
        <w:t xml:space="preserve"> </w:t>
      </w:r>
      <w:r w:rsidR="004474F3" w:rsidRPr="00D922AD">
        <w:rPr>
          <w:rFonts w:cs="Times New Roman" w:hAnsi="Times New Roman" w:ascii="Times New Roman"/>
          <w:bCs/>
          <w:sz w:val="24"/>
          <w:szCs w:val="24"/>
          <w:lang w:val="hr-HR"/>
        </w:rPr>
        <w:t xml:space="preserve">se isplaćene </w:t>
      </w:r>
      <w:r w:rsidR="008432A9" w:rsidRPr="00D922AD">
        <w:rPr>
          <w:rFonts w:cs="Times New Roman" w:hAnsi="Times New Roman" w:ascii="Times New Roman"/>
          <w:bCs/>
          <w:sz w:val="24"/>
          <w:szCs w:val="24"/>
          <w:lang w:val="hr-HR"/>
        </w:rPr>
        <w:t xml:space="preserve">naknade troškova </w:t>
      </w:r>
      <w:r w:rsidR="004474F3" w:rsidRPr="00D922AD">
        <w:rPr>
          <w:rFonts w:cs="Times New Roman" w:hAnsi="Times New Roman" w:ascii="Times New Roman"/>
          <w:bCs/>
          <w:sz w:val="24"/>
          <w:szCs w:val="24"/>
          <w:lang w:val="hr-HR"/>
        </w:rPr>
        <w:t xml:space="preserve">stečajnog upravitelja (i </w:t>
      </w:r>
      <w:r w:rsidR="00303D5B" w:rsidRPr="00D922AD">
        <w:rPr>
          <w:rFonts w:cs="Times New Roman" w:hAnsi="Times New Roman" w:ascii="Times New Roman"/>
          <w:bCs/>
          <w:sz w:val="24"/>
          <w:szCs w:val="24"/>
          <w:lang w:val="hr-HR"/>
        </w:rPr>
        <w:t>naknade troškova odboru vjerovnika</w:t>
      </w:r>
      <w:r w:rsidR="008432A9" w:rsidRPr="00D922AD">
        <w:rPr>
          <w:rFonts w:cs="Times New Roman" w:hAnsi="Times New Roman" w:ascii="Times New Roman"/>
          <w:bCs/>
          <w:sz w:val="24"/>
          <w:szCs w:val="24"/>
          <w:lang w:val="hr-HR"/>
        </w:rPr>
        <w:t xml:space="preserve">) </w:t>
      </w:r>
      <w:r w:rsidR="004474F3" w:rsidRPr="00D922AD">
        <w:rPr>
          <w:rFonts w:cs="Times New Roman" w:hAnsi="Times New Roman" w:ascii="Times New Roman"/>
          <w:bCs/>
          <w:sz w:val="24"/>
          <w:szCs w:val="24"/>
          <w:lang w:val="hr-HR"/>
        </w:rPr>
        <w:t xml:space="preserve">imaju </w:t>
      </w:r>
      <w:r w:rsidR="00734617" w:rsidRPr="00D922AD">
        <w:rPr>
          <w:rFonts w:cs="Times New Roman" w:hAnsi="Times New Roman" w:ascii="Times New Roman"/>
          <w:bCs/>
          <w:sz w:val="24"/>
          <w:szCs w:val="24"/>
          <w:lang w:val="hr-HR"/>
        </w:rPr>
        <w:t>smatrati kao akontacija</w:t>
      </w:r>
      <w:r w:rsidR="008432A9" w:rsidRPr="00D922AD">
        <w:rPr>
          <w:rFonts w:cs="Times New Roman" w:hAnsi="Times New Roman" w:ascii="Times New Roman"/>
          <w:bCs/>
          <w:sz w:val="24"/>
          <w:szCs w:val="24"/>
          <w:lang w:val="hr-HR"/>
        </w:rPr>
        <w:t xml:space="preserve"> te da će se nakon prodaje imovine stečajnog dužnika i pravomoćnosti rješenja o dosudi utvrditi kolik</w:t>
      </w:r>
      <w:r w:rsidR="007C5E56" w:rsidRPr="00D922AD">
        <w:rPr>
          <w:rFonts w:cs="Times New Roman" w:hAnsi="Times New Roman" w:ascii="Times New Roman"/>
          <w:bCs/>
          <w:sz w:val="24"/>
          <w:szCs w:val="24"/>
          <w:lang w:val="hr-HR"/>
        </w:rPr>
        <w:t>o</w:t>
      </w:r>
      <w:r w:rsidR="00734617" w:rsidRPr="00D922AD">
        <w:rPr>
          <w:rFonts w:cs="Times New Roman" w:hAnsi="Times New Roman" w:ascii="Times New Roman"/>
          <w:bCs/>
          <w:sz w:val="24"/>
          <w:szCs w:val="24"/>
          <w:lang w:val="hr-HR"/>
        </w:rPr>
        <w:t xml:space="preserve"> </w:t>
      </w:r>
      <w:r w:rsidR="004474F3" w:rsidRPr="00D922AD">
        <w:rPr>
          <w:rFonts w:cs="Times New Roman" w:hAnsi="Times New Roman" w:ascii="Times New Roman"/>
          <w:bCs/>
          <w:sz w:val="24"/>
          <w:szCs w:val="24"/>
          <w:lang w:val="hr-HR"/>
        </w:rPr>
        <w:t>iznose stvarni troškovi</w:t>
      </w:r>
      <w:r w:rsidR="008432A9" w:rsidRPr="00D922AD">
        <w:rPr>
          <w:rFonts w:cs="Times New Roman" w:hAnsi="Times New Roman" w:ascii="Times New Roman"/>
          <w:bCs/>
          <w:sz w:val="24"/>
          <w:szCs w:val="24"/>
          <w:lang w:val="hr-HR"/>
        </w:rPr>
        <w:t>, ovaj sud ocjenjuje nevjerodostojnim</w:t>
      </w:r>
      <w:r w:rsidR="004474F3" w:rsidRPr="00D922AD">
        <w:rPr>
          <w:rFonts w:cs="Times New Roman" w:hAnsi="Times New Roman" w:ascii="Times New Roman"/>
          <w:bCs/>
          <w:sz w:val="24"/>
          <w:szCs w:val="24"/>
          <w:lang w:val="hr-HR"/>
        </w:rPr>
        <w:t>,</w:t>
      </w:r>
      <w:r w:rsidR="008432A9" w:rsidRPr="00D922AD">
        <w:rPr>
          <w:rFonts w:cs="Times New Roman" w:hAnsi="Times New Roman" w:ascii="Times New Roman"/>
          <w:bCs/>
          <w:sz w:val="24"/>
          <w:szCs w:val="24"/>
          <w:lang w:val="hr-HR"/>
        </w:rPr>
        <w:t xml:space="preserve"> neprihvatljivim</w:t>
      </w:r>
      <w:r w:rsidR="00734617" w:rsidRPr="00D922AD">
        <w:rPr>
          <w:rFonts w:cs="Times New Roman" w:hAnsi="Times New Roman" w:ascii="Times New Roman"/>
          <w:bCs/>
          <w:sz w:val="24"/>
          <w:szCs w:val="24"/>
          <w:lang w:val="hr-HR"/>
        </w:rPr>
        <w:t xml:space="preserve">, </w:t>
      </w:r>
      <w:r w:rsidR="00303D5B" w:rsidRPr="00D922AD">
        <w:rPr>
          <w:rFonts w:cs="Times New Roman" w:hAnsi="Times New Roman" w:ascii="Times New Roman"/>
          <w:sz w:val="24"/>
          <w:szCs w:val="24"/>
          <w:lang w:val="hr-HR"/>
        </w:rPr>
        <w:t xml:space="preserve">ali </w:t>
      </w:r>
      <w:r w:rsidR="004474F3" w:rsidRPr="00D922AD">
        <w:rPr>
          <w:rFonts w:cs="Times New Roman" w:hAnsi="Times New Roman" w:ascii="Times New Roman"/>
          <w:sz w:val="24"/>
          <w:szCs w:val="24"/>
          <w:lang w:val="hr-HR"/>
        </w:rPr>
        <w:t xml:space="preserve">i </w:t>
      </w:r>
      <w:r w:rsidR="00F773DF" w:rsidRPr="00D922AD">
        <w:rPr>
          <w:rFonts w:cs="Times New Roman" w:hAnsi="Times New Roman" w:ascii="Times New Roman"/>
          <w:sz w:val="24"/>
          <w:szCs w:val="24"/>
          <w:lang w:val="hr-HR"/>
        </w:rPr>
        <w:t xml:space="preserve">za veći dio stvarnih troškova i </w:t>
      </w:r>
      <w:r w:rsidR="004474F3" w:rsidRPr="00D922AD">
        <w:rPr>
          <w:rFonts w:cs="Times New Roman" w:hAnsi="Times New Roman" w:ascii="Times New Roman"/>
          <w:sz w:val="24"/>
          <w:szCs w:val="24"/>
          <w:lang w:val="hr-HR"/>
        </w:rPr>
        <w:t>neprov</w:t>
      </w:r>
      <w:r w:rsidR="00303D5B" w:rsidRPr="00D922AD">
        <w:rPr>
          <w:rFonts w:cs="Times New Roman" w:hAnsi="Times New Roman" w:ascii="Times New Roman"/>
          <w:sz w:val="24"/>
          <w:szCs w:val="24"/>
          <w:lang w:val="hr-HR"/>
        </w:rPr>
        <w:t>e</w:t>
      </w:r>
      <w:r w:rsidR="004474F3" w:rsidRPr="00D922AD">
        <w:rPr>
          <w:rFonts w:cs="Times New Roman" w:hAnsi="Times New Roman" w:ascii="Times New Roman"/>
          <w:sz w:val="24"/>
          <w:szCs w:val="24"/>
          <w:lang w:val="hr-HR"/>
        </w:rPr>
        <w:t>divim.</w:t>
      </w:r>
    </w:p>
    <w:p w:rsidRDefault="004474F3" w:rsidP="00DE2463" w:rsidR="00046B53" w:rsidRPr="00D922AD">
      <w:pPr>
        <w:pStyle w:val="Tijeloteksta"/>
        <w:tabs>
          <w:tab w:pos="0" w:val="left"/>
        </w:tabs>
        <w:spacing w:before="240"/>
        <w:rPr>
          <w:bCs/>
        </w:rPr>
      </w:pPr>
      <w:r w:rsidRPr="00D922AD">
        <w:rPr>
          <w:bCs/>
        </w:rPr>
        <w:tab/>
      </w:r>
      <w:r w:rsidR="00E04EFC" w:rsidRPr="00D922AD">
        <w:rPr>
          <w:bCs/>
        </w:rPr>
        <w:t xml:space="preserve">Obrazloženje za dio </w:t>
      </w:r>
      <w:r w:rsidRPr="00D922AD">
        <w:rPr>
          <w:bCs/>
        </w:rPr>
        <w:t>troškov</w:t>
      </w:r>
      <w:r w:rsidR="00E04EFC" w:rsidRPr="00D922AD">
        <w:rPr>
          <w:bCs/>
        </w:rPr>
        <w:t>a</w:t>
      </w:r>
      <w:r w:rsidRPr="00D922AD">
        <w:rPr>
          <w:bCs/>
        </w:rPr>
        <w:t xml:space="preserve"> reprezentacije</w:t>
      </w:r>
      <w:r w:rsidR="00E04EFC" w:rsidRPr="00D922AD">
        <w:rPr>
          <w:bCs/>
        </w:rPr>
        <w:t xml:space="preserve"> koj</w:t>
      </w:r>
      <w:r w:rsidR="005D7481">
        <w:rPr>
          <w:bCs/>
        </w:rPr>
        <w:t>i</w:t>
      </w:r>
      <w:r w:rsidR="00E04EFC" w:rsidRPr="00D922AD">
        <w:rPr>
          <w:bCs/>
        </w:rPr>
        <w:t xml:space="preserve"> se odnosi na djelatnike Dalmacij</w:t>
      </w:r>
      <w:r w:rsidR="00FC0492" w:rsidRPr="00D922AD">
        <w:rPr>
          <w:bCs/>
        </w:rPr>
        <w:t>a</w:t>
      </w:r>
      <w:r w:rsidR="00E04EFC" w:rsidRPr="00D922AD">
        <w:rPr>
          <w:bCs/>
        </w:rPr>
        <w:t>vina (a za ostale neatribu</w:t>
      </w:r>
      <w:r w:rsidR="0040618A" w:rsidRPr="00D922AD">
        <w:rPr>
          <w:bCs/>
        </w:rPr>
        <w:t>i</w:t>
      </w:r>
      <w:r w:rsidR="00E04EFC" w:rsidRPr="00D922AD">
        <w:rPr>
          <w:bCs/>
        </w:rPr>
        <w:t>rane konzumente</w:t>
      </w:r>
      <w:r w:rsidR="007C28EE" w:rsidRPr="00D922AD">
        <w:rPr>
          <w:bCs/>
        </w:rPr>
        <w:t>, kao i one nejasno</w:t>
      </w:r>
      <w:r w:rsidR="00654F14" w:rsidRPr="00D922AD">
        <w:rPr>
          <w:bCs/>
        </w:rPr>
        <w:t xml:space="preserve"> atribuirane,</w:t>
      </w:r>
      <w:r w:rsidR="00E04EFC" w:rsidRPr="00D922AD">
        <w:rPr>
          <w:bCs/>
        </w:rPr>
        <w:t xml:space="preserve"> tek navodi da je riječ o formaln</w:t>
      </w:r>
      <w:r w:rsidR="005D7481">
        <w:rPr>
          <w:bCs/>
        </w:rPr>
        <w:t>im propustima)</w:t>
      </w:r>
      <w:r w:rsidR="007C28EE" w:rsidRPr="00D922AD">
        <w:rPr>
          <w:bCs/>
        </w:rPr>
        <w:t xml:space="preserve"> da se oni odnose</w:t>
      </w:r>
      <w:r w:rsidR="00E04EFC" w:rsidRPr="00D922AD">
        <w:rPr>
          <w:bCs/>
        </w:rPr>
        <w:t xml:space="preserve"> na plaćanje toplog obroka radnicima (u buffetu „Kod Baje“ u Drnišu</w:t>
      </w:r>
      <w:r w:rsidR="007C28EE" w:rsidRPr="00D922AD">
        <w:rPr>
          <w:bCs/>
        </w:rPr>
        <w:t>?</w:t>
      </w:r>
      <w:r w:rsidR="00E04EFC" w:rsidRPr="00D922AD">
        <w:rPr>
          <w:bCs/>
        </w:rPr>
        <w:t xml:space="preserve">) koji su morali cijeli dan provoditi na terenu prilikom opremanja maloprodajnih dućana koji su otvoreni tijekom stečaja, ovaj sud </w:t>
      </w:r>
      <w:r w:rsidR="00654F14" w:rsidRPr="00D922AD">
        <w:rPr>
          <w:bCs/>
        </w:rPr>
        <w:t>nalazi neprihvatljivim.</w:t>
      </w:r>
    </w:p>
    <w:p w:rsidRDefault="00605E01" w:rsidP="00DE2463" w:rsidR="007D0758" w:rsidRPr="00D922AD">
      <w:pPr>
        <w:pStyle w:val="Tijeloteksta"/>
        <w:tabs>
          <w:tab w:pos="0" w:val="left"/>
        </w:tabs>
        <w:spacing w:before="240"/>
        <w:rPr>
          <w:bCs/>
        </w:rPr>
      </w:pPr>
      <w:r w:rsidRPr="00D922AD">
        <w:rPr>
          <w:bCs/>
        </w:rPr>
        <w:tab/>
        <w:t xml:space="preserve">Kako je u </w:t>
      </w:r>
      <w:r w:rsidR="00F06DDE" w:rsidRPr="00D922AD">
        <w:rPr>
          <w:bCs/>
        </w:rPr>
        <w:t xml:space="preserve">konkretnom slučaju riječ </w:t>
      </w:r>
      <w:r w:rsidRPr="00D922AD">
        <w:rPr>
          <w:bCs/>
        </w:rPr>
        <w:t>o</w:t>
      </w:r>
      <w:r w:rsidR="00F06DDE" w:rsidRPr="00D922AD">
        <w:rPr>
          <w:bCs/>
        </w:rPr>
        <w:t xml:space="preserve"> velikom </w:t>
      </w:r>
      <w:r w:rsidRPr="00D922AD">
        <w:rPr>
          <w:bCs/>
        </w:rPr>
        <w:t xml:space="preserve">stečajnom predmetu </w:t>
      </w:r>
      <w:r w:rsidR="00F06DDE" w:rsidRPr="00D922AD">
        <w:rPr>
          <w:bCs/>
        </w:rPr>
        <w:t>(velike vrijednosti stečajne mase, broja vjerovnika i dužine trajanja</w:t>
      </w:r>
      <w:r w:rsidR="009254B0" w:rsidRPr="00D922AD">
        <w:rPr>
          <w:bCs/>
        </w:rPr>
        <w:t>) čije je r</w:t>
      </w:r>
      <w:r w:rsidR="008E1F0D" w:rsidRPr="00D922AD">
        <w:rPr>
          <w:bCs/>
        </w:rPr>
        <w:t xml:space="preserve">ješavanje </w:t>
      </w:r>
      <w:r w:rsidR="00667026" w:rsidRPr="00D922AD">
        <w:rPr>
          <w:bCs/>
        </w:rPr>
        <w:t xml:space="preserve">po </w:t>
      </w:r>
      <w:r w:rsidR="008E1F0D" w:rsidRPr="00D922AD">
        <w:rPr>
          <w:bCs/>
        </w:rPr>
        <w:t>prirodi stvari</w:t>
      </w:r>
      <w:r w:rsidR="003A729F" w:rsidRPr="00D922AD">
        <w:rPr>
          <w:bCs/>
        </w:rPr>
        <w:t xml:space="preserve"> i od velikog javnog (i medijskog) interesa, ovaj sud nalazi opravdanim ukazati i na „objektivne</w:t>
      </w:r>
      <w:r w:rsidR="00353620" w:rsidRPr="00D922AD">
        <w:rPr>
          <w:bCs/>
        </w:rPr>
        <w:t xml:space="preserve"> okolnosti</w:t>
      </w:r>
      <w:r w:rsidR="00EE1BAB" w:rsidRPr="00D922AD">
        <w:rPr>
          <w:bCs/>
        </w:rPr>
        <w:t>“</w:t>
      </w:r>
      <w:r w:rsidR="003A729F" w:rsidRPr="00D922AD">
        <w:rPr>
          <w:bCs/>
        </w:rPr>
        <w:t xml:space="preserve"> na koje se u najbitnijem</w:t>
      </w:r>
      <w:r w:rsidR="00BE4BD8" w:rsidRPr="00D922AD">
        <w:rPr>
          <w:bCs/>
        </w:rPr>
        <w:t xml:space="preserve"> </w:t>
      </w:r>
      <w:r w:rsidR="003A729F" w:rsidRPr="00D922AD">
        <w:rPr>
          <w:bCs/>
        </w:rPr>
        <w:t>i poziva stečajni upravitelj</w:t>
      </w:r>
      <w:r w:rsidR="00043F0D" w:rsidRPr="00D922AD">
        <w:rPr>
          <w:bCs/>
        </w:rPr>
        <w:t xml:space="preserve"> </w:t>
      </w:r>
      <w:r w:rsidR="00C77DA0" w:rsidRPr="00D922AD">
        <w:rPr>
          <w:bCs/>
        </w:rPr>
        <w:t>u obrani svojega „poslovnog stava“ (i svih rezultata koji iz njega proizlaze)</w:t>
      </w:r>
      <w:r w:rsidR="00C24492" w:rsidRPr="00D922AD">
        <w:rPr>
          <w:bCs/>
        </w:rPr>
        <w:t>,</w:t>
      </w:r>
      <w:r w:rsidR="0024509E" w:rsidRPr="00D922AD">
        <w:rPr>
          <w:bCs/>
        </w:rPr>
        <w:t xml:space="preserve"> kako </w:t>
      </w:r>
      <w:r w:rsidR="003A729F" w:rsidRPr="00D922AD">
        <w:rPr>
          <w:bCs/>
        </w:rPr>
        <w:t xml:space="preserve">u </w:t>
      </w:r>
      <w:r w:rsidR="00FF6427" w:rsidRPr="00D922AD">
        <w:rPr>
          <w:bCs/>
        </w:rPr>
        <w:t>samom</w:t>
      </w:r>
      <w:r w:rsidR="00590CB8" w:rsidRPr="00D922AD">
        <w:rPr>
          <w:bCs/>
        </w:rPr>
        <w:t xml:space="preserve"> očitovanju na </w:t>
      </w:r>
      <w:r w:rsidR="003A729F" w:rsidRPr="00D922AD">
        <w:rPr>
          <w:bCs/>
        </w:rPr>
        <w:t>nalaz stalnog sudskog vještaka</w:t>
      </w:r>
      <w:r w:rsidR="00353620" w:rsidRPr="00D922AD">
        <w:rPr>
          <w:bCs/>
        </w:rPr>
        <w:t xml:space="preserve">, ali jednako tako </w:t>
      </w:r>
      <w:r w:rsidR="0024509E" w:rsidRPr="00D922AD">
        <w:rPr>
          <w:bCs/>
        </w:rPr>
        <w:t xml:space="preserve">i </w:t>
      </w:r>
      <w:r w:rsidR="00353620" w:rsidRPr="00D922AD">
        <w:rPr>
          <w:bCs/>
        </w:rPr>
        <w:t xml:space="preserve">tijekom cijelog rada u </w:t>
      </w:r>
      <w:r w:rsidR="0024509E" w:rsidRPr="00D922AD">
        <w:rPr>
          <w:bCs/>
        </w:rPr>
        <w:t xml:space="preserve">konkretnom </w:t>
      </w:r>
      <w:r w:rsidR="00353620" w:rsidRPr="00D922AD">
        <w:rPr>
          <w:bCs/>
        </w:rPr>
        <w:t>stečajn</w:t>
      </w:r>
      <w:r w:rsidR="00590CB8" w:rsidRPr="00D922AD">
        <w:rPr>
          <w:bCs/>
        </w:rPr>
        <w:t>om postupku (vidljivo iz spisa).</w:t>
      </w:r>
    </w:p>
    <w:p w:rsidRDefault="007D0758" w:rsidP="00DE2463" w:rsidR="0044016B" w:rsidRPr="00D922AD">
      <w:pPr>
        <w:pStyle w:val="Tijeloteksta"/>
        <w:tabs>
          <w:tab w:pos="0" w:val="left"/>
        </w:tabs>
        <w:spacing w:before="240"/>
        <w:rPr>
          <w:bCs/>
        </w:rPr>
      </w:pPr>
      <w:r w:rsidRPr="00D922AD">
        <w:rPr>
          <w:bCs/>
        </w:rPr>
        <w:lastRenderedPageBreak/>
        <w:tab/>
      </w:r>
      <w:r w:rsidR="00B04791" w:rsidRPr="00D922AD">
        <w:rPr>
          <w:bCs/>
        </w:rPr>
        <w:t xml:space="preserve">Tek radi </w:t>
      </w:r>
      <w:r w:rsidR="00083BE6" w:rsidRPr="00D922AD">
        <w:rPr>
          <w:bCs/>
        </w:rPr>
        <w:t>ilustracij</w:t>
      </w:r>
      <w:r w:rsidR="00C34D7F" w:rsidRPr="00D922AD">
        <w:rPr>
          <w:bCs/>
        </w:rPr>
        <w:t>e</w:t>
      </w:r>
      <w:r w:rsidR="00043F0D" w:rsidRPr="00D922AD">
        <w:rPr>
          <w:bCs/>
        </w:rPr>
        <w:t xml:space="preserve"> </w:t>
      </w:r>
      <w:r w:rsidR="00EA1570" w:rsidRPr="00D922AD">
        <w:rPr>
          <w:bCs/>
        </w:rPr>
        <w:t>„poslovnog stava“ stečajnog upravitelja „</w:t>
      </w:r>
      <w:r w:rsidR="00043F0D" w:rsidRPr="00D922AD">
        <w:rPr>
          <w:bCs/>
        </w:rPr>
        <w:t xml:space="preserve">u </w:t>
      </w:r>
      <w:r w:rsidR="00EA1570" w:rsidRPr="00D922AD">
        <w:rPr>
          <w:bCs/>
        </w:rPr>
        <w:t xml:space="preserve">konkretnim </w:t>
      </w:r>
      <w:r w:rsidR="001A66CC" w:rsidRPr="00D922AD">
        <w:rPr>
          <w:bCs/>
        </w:rPr>
        <w:t xml:space="preserve">životnim </w:t>
      </w:r>
      <w:r w:rsidR="00EA1570" w:rsidRPr="00D922AD">
        <w:rPr>
          <w:bCs/>
        </w:rPr>
        <w:t>okolnostima“</w:t>
      </w:r>
      <w:r w:rsidR="00083BE6" w:rsidRPr="00D922AD">
        <w:rPr>
          <w:bCs/>
        </w:rPr>
        <w:t xml:space="preserve">, ovaj sud </w:t>
      </w:r>
      <w:r w:rsidR="00177CB5" w:rsidRPr="00D922AD">
        <w:rPr>
          <w:bCs/>
        </w:rPr>
        <w:t>izdvaja dva citata</w:t>
      </w:r>
      <w:r w:rsidR="0044016B" w:rsidRPr="00D922AD">
        <w:rPr>
          <w:bCs/>
        </w:rPr>
        <w:t xml:space="preserve"> i to:</w:t>
      </w:r>
    </w:p>
    <w:p w:rsidRDefault="00C34D7F" w:rsidP="00DE2463" w:rsidR="00083BE6" w:rsidRPr="00D922AD">
      <w:pPr>
        <w:pStyle w:val="Tijeloteksta"/>
        <w:tabs>
          <w:tab w:pos="0" w:val="left"/>
        </w:tabs>
        <w:spacing w:before="240"/>
        <w:rPr>
          <w:bCs/>
        </w:rPr>
      </w:pPr>
      <w:r w:rsidRPr="00D922AD">
        <w:rPr>
          <w:bCs/>
        </w:rPr>
        <w:tab/>
      </w:r>
      <w:r w:rsidR="00083BE6" w:rsidRPr="00D922AD">
        <w:rPr>
          <w:bCs/>
        </w:rPr>
        <w:t>„Nesp</w:t>
      </w:r>
      <w:r w:rsidR="008A5716" w:rsidRPr="00D922AD">
        <w:rPr>
          <w:bCs/>
        </w:rPr>
        <w:t>orno je utvrđeno da je stečajni</w:t>
      </w:r>
      <w:r w:rsidR="00083BE6" w:rsidRPr="00D922AD">
        <w:rPr>
          <w:bCs/>
        </w:rPr>
        <w:t xml:space="preserve"> dužnik u tijeku stečajnog postupka bio blokiran od 28.12.2014.</w:t>
      </w:r>
      <w:r w:rsidR="009254B0" w:rsidRPr="00D922AD">
        <w:rPr>
          <w:bCs/>
        </w:rPr>
        <w:t xml:space="preserve"> godine</w:t>
      </w:r>
      <w:r w:rsidR="00083BE6" w:rsidRPr="00D922AD">
        <w:rPr>
          <w:bCs/>
        </w:rPr>
        <w:t xml:space="preserve"> i da blokada na dan 12.10.2015.</w:t>
      </w:r>
      <w:r w:rsidR="009254B0" w:rsidRPr="00D922AD">
        <w:rPr>
          <w:bCs/>
        </w:rPr>
        <w:t xml:space="preserve"> godine </w:t>
      </w:r>
      <w:r w:rsidR="00083BE6" w:rsidRPr="00D922AD">
        <w:rPr>
          <w:bCs/>
        </w:rPr>
        <w:t>iznosi 18.720.865,83 kn.</w:t>
      </w:r>
    </w:p>
    <w:p w:rsidRDefault="00EA1570" w:rsidP="0069150A" w:rsidR="00083BE6" w:rsidRPr="00D922AD">
      <w:pPr>
        <w:pStyle w:val="Tijeloteksta"/>
        <w:tabs>
          <w:tab w:pos="0" w:val="left"/>
        </w:tabs>
        <w:rPr>
          <w:bCs/>
        </w:rPr>
      </w:pPr>
      <w:r w:rsidRPr="00D922AD">
        <w:rPr>
          <w:bCs/>
        </w:rPr>
        <w:tab/>
      </w:r>
      <w:r w:rsidR="00083BE6" w:rsidRPr="00D922AD">
        <w:rPr>
          <w:bCs/>
        </w:rPr>
        <w:t>Razlog blokade je bila i činjenica da je na skupštini vjerovnika prilikom odlučivanja o nastavku proizvodnje bilo predviđeno da će se imovina stečajnog dužnika prodati u roku do dvije godine s minimalnom kupovninom od cca 100 milijuna kuna</w:t>
      </w:r>
      <w:r w:rsidR="00341CB6" w:rsidRPr="00D922AD">
        <w:rPr>
          <w:bCs/>
        </w:rPr>
        <w:t xml:space="preserve"> </w:t>
      </w:r>
      <w:r w:rsidR="00C77DA0" w:rsidRPr="00D922AD">
        <w:rPr>
          <w:bCs/>
          <w:i/>
        </w:rPr>
        <w:t>(</w:t>
      </w:r>
      <w:r w:rsidR="00FB450C" w:rsidRPr="00D922AD">
        <w:rPr>
          <w:bCs/>
          <w:i/>
        </w:rPr>
        <w:t>Inače, n</w:t>
      </w:r>
      <w:r w:rsidR="002C396F" w:rsidRPr="00D922AD">
        <w:rPr>
          <w:bCs/>
          <w:i/>
        </w:rPr>
        <w:t xml:space="preserve">a prvoj javnoj dražbi od 7. </w:t>
      </w:r>
      <w:r w:rsidR="004555CC" w:rsidRPr="00D922AD">
        <w:rPr>
          <w:bCs/>
          <w:i/>
        </w:rPr>
        <w:t>k</w:t>
      </w:r>
      <w:r w:rsidR="002C396F" w:rsidRPr="00D922AD">
        <w:rPr>
          <w:bCs/>
          <w:i/>
        </w:rPr>
        <w:t>olovoza 2012.</w:t>
      </w:r>
      <w:r w:rsidR="009254B0" w:rsidRPr="00D922AD">
        <w:rPr>
          <w:bCs/>
          <w:i/>
        </w:rPr>
        <w:t xml:space="preserve"> godine</w:t>
      </w:r>
      <w:r w:rsidR="00341CB6" w:rsidRPr="00D922AD">
        <w:rPr>
          <w:bCs/>
          <w:i/>
        </w:rPr>
        <w:t xml:space="preserve"> </w:t>
      </w:r>
      <w:r w:rsidR="004555CC" w:rsidRPr="00D922AD">
        <w:rPr>
          <w:bCs/>
          <w:i/>
        </w:rPr>
        <w:t xml:space="preserve">imovina </w:t>
      </w:r>
      <w:r w:rsidR="00CD7ED2" w:rsidRPr="00D922AD">
        <w:rPr>
          <w:bCs/>
          <w:i/>
        </w:rPr>
        <w:t xml:space="preserve">je </w:t>
      </w:r>
      <w:r w:rsidR="004555CC" w:rsidRPr="00D922AD">
        <w:rPr>
          <w:bCs/>
          <w:i/>
        </w:rPr>
        <w:t>prodavana po početnoj cijeni od 281.312.243,68 kn</w:t>
      </w:r>
      <w:r w:rsidR="00BB270B" w:rsidRPr="00D922AD">
        <w:rPr>
          <w:bCs/>
          <w:i/>
        </w:rPr>
        <w:t xml:space="preserve"> sa PDV-om</w:t>
      </w:r>
      <w:r w:rsidR="004555CC" w:rsidRPr="00D922AD">
        <w:rPr>
          <w:bCs/>
          <w:i/>
        </w:rPr>
        <w:t xml:space="preserve">, </w:t>
      </w:r>
      <w:r w:rsidR="00BB270B" w:rsidRPr="00D922AD">
        <w:rPr>
          <w:bCs/>
          <w:i/>
        </w:rPr>
        <w:t xml:space="preserve">a prodana </w:t>
      </w:r>
      <w:r w:rsidR="00FB450C" w:rsidRPr="00D922AD">
        <w:rPr>
          <w:bCs/>
          <w:i/>
        </w:rPr>
        <w:t xml:space="preserve">je </w:t>
      </w:r>
      <w:r w:rsidR="00FB450C" w:rsidRPr="00D922AD">
        <w:rPr>
          <w:i/>
        </w:rPr>
        <w:t xml:space="preserve">23. veljače 2015. godine </w:t>
      </w:r>
      <w:r w:rsidR="00BB270B" w:rsidRPr="00D922AD">
        <w:rPr>
          <w:bCs/>
          <w:i/>
        </w:rPr>
        <w:t>na jedanaesto</w:t>
      </w:r>
      <w:r w:rsidR="00BB270B" w:rsidRPr="005D7481">
        <w:rPr>
          <w:bCs/>
          <w:i/>
        </w:rPr>
        <w:t xml:space="preserve">j </w:t>
      </w:r>
      <w:r w:rsidR="00BB270B" w:rsidRPr="00D922AD">
        <w:rPr>
          <w:bCs/>
          <w:i/>
        </w:rPr>
        <w:t xml:space="preserve">javnoj dražbi jedinom ponuditelju </w:t>
      </w:r>
      <w:r w:rsidR="004555CC" w:rsidRPr="00D922AD">
        <w:rPr>
          <w:bCs/>
          <w:i/>
        </w:rPr>
        <w:t xml:space="preserve">OŠTRC d.o.o. Zagreb </w:t>
      </w:r>
      <w:r w:rsidR="00BB270B" w:rsidRPr="00D922AD">
        <w:rPr>
          <w:bCs/>
          <w:i/>
        </w:rPr>
        <w:t xml:space="preserve">za </w:t>
      </w:r>
      <w:r w:rsidR="00D62B8B" w:rsidRPr="00D922AD">
        <w:rPr>
          <w:bCs/>
          <w:i/>
        </w:rPr>
        <w:t xml:space="preserve">novu </w:t>
      </w:r>
      <w:r w:rsidR="00BB270B" w:rsidRPr="00D922AD">
        <w:rPr>
          <w:bCs/>
          <w:i/>
        </w:rPr>
        <w:t xml:space="preserve">početnu cijenu od </w:t>
      </w:r>
      <w:r w:rsidR="004555CC" w:rsidRPr="00D922AD">
        <w:rPr>
          <w:i/>
        </w:rPr>
        <w:t>70.565.290,07 kn sa PDV-om)</w:t>
      </w:r>
      <w:r w:rsidR="00C511D2" w:rsidRPr="00D922AD">
        <w:rPr>
          <w:bCs/>
          <w:i/>
        </w:rPr>
        <w:t>.</w:t>
      </w:r>
      <w:r w:rsidR="00C511D2" w:rsidRPr="00D922AD">
        <w:rPr>
          <w:bCs/>
        </w:rPr>
        <w:t xml:space="preserve"> No</w:t>
      </w:r>
      <w:r w:rsidR="00CD7ED2" w:rsidRPr="00D922AD">
        <w:rPr>
          <w:bCs/>
        </w:rPr>
        <w:t>,</w:t>
      </w:r>
      <w:r w:rsidR="00C511D2" w:rsidRPr="00D922AD">
        <w:rPr>
          <w:bCs/>
        </w:rPr>
        <w:t xml:space="preserve"> niz nepredviđenih okolnosti kao što su bolest stečajnog suca, promjena triju sudaca u ovom stečajnom postupku, žalba DORH-a i ekonomski uvjeti poslovanja u Hrvatskoj spriječili su ostvarenje navedenih ciljeva.</w:t>
      </w:r>
    </w:p>
    <w:p w:rsidRDefault="00C511D2" w:rsidP="0069150A" w:rsidR="00C511D2" w:rsidRPr="00D922AD">
      <w:pPr>
        <w:pStyle w:val="Tijeloteksta"/>
        <w:tabs>
          <w:tab w:pos="0" w:val="left"/>
        </w:tabs>
        <w:rPr>
          <w:bCs/>
        </w:rPr>
      </w:pPr>
      <w:r w:rsidRPr="00D922AD">
        <w:rPr>
          <w:bCs/>
        </w:rPr>
        <w:tab/>
        <w:t>Neovisno o navedenom, blokada se mogla spriječiti da smo odredili minimalnu plaću za zaposlene radnike.</w:t>
      </w:r>
    </w:p>
    <w:p w:rsidRDefault="00C511D2" w:rsidP="0069150A" w:rsidR="0044016B" w:rsidRPr="00D922AD">
      <w:pPr>
        <w:pStyle w:val="Tijeloteksta"/>
        <w:tabs>
          <w:tab w:pos="0" w:val="left"/>
        </w:tabs>
        <w:rPr>
          <w:bCs/>
        </w:rPr>
      </w:pPr>
      <w:r w:rsidRPr="00D922AD">
        <w:rPr>
          <w:bCs/>
        </w:rPr>
        <w:tab/>
        <w:t>Kao stečajni upravitelj bio sam protiv takve odluke jer sam smatrao da bi bilo nepravedno da radnici Dalm</w:t>
      </w:r>
      <w:r w:rsidR="009254B0" w:rsidRPr="00D922AD">
        <w:rPr>
          <w:bCs/>
        </w:rPr>
        <w:t>a</w:t>
      </w:r>
      <w:r w:rsidRPr="00D922AD">
        <w:rPr>
          <w:bCs/>
        </w:rPr>
        <w:t>cijavina moraju podn</w:t>
      </w:r>
      <w:r w:rsidR="009254B0" w:rsidRPr="00D922AD">
        <w:rPr>
          <w:bCs/>
        </w:rPr>
        <w:t>i</w:t>
      </w:r>
      <w:r w:rsidRPr="00D922AD">
        <w:rPr>
          <w:bCs/>
        </w:rPr>
        <w:t>jeti dvostruki teret. Naime, već samim otvaranjem stečajnog postupka 220 radnika je dobilo otkaz, a kako radnici dvije godine nisu dobivali plaću, smatrao sam da daljnje smanjenje troškova ne može biti na način da se plaća tretira kao najproblematičniji trošak.“</w:t>
      </w:r>
    </w:p>
    <w:p w:rsidRDefault="009254B0" w:rsidP="0069150A" w:rsidR="009254B0" w:rsidRPr="00D922AD">
      <w:pPr>
        <w:pStyle w:val="Tijeloteksta"/>
        <w:tabs>
          <w:tab w:pos="0" w:val="left"/>
        </w:tabs>
        <w:rPr>
          <w:bCs/>
          <w:i/>
        </w:rPr>
      </w:pPr>
      <w:r w:rsidRPr="00D922AD">
        <w:rPr>
          <w:bCs/>
          <w:i/>
        </w:rPr>
        <w:t>(Točka 4. (ostala problematika), iz zapisnika sa šesnaeste sjednice odbora vjerovnika od dana 22.listopada 2015.godine)</w:t>
      </w:r>
      <w:r w:rsidR="0044016B" w:rsidRPr="00D922AD">
        <w:rPr>
          <w:bCs/>
          <w:i/>
        </w:rPr>
        <w:t>.</w:t>
      </w:r>
    </w:p>
    <w:p w:rsidRDefault="0044016B" w:rsidP="0069150A" w:rsidR="0044016B" w:rsidRPr="00D922AD">
      <w:pPr>
        <w:pStyle w:val="Tijeloteksta"/>
        <w:tabs>
          <w:tab w:pos="0" w:val="left"/>
        </w:tabs>
        <w:rPr>
          <w:bCs/>
          <w:i/>
        </w:rPr>
      </w:pPr>
    </w:p>
    <w:p w:rsidRDefault="00C34D7F" w:rsidP="0044016B" w:rsidR="0044016B" w:rsidRPr="00D922AD">
      <w:pPr>
        <w:pStyle w:val="Tijeloteksta"/>
        <w:tabs>
          <w:tab w:pos="0" w:val="left"/>
        </w:tabs>
        <w:rPr>
          <w:bCs/>
        </w:rPr>
      </w:pPr>
      <w:r w:rsidRPr="00D922AD">
        <w:rPr>
          <w:bCs/>
        </w:rPr>
        <w:tab/>
      </w:r>
      <w:r w:rsidR="00F95789" w:rsidRPr="00D922AD">
        <w:rPr>
          <w:bCs/>
        </w:rPr>
        <w:t>„</w:t>
      </w:r>
      <w:r w:rsidRPr="00D922AD">
        <w:rPr>
          <w:bCs/>
        </w:rPr>
        <w:t xml:space="preserve">Posebno ističem </w:t>
      </w:r>
      <w:r w:rsidR="00F95789" w:rsidRPr="00D922AD">
        <w:rPr>
          <w:bCs/>
        </w:rPr>
        <w:t>da su sindikati tijekom stečaja organizirali sastanke u Ministarstvu rada i socijalne skrbi, Ministarstvu financija te u predsjedničkom uredu, a radi naplate radničkih potraživanja putem nagodbe za oduzete nekretnine u luci.</w:t>
      </w:r>
      <w:r w:rsidRPr="00D922AD">
        <w:rPr>
          <w:bCs/>
        </w:rPr>
        <w:t>“</w:t>
      </w:r>
    </w:p>
    <w:p w:rsidRDefault="00FD1130" w:rsidP="0044016B" w:rsidR="00FD1130" w:rsidRPr="00D922AD">
      <w:pPr>
        <w:pStyle w:val="Tijeloteksta"/>
        <w:tabs>
          <w:tab w:pos="0" w:val="left"/>
        </w:tabs>
        <w:rPr>
          <w:bCs/>
        </w:rPr>
      </w:pPr>
      <w:r w:rsidRPr="00D922AD">
        <w:rPr>
          <w:bCs/>
          <w:i/>
        </w:rPr>
        <w:t>(Završna rečenica iz zaključka u očitovanju stečajnog upravitelja Perice Mitrovića o  nalazu i mišljenju stalnog sudskog vještaka za knjigovodstvo i financije Jere Brkana).</w:t>
      </w:r>
    </w:p>
    <w:p w:rsidRDefault="004466AF" w:rsidP="0038740D" w:rsidR="00FD1130" w:rsidRPr="00D922AD">
      <w:pPr>
        <w:pStyle w:val="Tijeloteksta"/>
        <w:tabs>
          <w:tab w:pos="0" w:val="left"/>
        </w:tabs>
        <w:spacing w:before="240"/>
      </w:pPr>
      <w:r w:rsidRPr="00D922AD">
        <w:tab/>
      </w:r>
      <w:r w:rsidR="00B6609E" w:rsidRPr="00D922AD">
        <w:t>Ta</w:t>
      </w:r>
      <w:r w:rsidR="00FD1130" w:rsidRPr="00D922AD">
        <w:t>ka</w:t>
      </w:r>
      <w:r w:rsidR="00B6609E" w:rsidRPr="00D922AD">
        <w:t>v</w:t>
      </w:r>
      <w:r w:rsidR="00BE482D" w:rsidRPr="00D922AD">
        <w:t xml:space="preserve"> </w:t>
      </w:r>
      <w:r w:rsidR="001A66CC" w:rsidRPr="00D922AD">
        <w:t>„</w:t>
      </w:r>
      <w:r w:rsidR="00EA1570" w:rsidRPr="00D922AD">
        <w:t xml:space="preserve">poslovni </w:t>
      </w:r>
      <w:r w:rsidR="00105406" w:rsidRPr="00D922AD">
        <w:t>stav</w:t>
      </w:r>
      <w:r w:rsidR="001A66CC" w:rsidRPr="00D922AD">
        <w:t xml:space="preserve">“ i „socijalna osjetljivost“ </w:t>
      </w:r>
      <w:r w:rsidR="00105406" w:rsidRPr="00D922AD">
        <w:t xml:space="preserve">stečajnog upravitelja </w:t>
      </w:r>
      <w:r w:rsidR="001A66CC" w:rsidRPr="00D922AD">
        <w:rPr>
          <w:bCs/>
        </w:rPr>
        <w:t>„</w:t>
      </w:r>
      <w:r w:rsidR="00043F0D" w:rsidRPr="00D922AD">
        <w:rPr>
          <w:bCs/>
        </w:rPr>
        <w:t xml:space="preserve">u </w:t>
      </w:r>
      <w:r w:rsidR="001A66CC" w:rsidRPr="00D922AD">
        <w:rPr>
          <w:bCs/>
        </w:rPr>
        <w:t>konkretnim životnim okolnostima“</w:t>
      </w:r>
      <w:r w:rsidR="00043F0D" w:rsidRPr="00D922AD">
        <w:rPr>
          <w:bCs/>
        </w:rPr>
        <w:t xml:space="preserve"> </w:t>
      </w:r>
      <w:r w:rsidR="00E01CA4" w:rsidRPr="00D922AD">
        <w:t xml:space="preserve">za ovaj sud bi </w:t>
      </w:r>
      <w:r w:rsidR="001A66CC" w:rsidRPr="00D922AD">
        <w:t>mog</w:t>
      </w:r>
      <w:r w:rsidR="00BE482D" w:rsidRPr="00D922AD">
        <w:t>li</w:t>
      </w:r>
      <w:r w:rsidR="001A66CC" w:rsidRPr="00D922AD">
        <w:t xml:space="preserve"> biti </w:t>
      </w:r>
      <w:r w:rsidR="007E140B" w:rsidRPr="00D922AD">
        <w:t>razumlji</w:t>
      </w:r>
      <w:r w:rsidR="001A66CC" w:rsidRPr="00D922AD">
        <w:t>v</w:t>
      </w:r>
      <w:r w:rsidR="00DE09DA" w:rsidRPr="00D922AD">
        <w:t>i</w:t>
      </w:r>
      <w:r w:rsidR="001A66CC" w:rsidRPr="00D922AD">
        <w:t xml:space="preserve"> tek do granice do koje on</w:t>
      </w:r>
      <w:r w:rsidR="00DE09DA" w:rsidRPr="00D922AD">
        <w:t>i</w:t>
      </w:r>
      <w:r w:rsidR="001A66CC" w:rsidRPr="00D922AD">
        <w:t xml:space="preserve"> n</w:t>
      </w:r>
      <w:r w:rsidR="00DE09DA" w:rsidRPr="00D922AD">
        <w:t>isu</w:t>
      </w:r>
      <w:r w:rsidR="001A66CC" w:rsidRPr="00D922AD">
        <w:t xml:space="preserve"> </w:t>
      </w:r>
      <w:r w:rsidR="007E140B" w:rsidRPr="00D922AD">
        <w:t xml:space="preserve">direktno </w:t>
      </w:r>
      <w:r w:rsidR="001A66CC" w:rsidRPr="00D922AD">
        <w:t>protiv</w:t>
      </w:r>
      <w:r w:rsidR="00DE09DA" w:rsidRPr="00D922AD">
        <w:t>ni</w:t>
      </w:r>
      <w:r w:rsidR="001A66CC" w:rsidRPr="00D922AD">
        <w:t xml:space="preserve"> temeljnim ekonomskim </w:t>
      </w:r>
      <w:r w:rsidR="00E01CA4" w:rsidRPr="00D922AD">
        <w:t xml:space="preserve">kriterijima i </w:t>
      </w:r>
      <w:r w:rsidR="00B6609E" w:rsidRPr="00D922AD">
        <w:t>adekvatnim zakon</w:t>
      </w:r>
      <w:r w:rsidR="00C3134E" w:rsidRPr="00D922AD">
        <w:t>s</w:t>
      </w:r>
      <w:r w:rsidR="00B6609E" w:rsidRPr="00D922AD">
        <w:t>kim odredbama</w:t>
      </w:r>
      <w:r w:rsidR="00E01CA4" w:rsidRPr="00D922AD">
        <w:t>.</w:t>
      </w:r>
    </w:p>
    <w:p w:rsidRDefault="00D579EA" w:rsidP="00DE2463" w:rsidR="002B4EFB" w:rsidRPr="00D922AD">
      <w:pPr>
        <w:spacing w:before="240"/>
        <w:ind w:firstLine="708"/>
        <w:rPr>
          <w:rFonts w:cs="Times New Roman" w:hAnsi="Times New Roman" w:ascii="Times New Roman"/>
          <w:b/>
          <w:sz w:val="24"/>
          <w:szCs w:val="24"/>
          <w:lang w:val="hr-HR"/>
        </w:rPr>
      </w:pPr>
      <w:r w:rsidRPr="00D922AD">
        <w:rPr>
          <w:rFonts w:cs="Times New Roman" w:hAnsi="Times New Roman" w:ascii="Times New Roman"/>
          <w:sz w:val="24"/>
          <w:szCs w:val="24"/>
          <w:lang w:val="hr-HR"/>
        </w:rPr>
        <w:t>J</w:t>
      </w:r>
      <w:r w:rsidR="003B42ED" w:rsidRPr="00D922AD">
        <w:rPr>
          <w:rFonts w:cs="Times New Roman" w:hAnsi="Times New Roman" w:ascii="Times New Roman"/>
          <w:sz w:val="24"/>
          <w:szCs w:val="24"/>
          <w:lang w:val="hr-HR"/>
        </w:rPr>
        <w:t>edina</w:t>
      </w:r>
      <w:r w:rsidR="002B4EFB" w:rsidRPr="00D922AD">
        <w:rPr>
          <w:rFonts w:cs="Times New Roman" w:hAnsi="Times New Roman" w:ascii="Times New Roman"/>
          <w:sz w:val="24"/>
          <w:szCs w:val="24"/>
          <w:lang w:val="hr-HR"/>
        </w:rPr>
        <w:t xml:space="preserve"> mogućnost da većinski (i drugi) vjerovnici „</w:t>
      </w:r>
      <w:r w:rsidR="00036C8F" w:rsidRPr="00D922AD">
        <w:rPr>
          <w:rFonts w:cs="Times New Roman" w:hAnsi="Times New Roman" w:ascii="Times New Roman"/>
          <w:sz w:val="24"/>
          <w:szCs w:val="24"/>
          <w:lang w:val="hr-HR"/>
        </w:rPr>
        <w:t xml:space="preserve">zdravo </w:t>
      </w:r>
      <w:r w:rsidR="002B4EFB" w:rsidRPr="00D922AD">
        <w:rPr>
          <w:rFonts w:cs="Times New Roman" w:hAnsi="Times New Roman" w:ascii="Times New Roman"/>
          <w:sz w:val="24"/>
          <w:szCs w:val="24"/>
          <w:lang w:val="hr-HR"/>
        </w:rPr>
        <w:t>odustanu“ od svojih potraživanja jasno je regulirana odredbama SZ-a o preustroju (kroz izradu i provedbu stečajnog plana), kao jedinom načinu odstupanja od zakonskih odredbi o unovčenju imovine i raspodjeli stečajne mase postojećim vjerovnicima</w:t>
      </w:r>
      <w:r w:rsidR="002B4EFB" w:rsidRPr="00D922AD">
        <w:rPr>
          <w:rFonts w:cs="Times New Roman" w:hAnsi="Times New Roman" w:ascii="Times New Roman"/>
          <w:b/>
          <w:sz w:val="24"/>
          <w:szCs w:val="24"/>
          <w:lang w:val="hr-HR"/>
        </w:rPr>
        <w:t>.</w:t>
      </w:r>
    </w:p>
    <w:p w:rsidRDefault="00043019" w:rsidP="00DE2463" w:rsidR="00043019" w:rsidRPr="00D922AD">
      <w:pPr>
        <w:spacing w:before="240"/>
        <w:rPr>
          <w:rFonts w:cs="Times New Roman" w:hAnsi="Times New Roman" w:ascii="Times New Roman"/>
          <w:sz w:val="24"/>
          <w:szCs w:val="24"/>
          <w:lang w:val="hr-HR"/>
        </w:rPr>
      </w:pPr>
      <w:r w:rsidRPr="00D922AD">
        <w:rPr>
          <w:rFonts w:cs="Times New Roman" w:hAnsi="Times New Roman" w:ascii="Times New Roman"/>
          <w:sz w:val="24"/>
          <w:szCs w:val="24"/>
          <w:lang w:val="hr-HR"/>
        </w:rPr>
        <w:tab/>
        <w:t>Bilo koji stečajni pos</w:t>
      </w:r>
      <w:r w:rsidR="00AD3294" w:rsidRPr="00D922AD">
        <w:rPr>
          <w:rFonts w:cs="Times New Roman" w:hAnsi="Times New Roman" w:ascii="Times New Roman"/>
          <w:sz w:val="24"/>
          <w:szCs w:val="24"/>
          <w:lang w:val="hr-HR"/>
        </w:rPr>
        <w:t>tupak može se jedino prihvatlji</w:t>
      </w:r>
      <w:r w:rsidRPr="00D922AD">
        <w:rPr>
          <w:rFonts w:cs="Times New Roman" w:hAnsi="Times New Roman" w:ascii="Times New Roman"/>
          <w:sz w:val="24"/>
          <w:szCs w:val="24"/>
          <w:lang w:val="hr-HR"/>
        </w:rPr>
        <w:t xml:space="preserve">vo </w:t>
      </w:r>
      <w:r w:rsidR="00C560BD" w:rsidRPr="00D922AD">
        <w:rPr>
          <w:rFonts w:cs="Times New Roman" w:hAnsi="Times New Roman" w:ascii="Times New Roman"/>
          <w:sz w:val="24"/>
          <w:szCs w:val="24"/>
          <w:lang w:val="hr-HR"/>
        </w:rPr>
        <w:t xml:space="preserve">(u pravnom, ekonomskom i socijalnom smislu) </w:t>
      </w:r>
      <w:r w:rsidRPr="00D922AD">
        <w:rPr>
          <w:rFonts w:cs="Times New Roman" w:hAnsi="Times New Roman" w:ascii="Times New Roman"/>
          <w:sz w:val="24"/>
          <w:szCs w:val="24"/>
          <w:lang w:val="hr-HR"/>
        </w:rPr>
        <w:t>okončati uz odgovorno ponašanje svih tijela stečajnog postupka</w:t>
      </w:r>
      <w:r w:rsidR="00C560BD" w:rsidRPr="00D922AD">
        <w:rPr>
          <w:rFonts w:cs="Times New Roman" w:hAnsi="Times New Roman" w:ascii="Times New Roman"/>
          <w:sz w:val="24"/>
          <w:szCs w:val="24"/>
          <w:lang w:val="hr-HR"/>
        </w:rPr>
        <w:t>.</w:t>
      </w:r>
    </w:p>
    <w:p w:rsidRDefault="00E01CA4" w:rsidP="00DE2463" w:rsidR="00E632AC" w:rsidRPr="00D922AD">
      <w:pPr>
        <w:spacing w:before="240"/>
        <w:rPr>
          <w:rFonts w:cs="Times New Roman" w:hAnsi="Times New Roman" w:ascii="Times New Roman"/>
          <w:sz w:val="24"/>
          <w:szCs w:val="24"/>
          <w:lang w:val="hr-HR"/>
        </w:rPr>
      </w:pPr>
      <w:r w:rsidRPr="00D922AD">
        <w:rPr>
          <w:rFonts w:cs="Times New Roman" w:hAnsi="Times New Roman" w:ascii="Times New Roman"/>
          <w:sz w:val="24"/>
          <w:szCs w:val="24"/>
          <w:lang w:val="hr-HR"/>
        </w:rPr>
        <w:tab/>
      </w:r>
      <w:r w:rsidR="00043019" w:rsidRPr="00D922AD">
        <w:rPr>
          <w:rFonts w:cs="Times New Roman" w:hAnsi="Times New Roman" w:ascii="Times New Roman"/>
          <w:sz w:val="24"/>
          <w:szCs w:val="24"/>
          <w:lang w:val="hr-HR"/>
        </w:rPr>
        <w:t xml:space="preserve">Višestruko </w:t>
      </w:r>
      <w:r w:rsidR="000F1DC2" w:rsidRPr="00D922AD">
        <w:rPr>
          <w:rFonts w:cs="Times New Roman" w:hAnsi="Times New Roman" w:ascii="Times New Roman"/>
          <w:sz w:val="24"/>
          <w:szCs w:val="24"/>
          <w:lang w:val="hr-HR"/>
        </w:rPr>
        <w:t>iskazivan</w:t>
      </w:r>
      <w:r w:rsidR="00C80428" w:rsidRPr="00D922AD">
        <w:rPr>
          <w:rFonts w:cs="Times New Roman" w:hAnsi="Times New Roman" w:ascii="Times New Roman"/>
          <w:sz w:val="24"/>
          <w:szCs w:val="24"/>
          <w:lang w:val="hr-HR"/>
        </w:rPr>
        <w:t>a</w:t>
      </w:r>
      <w:r w:rsidRPr="00D922AD">
        <w:rPr>
          <w:rFonts w:cs="Times New Roman" w:hAnsi="Times New Roman" w:ascii="Times New Roman"/>
          <w:sz w:val="24"/>
          <w:szCs w:val="24"/>
          <w:lang w:val="hr-HR"/>
        </w:rPr>
        <w:t xml:space="preserve"> „socijalna osjetljivost“ stečajnog upravitelja </w:t>
      </w:r>
      <w:r w:rsidR="00C80428" w:rsidRPr="00D922AD">
        <w:rPr>
          <w:rFonts w:cs="Times New Roman" w:hAnsi="Times New Roman" w:ascii="Times New Roman"/>
          <w:bCs/>
          <w:sz w:val="24"/>
          <w:szCs w:val="24"/>
          <w:lang w:val="hr-HR"/>
        </w:rPr>
        <w:t>u konkretn</w:t>
      </w:r>
      <w:r w:rsidR="00C560BD" w:rsidRPr="00D922AD">
        <w:rPr>
          <w:rFonts w:cs="Times New Roman" w:hAnsi="Times New Roman" w:ascii="Times New Roman"/>
          <w:bCs/>
          <w:sz w:val="24"/>
          <w:szCs w:val="24"/>
          <w:lang w:val="hr-HR"/>
        </w:rPr>
        <w:t>om slučaju i u „konkretnim</w:t>
      </w:r>
      <w:r w:rsidR="00C80428" w:rsidRPr="00D922AD">
        <w:rPr>
          <w:rFonts w:cs="Times New Roman" w:hAnsi="Times New Roman" w:ascii="Times New Roman"/>
          <w:bCs/>
          <w:sz w:val="24"/>
          <w:szCs w:val="24"/>
          <w:lang w:val="hr-HR"/>
        </w:rPr>
        <w:t xml:space="preserve"> životnim okolnostima“</w:t>
      </w:r>
      <w:r w:rsidR="00C80428" w:rsidRPr="00D922AD">
        <w:rPr>
          <w:rFonts w:cs="Times New Roman" w:hAnsi="Times New Roman" w:ascii="Times New Roman"/>
          <w:sz w:val="24"/>
          <w:szCs w:val="24"/>
          <w:lang w:val="hr-HR"/>
        </w:rPr>
        <w:t xml:space="preserve"> tek se </w:t>
      </w:r>
      <w:r w:rsidRPr="00D922AD">
        <w:rPr>
          <w:rFonts w:cs="Times New Roman" w:hAnsi="Times New Roman" w:ascii="Times New Roman"/>
          <w:sz w:val="24"/>
          <w:szCs w:val="24"/>
          <w:lang w:val="hr-HR"/>
        </w:rPr>
        <w:t>ukazuj</w:t>
      </w:r>
      <w:r w:rsidR="00C80428" w:rsidRPr="00D922AD">
        <w:rPr>
          <w:rFonts w:cs="Times New Roman" w:hAnsi="Times New Roman" w:ascii="Times New Roman"/>
          <w:sz w:val="24"/>
          <w:szCs w:val="24"/>
          <w:lang w:val="hr-HR"/>
        </w:rPr>
        <w:t>e</w:t>
      </w:r>
      <w:r w:rsidR="006B7F22" w:rsidRPr="00D922AD">
        <w:rPr>
          <w:rFonts w:cs="Times New Roman" w:hAnsi="Times New Roman" w:ascii="Times New Roman"/>
          <w:sz w:val="24"/>
          <w:szCs w:val="24"/>
          <w:lang w:val="hr-HR"/>
        </w:rPr>
        <w:t xml:space="preserve"> </w:t>
      </w:r>
      <w:r w:rsidR="004F0639" w:rsidRPr="00D922AD">
        <w:rPr>
          <w:rFonts w:cs="Times New Roman" w:hAnsi="Times New Roman" w:ascii="Times New Roman"/>
          <w:sz w:val="24"/>
          <w:szCs w:val="24"/>
          <w:lang w:val="hr-HR"/>
        </w:rPr>
        <w:t>proturiječn</w:t>
      </w:r>
      <w:r w:rsidR="00C80428" w:rsidRPr="00D922AD">
        <w:rPr>
          <w:rFonts w:cs="Times New Roman" w:hAnsi="Times New Roman" w:ascii="Times New Roman"/>
          <w:sz w:val="24"/>
          <w:szCs w:val="24"/>
          <w:lang w:val="hr-HR"/>
        </w:rPr>
        <w:t>om</w:t>
      </w:r>
      <w:r w:rsidR="006B7F22" w:rsidRPr="00D922AD">
        <w:rPr>
          <w:rFonts w:cs="Times New Roman" w:hAnsi="Times New Roman" w:ascii="Times New Roman"/>
          <w:sz w:val="24"/>
          <w:szCs w:val="24"/>
          <w:lang w:val="hr-HR"/>
        </w:rPr>
        <w:t xml:space="preserve"> </w:t>
      </w:r>
      <w:r w:rsidR="00AD3294" w:rsidRPr="00D922AD">
        <w:rPr>
          <w:rFonts w:cs="Times New Roman" w:hAnsi="Times New Roman" w:ascii="Times New Roman"/>
          <w:sz w:val="24"/>
          <w:szCs w:val="24"/>
          <w:lang w:val="hr-HR"/>
        </w:rPr>
        <w:t>činjenično utvrđenim nepravilnostima</w:t>
      </w:r>
      <w:r w:rsidR="000B504F" w:rsidRPr="00D922AD">
        <w:rPr>
          <w:rFonts w:cs="Times New Roman" w:hAnsi="Times New Roman" w:ascii="Times New Roman"/>
          <w:sz w:val="24"/>
          <w:szCs w:val="24"/>
          <w:lang w:val="hr-HR"/>
        </w:rPr>
        <w:t xml:space="preserve"> u vođenju poslovnih knji</w:t>
      </w:r>
      <w:r w:rsidR="006B7F22" w:rsidRPr="00D922AD">
        <w:rPr>
          <w:rFonts w:cs="Times New Roman" w:hAnsi="Times New Roman" w:ascii="Times New Roman"/>
          <w:sz w:val="24"/>
          <w:szCs w:val="24"/>
          <w:lang w:val="hr-HR"/>
        </w:rPr>
        <w:t>g</w:t>
      </w:r>
      <w:r w:rsidR="000B504F" w:rsidRPr="00D922AD">
        <w:rPr>
          <w:rFonts w:cs="Times New Roman" w:hAnsi="Times New Roman" w:ascii="Times New Roman"/>
          <w:sz w:val="24"/>
          <w:szCs w:val="24"/>
          <w:lang w:val="hr-HR"/>
        </w:rPr>
        <w:t>a</w:t>
      </w:r>
      <w:r w:rsidR="00B6243C" w:rsidRPr="00D922AD">
        <w:rPr>
          <w:rFonts w:cs="Times New Roman" w:hAnsi="Times New Roman" w:ascii="Times New Roman"/>
          <w:sz w:val="24"/>
          <w:szCs w:val="24"/>
          <w:lang w:val="hr-HR"/>
        </w:rPr>
        <w:t xml:space="preserve"> stečajnog dužnika</w:t>
      </w:r>
      <w:r w:rsidR="000B504F" w:rsidRPr="00D922AD">
        <w:rPr>
          <w:rFonts w:cs="Times New Roman" w:hAnsi="Times New Roman" w:ascii="Times New Roman"/>
          <w:sz w:val="24"/>
          <w:szCs w:val="24"/>
          <w:lang w:val="hr-HR"/>
        </w:rPr>
        <w:t>, odnosno poslovanja bez pažnje dobrog gospodarstvenika.</w:t>
      </w:r>
    </w:p>
    <w:p w:rsidRDefault="00EA1570" w:rsidP="00DE2463" w:rsidR="00EA1570" w:rsidRPr="00D922AD">
      <w:pPr>
        <w:spacing w:before="240"/>
        <w:rPr>
          <w:rFonts w:cs="Times New Roman" w:eastAsia="Calibri" w:hAnsi="Times New Roman" w:ascii="Times New Roman"/>
          <w:noProof w:val="false"/>
          <w:sz w:val="24"/>
          <w:szCs w:val="24"/>
          <w:lang w:val="hr-HR"/>
        </w:rPr>
      </w:pPr>
      <w:r w:rsidRPr="00D922AD">
        <w:rPr>
          <w:rFonts w:cs="Times New Roman" w:eastAsia="Calibri" w:hAnsi="Times New Roman" w:ascii="Times New Roman"/>
          <w:color w:val="FF0000"/>
          <w:sz w:val="24"/>
          <w:szCs w:val="24"/>
          <w:lang w:val="hr-HR"/>
        </w:rPr>
        <w:tab/>
      </w:r>
      <w:r w:rsidRPr="00D922AD">
        <w:rPr>
          <w:rFonts w:cs="Times New Roman" w:eastAsia="Calibri" w:hAnsi="Times New Roman" w:ascii="Times New Roman"/>
          <w:sz w:val="24"/>
          <w:szCs w:val="24"/>
          <w:lang w:val="hr-HR"/>
        </w:rPr>
        <w:t xml:space="preserve">Osnovna svrha stečajnog </w:t>
      </w:r>
      <w:r w:rsidRPr="00D922AD">
        <w:rPr>
          <w:rFonts w:cs="Times New Roman" w:eastAsia="Calibri" w:hAnsi="Times New Roman" w:ascii="Times New Roman"/>
          <w:noProof w:val="false"/>
          <w:sz w:val="24"/>
          <w:szCs w:val="24"/>
          <w:lang w:val="hr-HR"/>
        </w:rPr>
        <w:t>postupka</w:t>
      </w:r>
      <w:r w:rsidRPr="00D922AD">
        <w:rPr>
          <w:rFonts w:cs="Times New Roman" w:eastAsia="Calibri" w:hAnsi="Times New Roman" w:ascii="Times New Roman"/>
          <w:sz w:val="24"/>
          <w:szCs w:val="24"/>
          <w:lang w:val="hr-HR"/>
        </w:rPr>
        <w:t xml:space="preserve"> je postići što veći stupanj namirenja stečajnih vjerovnika, pa je stoga neprihvatljivo trošenje sredstava stečajne mase na način koji nema svoje ekonomsko opravdanje ni zakonitu podlogu.</w:t>
      </w:r>
    </w:p>
    <w:p w:rsidRDefault="00EA1570" w:rsidP="00DE2463" w:rsidR="00EA1570" w:rsidRPr="00D922AD">
      <w:pPr>
        <w:spacing w:before="240"/>
        <w:rPr>
          <w:rFonts w:cs="Times New Roman" w:eastAsia="Calibri" w:hAnsi="Times New Roman" w:ascii="Times New Roman"/>
          <w:sz w:val="24"/>
          <w:szCs w:val="24"/>
          <w:lang w:val="hr-HR"/>
        </w:rPr>
      </w:pPr>
      <w:r w:rsidRPr="00D922AD">
        <w:rPr>
          <w:rFonts w:cs="Times New Roman" w:eastAsia="Calibri" w:hAnsi="Times New Roman" w:ascii="Times New Roman"/>
          <w:sz w:val="24"/>
          <w:szCs w:val="24"/>
          <w:lang w:val="hr-HR"/>
        </w:rPr>
        <w:lastRenderedPageBreak/>
        <w:tab/>
        <w:t>Stečajni upravitelj je dužan poslove stečajnog dužnika voditi s pažnjom dobrog gospodarstvenika.</w:t>
      </w:r>
    </w:p>
    <w:p w:rsidRDefault="00EA1570" w:rsidP="00DE2463" w:rsidR="00EA1570" w:rsidRPr="00D922AD">
      <w:pPr>
        <w:spacing w:before="240"/>
        <w:rPr>
          <w:rFonts w:cs="Times New Roman" w:eastAsia="Calibri" w:hAnsi="Times New Roman" w:ascii="Times New Roman"/>
          <w:sz w:val="24"/>
          <w:szCs w:val="24"/>
          <w:lang w:val="hr-HR"/>
        </w:rPr>
      </w:pPr>
      <w:r w:rsidRPr="00D922AD">
        <w:rPr>
          <w:rFonts w:cs="Times New Roman" w:eastAsia="Calibri" w:hAnsi="Times New Roman" w:ascii="Times New Roman"/>
          <w:sz w:val="24"/>
          <w:szCs w:val="24"/>
          <w:lang w:val="hr-HR"/>
        </w:rPr>
        <w:tab/>
      </w:r>
      <w:r w:rsidR="00AD3294" w:rsidRPr="00D922AD">
        <w:rPr>
          <w:rFonts w:cs="Times New Roman" w:eastAsia="Calibri" w:hAnsi="Times New Roman" w:ascii="Times New Roman"/>
          <w:sz w:val="24"/>
          <w:szCs w:val="24"/>
          <w:lang w:val="hr-HR"/>
        </w:rPr>
        <w:t>Svrha stečajnog postupka je</w:t>
      </w:r>
      <w:r w:rsidRPr="00D922AD">
        <w:rPr>
          <w:rFonts w:cs="Times New Roman" w:eastAsia="Calibri" w:hAnsi="Times New Roman" w:ascii="Times New Roman"/>
          <w:sz w:val="24"/>
          <w:szCs w:val="24"/>
          <w:lang w:val="hr-HR"/>
        </w:rPr>
        <w:t xml:space="preserve"> namirenje stečajnih vjerovnika na temelju zakona, a ne prekomjerna zarada bilo kojeg od njegovih sudionika.</w:t>
      </w:r>
    </w:p>
    <w:p w:rsidRDefault="00AD3294" w:rsidP="00DE2463" w:rsidR="00EA1570" w:rsidRPr="00D922AD">
      <w:pPr>
        <w:spacing w:before="240"/>
        <w:rPr>
          <w:rFonts w:cs="Times New Roman" w:eastAsia="Calibri" w:hAnsi="Times New Roman" w:ascii="Times New Roman"/>
          <w:sz w:val="24"/>
          <w:szCs w:val="24"/>
          <w:lang w:val="hr-HR"/>
        </w:rPr>
      </w:pPr>
      <w:r w:rsidRPr="00D922AD">
        <w:rPr>
          <w:rFonts w:cs="Times New Roman" w:eastAsia="Calibri" w:hAnsi="Times New Roman" w:ascii="Times New Roman"/>
          <w:sz w:val="24"/>
          <w:szCs w:val="24"/>
          <w:lang w:val="hr-HR"/>
        </w:rPr>
        <w:tab/>
        <w:t>Sukladno</w:t>
      </w:r>
      <w:r w:rsidR="00EA1570" w:rsidRPr="00D922AD">
        <w:rPr>
          <w:rFonts w:cs="Times New Roman" w:eastAsia="Calibri" w:hAnsi="Times New Roman" w:ascii="Times New Roman"/>
          <w:sz w:val="24"/>
          <w:szCs w:val="24"/>
          <w:lang w:val="hr-HR"/>
        </w:rPr>
        <w:t xml:space="preserve"> ranije navedenom</w:t>
      </w:r>
      <w:r w:rsidRPr="00D922AD">
        <w:rPr>
          <w:rFonts w:cs="Times New Roman" w:eastAsia="Calibri" w:hAnsi="Times New Roman" w:ascii="Times New Roman"/>
          <w:sz w:val="24"/>
          <w:szCs w:val="24"/>
          <w:lang w:val="hr-HR"/>
        </w:rPr>
        <w:t>,</w:t>
      </w:r>
      <w:r w:rsidR="00EA1570" w:rsidRPr="00D922AD">
        <w:rPr>
          <w:rFonts w:cs="Times New Roman" w:eastAsia="Calibri" w:hAnsi="Times New Roman" w:ascii="Times New Roman"/>
          <w:sz w:val="24"/>
          <w:szCs w:val="24"/>
          <w:lang w:val="hr-HR"/>
        </w:rPr>
        <w:t xml:space="preserve"> ovaj sud utvrđuje da stečajni upravitelj svoju dužnost u promatranom razdoblju nije obavljao savjesno i uredno</w:t>
      </w:r>
      <w:r w:rsidR="0095196F">
        <w:rPr>
          <w:rFonts w:cs="Times New Roman" w:eastAsia="Calibri" w:hAnsi="Times New Roman" w:ascii="Times New Roman"/>
          <w:sz w:val="24"/>
          <w:szCs w:val="24"/>
          <w:lang w:val="hr-HR"/>
        </w:rPr>
        <w:t xml:space="preserve"> </w:t>
      </w:r>
      <w:r w:rsidR="00EA1570" w:rsidRPr="00D922AD">
        <w:rPr>
          <w:rFonts w:cs="Times New Roman" w:eastAsia="Calibri" w:hAnsi="Times New Roman" w:ascii="Times New Roman"/>
          <w:sz w:val="24"/>
          <w:szCs w:val="24"/>
          <w:lang w:val="hr-HR"/>
        </w:rPr>
        <w:t xml:space="preserve">i s dužnom pažnjom dobrog gospodarstvenika, odnosno da postoje važni razlozi za njegovo razrješenje u smislu odredbe  članka </w:t>
      </w:r>
      <w:r w:rsidR="006B7F22" w:rsidRPr="00D922AD">
        <w:rPr>
          <w:rFonts w:cs="Times New Roman" w:eastAsia="Calibri" w:hAnsi="Times New Roman" w:ascii="Times New Roman"/>
          <w:sz w:val="24"/>
          <w:szCs w:val="24"/>
          <w:lang w:val="hr-HR"/>
        </w:rPr>
        <w:t>27</w:t>
      </w:r>
      <w:r w:rsidR="00E632AC" w:rsidRPr="00D922AD">
        <w:rPr>
          <w:rFonts w:cs="Times New Roman" w:eastAsia="Calibri" w:hAnsi="Times New Roman" w:ascii="Times New Roman"/>
          <w:sz w:val="24"/>
          <w:szCs w:val="24"/>
          <w:lang w:val="hr-HR"/>
        </w:rPr>
        <w:t xml:space="preserve">. st. 2. </w:t>
      </w:r>
      <w:r w:rsidR="006B7F22" w:rsidRPr="00D922AD">
        <w:rPr>
          <w:rFonts w:cs="Times New Roman" w:eastAsia="Calibri" w:hAnsi="Times New Roman" w:ascii="Times New Roman"/>
          <w:sz w:val="24"/>
          <w:szCs w:val="24"/>
          <w:lang w:val="hr-HR"/>
        </w:rPr>
        <w:t>SZ-a</w:t>
      </w:r>
      <w:r w:rsidR="00EA1570" w:rsidRPr="00D922AD">
        <w:rPr>
          <w:rFonts w:cs="Times New Roman" w:eastAsia="Calibri" w:hAnsi="Times New Roman" w:ascii="Times New Roman"/>
          <w:sz w:val="24"/>
          <w:szCs w:val="24"/>
          <w:lang w:val="hr-HR"/>
        </w:rPr>
        <w:t xml:space="preserve">, </w:t>
      </w:r>
      <w:r w:rsidR="00ED3E4A" w:rsidRPr="00D922AD">
        <w:rPr>
          <w:rFonts w:cs="Times New Roman" w:eastAsia="Calibri" w:hAnsi="Times New Roman" w:ascii="Times New Roman"/>
          <w:sz w:val="24"/>
          <w:szCs w:val="24"/>
          <w:lang w:val="hr-HR"/>
        </w:rPr>
        <w:t>radi čega je</w:t>
      </w:r>
      <w:r w:rsidR="00EA1570" w:rsidRPr="00D922AD">
        <w:rPr>
          <w:rFonts w:cs="Times New Roman" w:eastAsia="Calibri" w:hAnsi="Times New Roman" w:ascii="Times New Roman"/>
          <w:sz w:val="24"/>
          <w:szCs w:val="24"/>
          <w:lang w:val="hr-HR"/>
        </w:rPr>
        <w:t xml:space="preserve"> odlučeno kao u izreci ovoga rješenja</w:t>
      </w:r>
      <w:r w:rsidR="00E632AC" w:rsidRPr="00D922AD">
        <w:rPr>
          <w:rFonts w:cs="Times New Roman" w:eastAsia="Calibri" w:hAnsi="Times New Roman" w:ascii="Times New Roman"/>
          <w:sz w:val="24"/>
          <w:szCs w:val="24"/>
          <w:lang w:val="hr-HR"/>
        </w:rPr>
        <w:t xml:space="preserve"> pod točkom I</w:t>
      </w:r>
      <w:r w:rsidR="00EA1570" w:rsidRPr="00D922AD">
        <w:rPr>
          <w:rFonts w:cs="Times New Roman" w:eastAsia="Calibri" w:hAnsi="Times New Roman" w:ascii="Times New Roman"/>
          <w:sz w:val="24"/>
          <w:szCs w:val="24"/>
          <w:lang w:val="hr-HR"/>
        </w:rPr>
        <w:t>.</w:t>
      </w:r>
    </w:p>
    <w:p w:rsidRDefault="00EA1570" w:rsidP="00DE2463" w:rsidR="00EA1570" w:rsidRPr="00D922AD">
      <w:pPr>
        <w:spacing w:before="240"/>
        <w:rPr>
          <w:rFonts w:cs="Times New Roman" w:hAnsi="Times New Roman" w:ascii="Times New Roman"/>
          <w:sz w:val="24"/>
          <w:szCs w:val="24"/>
          <w:lang w:val="hr-HR"/>
        </w:rPr>
      </w:pPr>
      <w:r w:rsidRPr="00D922AD">
        <w:rPr>
          <w:rFonts w:cs="Times New Roman" w:hAnsi="Times New Roman" w:ascii="Times New Roman"/>
          <w:sz w:val="24"/>
          <w:szCs w:val="24"/>
          <w:lang w:val="hr-HR"/>
        </w:rPr>
        <w:tab/>
        <w:t>Novoimenovan</w:t>
      </w:r>
      <w:r w:rsidR="00E632AC" w:rsidRPr="00D922AD">
        <w:rPr>
          <w:rFonts w:cs="Times New Roman" w:hAnsi="Times New Roman" w:ascii="Times New Roman"/>
          <w:sz w:val="24"/>
          <w:szCs w:val="24"/>
          <w:lang w:val="hr-HR"/>
        </w:rPr>
        <w:t>a</w:t>
      </w:r>
      <w:r w:rsidRPr="00D922AD">
        <w:rPr>
          <w:rFonts w:cs="Times New Roman" w:hAnsi="Times New Roman" w:ascii="Times New Roman"/>
          <w:sz w:val="24"/>
          <w:szCs w:val="24"/>
          <w:lang w:val="hr-HR"/>
        </w:rPr>
        <w:t xml:space="preserve"> stečajn</w:t>
      </w:r>
      <w:r w:rsidR="00E632AC" w:rsidRPr="00D922AD">
        <w:rPr>
          <w:rFonts w:cs="Times New Roman" w:hAnsi="Times New Roman" w:ascii="Times New Roman"/>
          <w:sz w:val="24"/>
          <w:szCs w:val="24"/>
          <w:lang w:val="hr-HR"/>
        </w:rPr>
        <w:t>a</w:t>
      </w:r>
      <w:r w:rsidRPr="00D922AD">
        <w:rPr>
          <w:rFonts w:cs="Times New Roman" w:hAnsi="Times New Roman" w:ascii="Times New Roman"/>
          <w:sz w:val="24"/>
          <w:szCs w:val="24"/>
          <w:lang w:val="hr-HR"/>
        </w:rPr>
        <w:t xml:space="preserve"> upravitelj</w:t>
      </w:r>
      <w:r w:rsidR="00E632AC" w:rsidRPr="00D922AD">
        <w:rPr>
          <w:rFonts w:cs="Times New Roman" w:hAnsi="Times New Roman" w:ascii="Times New Roman"/>
          <w:sz w:val="24"/>
          <w:szCs w:val="24"/>
          <w:lang w:val="hr-HR"/>
        </w:rPr>
        <w:t>ica Natalija Mladineo</w:t>
      </w:r>
      <w:r w:rsidR="0095196F">
        <w:rPr>
          <w:rFonts w:cs="Times New Roman" w:hAnsi="Times New Roman" w:ascii="Times New Roman"/>
          <w:sz w:val="24"/>
          <w:szCs w:val="24"/>
          <w:lang w:val="hr-HR"/>
        </w:rPr>
        <w:t xml:space="preserve"> </w:t>
      </w:r>
      <w:r w:rsidR="00E632AC" w:rsidRPr="00D922AD">
        <w:rPr>
          <w:rFonts w:cs="Times New Roman" w:hAnsi="Times New Roman" w:ascii="Times New Roman"/>
          <w:sz w:val="24"/>
          <w:szCs w:val="24"/>
          <w:lang w:val="hr-HR"/>
        </w:rPr>
        <w:t>udovol</w:t>
      </w:r>
      <w:r w:rsidRPr="00D922AD">
        <w:rPr>
          <w:rFonts w:cs="Times New Roman" w:hAnsi="Times New Roman" w:ascii="Times New Roman"/>
          <w:sz w:val="24"/>
          <w:szCs w:val="24"/>
          <w:lang w:val="hr-HR"/>
        </w:rPr>
        <w:t xml:space="preserve">java </w:t>
      </w:r>
      <w:r w:rsidR="00E632AC" w:rsidRPr="00D922AD">
        <w:rPr>
          <w:rFonts w:cs="Times New Roman" w:hAnsi="Times New Roman" w:ascii="Times New Roman"/>
          <w:sz w:val="24"/>
          <w:szCs w:val="24"/>
          <w:lang w:val="hr-HR"/>
        </w:rPr>
        <w:t xml:space="preserve">uvjetima za imenovanje u smislu </w:t>
      </w:r>
      <w:r w:rsidRPr="00D922AD">
        <w:rPr>
          <w:rFonts w:cs="Times New Roman" w:hAnsi="Times New Roman" w:ascii="Times New Roman"/>
          <w:sz w:val="24"/>
          <w:szCs w:val="24"/>
          <w:lang w:val="hr-HR"/>
        </w:rPr>
        <w:t>odredb</w:t>
      </w:r>
      <w:r w:rsidR="00E632AC" w:rsidRPr="00D922AD">
        <w:rPr>
          <w:rFonts w:cs="Times New Roman" w:hAnsi="Times New Roman" w:ascii="Times New Roman"/>
          <w:sz w:val="24"/>
          <w:szCs w:val="24"/>
          <w:lang w:val="hr-HR"/>
        </w:rPr>
        <w:t>i</w:t>
      </w:r>
      <w:r w:rsidRPr="00D922AD">
        <w:rPr>
          <w:rFonts w:cs="Times New Roman" w:hAnsi="Times New Roman" w:ascii="Times New Roman"/>
          <w:sz w:val="24"/>
          <w:szCs w:val="24"/>
          <w:lang w:val="hr-HR"/>
        </w:rPr>
        <w:t xml:space="preserve"> čl</w:t>
      </w:r>
      <w:r w:rsidR="00E632AC" w:rsidRPr="00D922AD">
        <w:rPr>
          <w:rFonts w:cs="Times New Roman" w:hAnsi="Times New Roman" w:ascii="Times New Roman"/>
          <w:sz w:val="24"/>
          <w:szCs w:val="24"/>
          <w:lang w:val="hr-HR"/>
        </w:rPr>
        <w:t>.</w:t>
      </w:r>
      <w:r w:rsidRPr="00D922AD">
        <w:rPr>
          <w:rFonts w:cs="Times New Roman" w:hAnsi="Times New Roman" w:ascii="Times New Roman"/>
          <w:sz w:val="24"/>
          <w:szCs w:val="24"/>
          <w:lang w:val="hr-HR"/>
        </w:rPr>
        <w:t xml:space="preserve"> 20.</w:t>
      </w:r>
      <w:r w:rsidR="00E632AC" w:rsidRPr="00D922AD">
        <w:rPr>
          <w:rFonts w:cs="Times New Roman" w:hAnsi="Times New Roman" w:ascii="Times New Roman"/>
          <w:sz w:val="24"/>
          <w:szCs w:val="24"/>
          <w:lang w:val="hr-HR"/>
        </w:rPr>
        <w:t xml:space="preserve"> i 21.</w:t>
      </w:r>
      <w:r w:rsidRPr="00D922AD">
        <w:rPr>
          <w:rFonts w:cs="Times New Roman" w:hAnsi="Times New Roman" w:ascii="Times New Roman"/>
          <w:sz w:val="24"/>
          <w:szCs w:val="24"/>
          <w:lang w:val="hr-HR"/>
        </w:rPr>
        <w:t xml:space="preserve"> SZ</w:t>
      </w:r>
      <w:r w:rsidR="00E632AC" w:rsidRPr="00D922AD">
        <w:rPr>
          <w:rFonts w:cs="Times New Roman" w:hAnsi="Times New Roman" w:ascii="Times New Roman"/>
          <w:sz w:val="24"/>
          <w:szCs w:val="24"/>
          <w:lang w:val="hr-HR"/>
        </w:rPr>
        <w:t>-a</w:t>
      </w:r>
      <w:r w:rsidRPr="00D922AD">
        <w:rPr>
          <w:rFonts w:cs="Times New Roman" w:hAnsi="Times New Roman" w:ascii="Times New Roman"/>
          <w:sz w:val="24"/>
          <w:szCs w:val="24"/>
          <w:lang w:val="hr-HR"/>
        </w:rPr>
        <w:t xml:space="preserve">, </w:t>
      </w:r>
      <w:r w:rsidR="00E632AC" w:rsidRPr="00D922AD">
        <w:rPr>
          <w:rFonts w:cs="Times New Roman" w:hAnsi="Times New Roman" w:ascii="Times New Roman"/>
          <w:sz w:val="24"/>
          <w:szCs w:val="24"/>
          <w:lang w:val="hr-HR"/>
        </w:rPr>
        <w:t xml:space="preserve">radi čega je temeljem odredbe čl. </w:t>
      </w:r>
      <w:r w:rsidRPr="00D922AD">
        <w:rPr>
          <w:rFonts w:cs="Times New Roman" w:eastAsia="Calibri" w:hAnsi="Times New Roman" w:ascii="Times New Roman"/>
          <w:sz w:val="24"/>
          <w:szCs w:val="24"/>
          <w:lang w:val="hr-HR"/>
        </w:rPr>
        <w:t>27. st.</w:t>
      </w:r>
      <w:r w:rsidR="00106666" w:rsidRPr="00D922AD">
        <w:rPr>
          <w:rFonts w:cs="Times New Roman" w:eastAsia="Calibri" w:hAnsi="Times New Roman" w:ascii="Times New Roman"/>
          <w:sz w:val="24"/>
          <w:szCs w:val="24"/>
          <w:lang w:val="hr-HR"/>
        </w:rPr>
        <w:t xml:space="preserve"> </w:t>
      </w:r>
      <w:r w:rsidRPr="00D922AD">
        <w:rPr>
          <w:rFonts w:cs="Times New Roman" w:eastAsia="Calibri" w:hAnsi="Times New Roman" w:ascii="Times New Roman"/>
          <w:sz w:val="24"/>
          <w:szCs w:val="24"/>
          <w:lang w:val="hr-HR"/>
        </w:rPr>
        <w:t>8</w:t>
      </w:r>
      <w:r w:rsidR="00106666" w:rsidRPr="00D922AD">
        <w:rPr>
          <w:rFonts w:cs="Times New Roman" w:eastAsia="Calibri" w:hAnsi="Times New Roman" w:ascii="Times New Roman"/>
          <w:sz w:val="24"/>
          <w:szCs w:val="24"/>
          <w:lang w:val="hr-HR"/>
        </w:rPr>
        <w:t>.</w:t>
      </w:r>
      <w:r w:rsidRPr="00D922AD">
        <w:rPr>
          <w:rFonts w:cs="Times New Roman" w:eastAsia="Calibri" w:hAnsi="Times New Roman" w:ascii="Times New Roman"/>
          <w:sz w:val="24"/>
          <w:szCs w:val="24"/>
          <w:lang w:val="hr-HR"/>
        </w:rPr>
        <w:t xml:space="preserve"> SZ</w:t>
      </w:r>
      <w:r w:rsidR="00E632AC" w:rsidRPr="00D922AD">
        <w:rPr>
          <w:rFonts w:cs="Times New Roman" w:eastAsia="Calibri" w:hAnsi="Times New Roman" w:ascii="Times New Roman"/>
          <w:sz w:val="24"/>
          <w:szCs w:val="24"/>
          <w:lang w:val="hr-HR"/>
        </w:rPr>
        <w:t>-a</w:t>
      </w:r>
      <w:r w:rsidRPr="00D922AD">
        <w:rPr>
          <w:rFonts w:cs="Times New Roman" w:eastAsia="Calibri" w:hAnsi="Times New Roman" w:ascii="Times New Roman"/>
          <w:sz w:val="24"/>
          <w:szCs w:val="24"/>
          <w:lang w:val="hr-HR"/>
        </w:rPr>
        <w:t xml:space="preserve"> odlučeno kao u izreci ovoga rješenja</w:t>
      </w:r>
      <w:r w:rsidR="00E632AC" w:rsidRPr="00D922AD">
        <w:rPr>
          <w:rFonts w:cs="Times New Roman" w:eastAsia="Calibri" w:hAnsi="Times New Roman" w:ascii="Times New Roman"/>
          <w:sz w:val="24"/>
          <w:szCs w:val="24"/>
          <w:lang w:val="hr-HR"/>
        </w:rPr>
        <w:t xml:space="preserve"> pod točkom II</w:t>
      </w:r>
      <w:r w:rsidRPr="00D922AD">
        <w:rPr>
          <w:rFonts w:cs="Times New Roman" w:eastAsia="Calibri" w:hAnsi="Times New Roman" w:ascii="Times New Roman"/>
          <w:sz w:val="24"/>
          <w:szCs w:val="24"/>
          <w:lang w:val="hr-HR"/>
        </w:rPr>
        <w:t>.</w:t>
      </w:r>
      <w:r w:rsidR="00E632AC" w:rsidRPr="00D922AD">
        <w:rPr>
          <w:rFonts w:cs="Times New Roman" w:eastAsia="Calibri" w:hAnsi="Times New Roman" w:ascii="Times New Roman"/>
          <w:sz w:val="24"/>
          <w:szCs w:val="24"/>
          <w:lang w:val="hr-HR"/>
        </w:rPr>
        <w:t xml:space="preserve"> </w:t>
      </w:r>
    </w:p>
    <w:p w:rsidRDefault="00EA1570" w:rsidP="00DE2463" w:rsidR="00EA1570" w:rsidRPr="00D922AD">
      <w:pPr>
        <w:spacing w:before="240"/>
        <w:rPr>
          <w:rFonts w:cs="Times New Roman" w:hAnsi="Times New Roman" w:ascii="Times New Roman"/>
          <w:sz w:val="24"/>
          <w:szCs w:val="24"/>
          <w:lang w:val="hr-HR"/>
        </w:rPr>
      </w:pPr>
      <w:r w:rsidRPr="00D922AD">
        <w:rPr>
          <w:rFonts w:cs="Times New Roman" w:hAnsi="Times New Roman" w:ascii="Times New Roman"/>
          <w:sz w:val="24"/>
          <w:szCs w:val="24"/>
          <w:lang w:val="hr-HR"/>
        </w:rPr>
        <w:tab/>
      </w:r>
      <w:r w:rsidR="00E632AC" w:rsidRPr="00D922AD">
        <w:rPr>
          <w:rFonts w:cs="Times New Roman" w:hAnsi="Times New Roman" w:ascii="Times New Roman"/>
          <w:sz w:val="24"/>
          <w:szCs w:val="24"/>
          <w:lang w:val="hr-HR"/>
        </w:rPr>
        <w:t>Temeljem odredbe čl. 23. st. 6. SZ-a odlučeno je kao u izreci ovog rješenja pod točkom III.</w:t>
      </w:r>
    </w:p>
    <w:p w:rsidRDefault="00EA1570" w:rsidP="0069150A" w:rsidR="00EA1570" w:rsidRPr="00D922AD">
      <w:pPr>
        <w:rPr>
          <w:rFonts w:cs="Times New Roman" w:hAnsi="Times New Roman" w:ascii="Times New Roman"/>
          <w:sz w:val="24"/>
          <w:szCs w:val="24"/>
          <w:lang w:val="hr-HR"/>
        </w:rPr>
      </w:pPr>
    </w:p>
    <w:p w:rsidRDefault="00EA1570" w:rsidP="0069150A" w:rsidR="00EA1570" w:rsidRPr="00D922AD">
      <w:pPr>
        <w:jc w:val="center"/>
        <w:rPr>
          <w:rFonts w:cs="Times New Roman" w:hAnsi="Times New Roman" w:ascii="Times New Roman"/>
          <w:sz w:val="24"/>
          <w:szCs w:val="24"/>
          <w:lang w:val="hr-HR"/>
        </w:rPr>
      </w:pPr>
      <w:r w:rsidRPr="00D922AD">
        <w:rPr>
          <w:rFonts w:cs="Times New Roman" w:hAnsi="Times New Roman" w:ascii="Times New Roman"/>
          <w:sz w:val="24"/>
          <w:szCs w:val="24"/>
          <w:lang w:val="hr-HR"/>
        </w:rPr>
        <w:t xml:space="preserve">U Splitu, </w:t>
      </w:r>
      <w:r w:rsidR="00146E0C" w:rsidRPr="00D922AD">
        <w:rPr>
          <w:rFonts w:cs="Times New Roman" w:hAnsi="Times New Roman" w:ascii="Times New Roman"/>
          <w:sz w:val="24"/>
          <w:szCs w:val="24"/>
          <w:lang w:val="hr-HR"/>
        </w:rPr>
        <w:t>18. ožujka 2016.</w:t>
      </w:r>
      <w:r w:rsidRPr="00D922AD">
        <w:rPr>
          <w:rFonts w:cs="Times New Roman" w:hAnsi="Times New Roman" w:ascii="Times New Roman"/>
          <w:sz w:val="24"/>
          <w:szCs w:val="24"/>
          <w:lang w:val="hr-HR"/>
        </w:rPr>
        <w:t xml:space="preserve"> godine</w:t>
      </w:r>
    </w:p>
    <w:p w:rsidRDefault="00EA1570" w:rsidP="0069150A" w:rsidR="00EA1570" w:rsidRPr="00D922AD">
      <w:pPr>
        <w:ind w:left="6480"/>
        <w:jc w:val="center"/>
        <w:rPr>
          <w:rFonts w:cs="Times New Roman" w:hAnsi="Times New Roman" w:ascii="Times New Roman"/>
          <w:sz w:val="24"/>
          <w:szCs w:val="24"/>
          <w:lang w:val="hr-HR"/>
        </w:rPr>
      </w:pPr>
      <w:r w:rsidRPr="00D922AD">
        <w:rPr>
          <w:rFonts w:cs="Times New Roman" w:hAnsi="Times New Roman" w:ascii="Times New Roman"/>
          <w:sz w:val="24"/>
          <w:szCs w:val="24"/>
          <w:lang w:val="hr-HR"/>
        </w:rPr>
        <w:t>SUTKINJA</w:t>
      </w:r>
    </w:p>
    <w:p w:rsidRDefault="00EA1570" w:rsidP="0069150A" w:rsidR="00EA1570" w:rsidRPr="00D922AD">
      <w:pPr>
        <w:ind w:left="6480"/>
        <w:jc w:val="center"/>
        <w:rPr>
          <w:rFonts w:cs="Times New Roman" w:hAnsi="Times New Roman" w:ascii="Times New Roman"/>
          <w:sz w:val="24"/>
          <w:szCs w:val="24"/>
          <w:lang w:val="hr-HR"/>
        </w:rPr>
      </w:pPr>
      <w:r w:rsidRPr="00D922AD">
        <w:rPr>
          <w:rFonts w:cs="Times New Roman" w:hAnsi="Times New Roman" w:ascii="Times New Roman"/>
          <w:sz w:val="24"/>
          <w:szCs w:val="24"/>
          <w:lang w:val="hr-HR"/>
        </w:rPr>
        <w:t>ANA GOLUB GRUIĆ</w:t>
      </w:r>
    </w:p>
    <w:p w:rsidRDefault="00146E0C" w:rsidP="0069150A" w:rsidR="00146E0C" w:rsidRPr="00D922AD">
      <w:pPr>
        <w:numPr>
          <w:ilvl w:val="12"/>
          <w:numId w:val="0"/>
        </w:numPr>
        <w:rPr>
          <w:rFonts w:cs="Times New Roman" w:hAnsi="Times New Roman" w:ascii="Times New Roman"/>
          <w:sz w:val="24"/>
          <w:szCs w:val="24"/>
          <w:lang w:val="hr-HR"/>
        </w:rPr>
      </w:pPr>
    </w:p>
    <w:p w:rsidRDefault="00ED3E4A" w:rsidP="0069150A" w:rsidR="00ED3E4A" w:rsidRPr="00D922AD">
      <w:pPr>
        <w:numPr>
          <w:ilvl w:val="12"/>
          <w:numId w:val="0"/>
        </w:numPr>
        <w:rPr>
          <w:rFonts w:cs="Times New Roman" w:hAnsi="Times New Roman" w:ascii="Times New Roman"/>
          <w:sz w:val="24"/>
          <w:szCs w:val="24"/>
          <w:lang w:val="hr-HR"/>
        </w:rPr>
      </w:pPr>
    </w:p>
    <w:p w:rsidRDefault="00EA1570" w:rsidP="0069150A" w:rsidR="00EA1570" w:rsidRPr="00D922AD">
      <w:pPr>
        <w:numPr>
          <w:ilvl w:val="12"/>
          <w:numId w:val="0"/>
        </w:numPr>
        <w:rPr>
          <w:rFonts w:cs="Times New Roman" w:hAnsi="Times New Roman" w:ascii="Times New Roman"/>
          <w:sz w:val="24"/>
          <w:szCs w:val="24"/>
          <w:lang w:val="hr-HR"/>
        </w:rPr>
      </w:pPr>
      <w:r w:rsidRPr="00D922AD">
        <w:rPr>
          <w:rFonts w:cs="Times New Roman" w:hAnsi="Times New Roman" w:ascii="Times New Roman"/>
          <w:sz w:val="24"/>
          <w:szCs w:val="24"/>
          <w:lang w:val="hr-HR"/>
        </w:rPr>
        <w:t>UPUTA O PRAVNOM LIJEKU:</w:t>
      </w:r>
    </w:p>
    <w:p w:rsidRDefault="00EA1570" w:rsidP="0069150A" w:rsidR="00EA1570" w:rsidRPr="00D922AD">
      <w:pPr>
        <w:numPr>
          <w:ilvl w:val="12"/>
          <w:numId w:val="0"/>
        </w:numPr>
        <w:rPr>
          <w:rFonts w:cs="Times New Roman" w:hAnsi="Times New Roman" w:ascii="Times New Roman"/>
          <w:sz w:val="24"/>
          <w:szCs w:val="24"/>
          <w:lang w:val="hr-HR"/>
        </w:rPr>
      </w:pPr>
      <w:r w:rsidRPr="00D922AD">
        <w:rPr>
          <w:rFonts w:cs="Times New Roman" w:hAnsi="Times New Roman" w:ascii="Times New Roman"/>
          <w:sz w:val="24"/>
          <w:szCs w:val="24"/>
          <w:lang w:val="hr-HR"/>
        </w:rPr>
        <w:t>Protiv ovog rješenja žalbu mo</w:t>
      </w:r>
      <w:r w:rsidR="00146E0C" w:rsidRPr="00D922AD">
        <w:rPr>
          <w:rFonts w:cs="Times New Roman" w:hAnsi="Times New Roman" w:ascii="Times New Roman"/>
          <w:sz w:val="24"/>
          <w:szCs w:val="24"/>
          <w:lang w:val="hr-HR"/>
        </w:rPr>
        <w:t xml:space="preserve">gu podnijeti </w:t>
      </w:r>
      <w:r w:rsidR="005037F0" w:rsidRPr="00D922AD">
        <w:rPr>
          <w:rFonts w:cs="Times New Roman" w:hAnsi="Times New Roman" w:ascii="Times New Roman"/>
          <w:sz w:val="24"/>
          <w:szCs w:val="24"/>
          <w:lang w:val="hr-HR"/>
        </w:rPr>
        <w:t xml:space="preserve">samo </w:t>
      </w:r>
      <w:r w:rsidR="00146E0C" w:rsidRPr="00D922AD">
        <w:rPr>
          <w:rFonts w:cs="Times New Roman" w:hAnsi="Times New Roman" w:ascii="Times New Roman"/>
          <w:sz w:val="24"/>
          <w:szCs w:val="24"/>
          <w:lang w:val="hr-HR"/>
        </w:rPr>
        <w:t>stečajni vjerovnic</w:t>
      </w:r>
      <w:r w:rsidRPr="00D922AD">
        <w:rPr>
          <w:rFonts w:cs="Times New Roman" w:hAnsi="Times New Roman" w:ascii="Times New Roman"/>
          <w:sz w:val="24"/>
          <w:szCs w:val="24"/>
          <w:lang w:val="hr-HR"/>
        </w:rPr>
        <w:t xml:space="preserve">i (čl. </w:t>
      </w:r>
      <w:r w:rsidR="004423B7" w:rsidRPr="00D922AD">
        <w:rPr>
          <w:rFonts w:cs="Times New Roman" w:hAnsi="Times New Roman" w:ascii="Times New Roman"/>
          <w:sz w:val="24"/>
          <w:szCs w:val="24"/>
          <w:lang w:val="hr-HR"/>
        </w:rPr>
        <w:t>27</w:t>
      </w:r>
      <w:r w:rsidR="005037F0" w:rsidRPr="00D922AD">
        <w:rPr>
          <w:rFonts w:cs="Times New Roman" w:hAnsi="Times New Roman" w:ascii="Times New Roman"/>
          <w:sz w:val="24"/>
          <w:szCs w:val="24"/>
          <w:lang w:val="hr-HR"/>
        </w:rPr>
        <w:t>. st.</w:t>
      </w:r>
      <w:r w:rsidR="00B860BC" w:rsidRPr="00D922AD">
        <w:rPr>
          <w:rFonts w:cs="Times New Roman" w:hAnsi="Times New Roman" w:ascii="Times New Roman"/>
          <w:sz w:val="24"/>
          <w:szCs w:val="24"/>
          <w:lang w:val="hr-HR"/>
        </w:rPr>
        <w:t xml:space="preserve"> 4</w:t>
      </w:r>
      <w:r w:rsidR="005037F0" w:rsidRPr="00D922AD">
        <w:rPr>
          <w:rFonts w:cs="Times New Roman" w:hAnsi="Times New Roman" w:ascii="Times New Roman"/>
          <w:sz w:val="24"/>
          <w:szCs w:val="24"/>
          <w:lang w:val="hr-HR"/>
        </w:rPr>
        <w:t>. SZ</w:t>
      </w:r>
      <w:r w:rsidR="004423B7" w:rsidRPr="00D922AD">
        <w:rPr>
          <w:rFonts w:cs="Times New Roman" w:hAnsi="Times New Roman" w:ascii="Times New Roman"/>
          <w:sz w:val="24"/>
          <w:szCs w:val="24"/>
          <w:lang w:val="hr-HR"/>
        </w:rPr>
        <w:t>-a</w:t>
      </w:r>
      <w:r w:rsidRPr="00D922AD">
        <w:rPr>
          <w:rFonts w:cs="Times New Roman" w:hAnsi="Times New Roman" w:ascii="Times New Roman"/>
          <w:sz w:val="24"/>
          <w:szCs w:val="24"/>
          <w:lang w:val="hr-HR"/>
        </w:rPr>
        <w:t>) u roku od 8 dana od dana dostave ovog rješenja. Žalba se podnosi Visokom trgovačkom sudu Republike Hrvatske putem ovog suda u tri primjerka.</w:t>
      </w:r>
    </w:p>
    <w:p w:rsidRDefault="00EA1570" w:rsidP="0069150A" w:rsidR="00EA1570" w:rsidRPr="00D922AD">
      <w:pPr>
        <w:numPr>
          <w:ilvl w:val="12"/>
          <w:numId w:val="0"/>
        </w:numPr>
        <w:rPr>
          <w:rFonts w:cs="Times New Roman" w:hAnsi="Times New Roman" w:ascii="Times New Roman"/>
          <w:sz w:val="24"/>
          <w:szCs w:val="24"/>
          <w:lang w:val="hr-HR"/>
        </w:rPr>
      </w:pPr>
    </w:p>
    <w:p w:rsidRDefault="00EA1570" w:rsidP="0069150A" w:rsidR="00EA1570" w:rsidRPr="00D922AD">
      <w:pPr>
        <w:rPr>
          <w:lang w:val="hr-HR"/>
        </w:rPr>
      </w:pPr>
      <w:r w:rsidRPr="00D922AD">
        <w:rPr>
          <w:rFonts w:cs="Times New Roman" w:hAnsi="Times New Roman" w:ascii="Times New Roman"/>
          <w:sz w:val="24"/>
          <w:szCs w:val="24"/>
          <w:lang w:val="hr-HR"/>
        </w:rPr>
        <w:t>DNA:</w:t>
      </w:r>
    </w:p>
    <w:p w:rsidRDefault="005037F0" w:rsidP="00DE2463" w:rsidR="005C34F3" w:rsidRPr="00D922AD">
      <w:pPr>
        <w:pStyle w:val="Odlomakpopisa"/>
        <w:numPr>
          <w:ilvl w:val="0"/>
          <w:numId w:val="7"/>
        </w:numPr>
        <w:ind w:left="567"/>
        <w:rPr>
          <w:rFonts w:cs="Times New Roman" w:hAnsi="Times New Roman" w:ascii="Times New Roman"/>
          <w:sz w:val="24"/>
          <w:szCs w:val="24"/>
          <w:lang w:val="hr-HR"/>
        </w:rPr>
      </w:pPr>
      <w:r w:rsidRPr="00D922AD">
        <w:rPr>
          <w:rFonts w:cs="Times New Roman" w:hAnsi="Times New Roman" w:ascii="Times New Roman"/>
          <w:sz w:val="24"/>
          <w:szCs w:val="24"/>
          <w:lang w:val="hr-HR"/>
        </w:rPr>
        <w:t>razriješenom stečajnom upravitelju</w:t>
      </w:r>
    </w:p>
    <w:p w:rsidRDefault="005037F0" w:rsidP="00DE2463" w:rsidR="005037F0" w:rsidRPr="00D922AD">
      <w:pPr>
        <w:pStyle w:val="Odlomakpopisa"/>
        <w:numPr>
          <w:ilvl w:val="0"/>
          <w:numId w:val="7"/>
        </w:numPr>
        <w:ind w:left="567"/>
        <w:rPr>
          <w:rFonts w:cs="Times New Roman" w:hAnsi="Times New Roman" w:ascii="Times New Roman"/>
          <w:sz w:val="24"/>
          <w:szCs w:val="24"/>
          <w:lang w:val="hr-HR"/>
        </w:rPr>
      </w:pPr>
      <w:r w:rsidRPr="00D922AD">
        <w:rPr>
          <w:rFonts w:cs="Times New Roman" w:hAnsi="Times New Roman" w:ascii="Times New Roman"/>
          <w:sz w:val="24"/>
          <w:szCs w:val="24"/>
          <w:lang w:val="hr-HR"/>
        </w:rPr>
        <w:t>novoimenovanoj stečajnoj upraviteljici</w:t>
      </w:r>
    </w:p>
    <w:p w:rsidRDefault="005037F0" w:rsidP="00DE2463" w:rsidR="005037F0" w:rsidRPr="00D922AD">
      <w:pPr>
        <w:pStyle w:val="Odlomakpopisa"/>
        <w:numPr>
          <w:ilvl w:val="0"/>
          <w:numId w:val="7"/>
        </w:numPr>
        <w:ind w:left="567"/>
        <w:rPr>
          <w:rFonts w:cs="Times New Roman" w:hAnsi="Times New Roman" w:ascii="Times New Roman"/>
          <w:sz w:val="24"/>
          <w:szCs w:val="24"/>
          <w:lang w:val="hr-HR"/>
        </w:rPr>
      </w:pPr>
      <w:r w:rsidRPr="00D922AD">
        <w:rPr>
          <w:rFonts w:cs="Times New Roman" w:hAnsi="Times New Roman" w:ascii="Times New Roman"/>
          <w:sz w:val="24"/>
          <w:szCs w:val="24"/>
          <w:lang w:val="hr-HR"/>
        </w:rPr>
        <w:t>FINA</w:t>
      </w:r>
    </w:p>
    <w:p w:rsidRDefault="002B6030" w:rsidP="00DE2463" w:rsidR="005037F0" w:rsidRPr="00D922AD">
      <w:pPr>
        <w:pStyle w:val="Odlomakpopisa"/>
        <w:numPr>
          <w:ilvl w:val="0"/>
          <w:numId w:val="7"/>
        </w:numPr>
        <w:ind w:left="567"/>
        <w:rPr>
          <w:rFonts w:cs="Times New Roman" w:hAnsi="Times New Roman" w:ascii="Times New Roman"/>
          <w:sz w:val="24"/>
          <w:szCs w:val="24"/>
          <w:lang w:val="hr-HR"/>
        </w:rPr>
      </w:pPr>
      <w:r w:rsidRPr="00D922AD">
        <w:rPr>
          <w:rFonts w:cs="Times New Roman" w:hAnsi="Times New Roman" w:ascii="Times New Roman"/>
          <w:sz w:val="24"/>
          <w:szCs w:val="24"/>
          <w:lang w:val="hr-HR"/>
        </w:rPr>
        <w:t xml:space="preserve">sudska pisarnica - </w:t>
      </w:r>
      <w:r w:rsidR="005037F0" w:rsidRPr="00D922AD">
        <w:rPr>
          <w:rFonts w:cs="Times New Roman" w:hAnsi="Times New Roman" w:ascii="Times New Roman"/>
          <w:sz w:val="24"/>
          <w:szCs w:val="24"/>
          <w:lang w:val="hr-HR"/>
        </w:rPr>
        <w:t>stečajni upisnik</w:t>
      </w:r>
    </w:p>
    <w:p w:rsidRDefault="005037F0" w:rsidP="00DE2463" w:rsidR="005037F0" w:rsidRPr="00D922AD">
      <w:pPr>
        <w:pStyle w:val="Odlomakpopisa"/>
        <w:numPr>
          <w:ilvl w:val="0"/>
          <w:numId w:val="7"/>
        </w:numPr>
        <w:ind w:left="567"/>
        <w:rPr>
          <w:rFonts w:cs="Times New Roman" w:hAnsi="Times New Roman" w:ascii="Times New Roman"/>
          <w:sz w:val="24"/>
          <w:szCs w:val="24"/>
          <w:lang w:val="hr-HR"/>
        </w:rPr>
      </w:pPr>
      <w:r w:rsidRPr="00D922AD">
        <w:rPr>
          <w:rFonts w:cs="Times New Roman" w:hAnsi="Times New Roman" w:ascii="Times New Roman"/>
          <w:sz w:val="24"/>
          <w:szCs w:val="24"/>
          <w:lang w:val="hr-HR"/>
        </w:rPr>
        <w:t>sudski registar – po pravomoćnosti</w:t>
      </w:r>
    </w:p>
    <w:p w:rsidRDefault="005037F0" w:rsidP="00DE2463" w:rsidR="005037F0" w:rsidRPr="00D922AD">
      <w:pPr>
        <w:pStyle w:val="Odlomakpopisa"/>
        <w:numPr>
          <w:ilvl w:val="0"/>
          <w:numId w:val="7"/>
        </w:numPr>
        <w:ind w:left="567"/>
        <w:rPr>
          <w:rFonts w:cs="Times New Roman" w:hAnsi="Times New Roman" w:ascii="Times New Roman"/>
          <w:sz w:val="24"/>
          <w:szCs w:val="24"/>
          <w:lang w:val="hr-HR"/>
        </w:rPr>
      </w:pPr>
      <w:r w:rsidRPr="00D922AD">
        <w:rPr>
          <w:rFonts w:cs="Times New Roman" w:hAnsi="Times New Roman" w:ascii="Times New Roman"/>
          <w:sz w:val="24"/>
          <w:szCs w:val="24"/>
          <w:lang w:val="hr-HR"/>
        </w:rPr>
        <w:t>Županijsko državno odvjetništvu u Splitu, Građansko-upravni odjel</w:t>
      </w:r>
    </w:p>
    <w:p w:rsidRDefault="005037F0" w:rsidP="00DE2463" w:rsidR="005037F0" w:rsidRPr="00D922AD">
      <w:pPr>
        <w:pStyle w:val="Odlomakpopisa"/>
        <w:numPr>
          <w:ilvl w:val="0"/>
          <w:numId w:val="7"/>
        </w:numPr>
        <w:ind w:left="567"/>
        <w:rPr>
          <w:rFonts w:cs="Times New Roman" w:hAnsi="Times New Roman" w:ascii="Times New Roman"/>
          <w:sz w:val="24"/>
          <w:szCs w:val="24"/>
          <w:lang w:val="hr-HR"/>
        </w:rPr>
      </w:pPr>
      <w:r w:rsidRPr="00D922AD">
        <w:rPr>
          <w:rFonts w:cs="Times New Roman" w:hAnsi="Times New Roman" w:ascii="Times New Roman"/>
          <w:sz w:val="24"/>
          <w:szCs w:val="24"/>
          <w:lang w:val="hr-HR"/>
        </w:rPr>
        <w:t>Ministarstvo pravosuđa</w:t>
      </w:r>
    </w:p>
    <w:p w:rsidRDefault="005037F0" w:rsidP="00DE2463" w:rsidR="005037F0" w:rsidRPr="00D922AD">
      <w:pPr>
        <w:pStyle w:val="Odlomakpopisa"/>
        <w:numPr>
          <w:ilvl w:val="0"/>
          <w:numId w:val="7"/>
        </w:numPr>
        <w:ind w:left="567"/>
        <w:rPr>
          <w:rFonts w:cs="Times New Roman" w:hAnsi="Times New Roman" w:ascii="Times New Roman"/>
          <w:sz w:val="24"/>
          <w:szCs w:val="24"/>
          <w:lang w:val="hr-HR"/>
        </w:rPr>
      </w:pPr>
      <w:r w:rsidRPr="00D922AD">
        <w:rPr>
          <w:rFonts w:cs="Times New Roman" w:hAnsi="Times New Roman" w:ascii="Times New Roman"/>
          <w:sz w:val="24"/>
          <w:szCs w:val="24"/>
          <w:lang w:val="hr-HR"/>
        </w:rPr>
        <w:t xml:space="preserve">mrežna stranica e-Oglasna ploča sudova </w:t>
      </w:r>
    </w:p>
    <w:p w:rsidRDefault="005037F0" w:rsidP="00DE2463" w:rsidR="005037F0" w:rsidRPr="00D922AD">
      <w:pPr>
        <w:pStyle w:val="Odlomakpopisa"/>
        <w:numPr>
          <w:ilvl w:val="0"/>
          <w:numId w:val="7"/>
        </w:numPr>
        <w:ind w:left="567"/>
        <w:rPr>
          <w:rFonts w:cs="Times New Roman" w:hAnsi="Times New Roman" w:ascii="Times New Roman"/>
          <w:sz w:val="24"/>
          <w:szCs w:val="24"/>
          <w:lang w:val="hr-HR"/>
        </w:rPr>
      </w:pPr>
      <w:r w:rsidRPr="00D922AD">
        <w:rPr>
          <w:rFonts w:cs="Times New Roman" w:hAnsi="Times New Roman" w:ascii="Times New Roman"/>
          <w:sz w:val="24"/>
          <w:szCs w:val="24"/>
          <w:lang w:val="hr-HR"/>
        </w:rPr>
        <w:t>u spis</w:t>
      </w:r>
    </w:p>
    <w:sectPr w:rsidSect="00043F0D" w:rsidR="005037F0" w:rsidRPr="00D922AD">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2082" w:rsidP="001253F1" w:rsidR="00872082">
      <w:r>
        <w:separator/>
      </w:r>
    </w:p>
  </w:endnote>
  <w:endnote w:id="0" w:type="continuationSeparator">
    <w:p w:rsidRDefault="00872082" w:rsidP="001253F1" w:rsidR="008720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2082" w:rsidP="001253F1" w:rsidR="00872082">
      <w:r>
        <w:separator/>
      </w:r>
    </w:p>
  </w:footnote>
  <w:footnote w:id="0" w:type="continuationSeparator">
    <w:p w:rsidRDefault="00872082" w:rsidP="001253F1" w:rsidR="008720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415625735"/>
      <w:docPartObj>
        <w:docPartGallery w:val="Page Numbers (Top of Page)"/>
        <w:docPartUnique/>
      </w:docPartObj>
    </w:sdtPr>
    <w:sdtEndPr>
      <w:rPr>
        <w:rFonts w:cstheme="minorBidi" w:hAnsiTheme="minorHAnsi" w:asciiTheme="minorHAnsi"/>
        <w:sz w:val="22"/>
        <w:szCs w:val="22"/>
      </w:rPr>
    </w:sdtEndPr>
    <w:sdtContent>
      <w:p w:rsidRDefault="0095196F" w:rsidP="0095196F" w:rsidR="00043F0D">
        <w:pPr>
          <w:pStyle w:val="Zaglavlje"/>
          <w:tabs>
            <w:tab w:pos="4415" w:val="left"/>
          </w:tabs>
          <w:jc w:val="left"/>
        </w:pPr>
        <w:r w:rsidRPr="0095196F">
          <w:rPr>
            <w:rFonts w:cs="Times New Roman" w:hAnsi="Times New Roman" w:ascii="Times New Roman"/>
            <w:sz w:val="24"/>
            <w:szCs w:val="24"/>
          </w:rPr>
          <w:tab/>
        </w:r>
        <w:r w:rsidRPr="0095196F">
          <w:rPr>
            <w:rFonts w:cs="Times New Roman" w:hAnsi="Times New Roman" w:ascii="Times New Roman"/>
            <w:sz w:val="24"/>
            <w:szCs w:val="24"/>
          </w:rPr>
          <w:tab/>
        </w:r>
        <w:r w:rsidR="002B6030" w:rsidRPr="0095196F">
          <w:rPr>
            <w:rFonts w:cs="Times New Roman" w:hAnsi="Times New Roman" w:ascii="Times New Roman"/>
            <w:sz w:val="24"/>
            <w:szCs w:val="24"/>
          </w:rPr>
          <w:fldChar w:fldCharType="begin"/>
        </w:r>
        <w:r w:rsidR="002B6030" w:rsidRPr="0095196F">
          <w:rPr>
            <w:rFonts w:cs="Times New Roman" w:hAnsi="Times New Roman" w:ascii="Times New Roman"/>
            <w:sz w:val="24"/>
            <w:szCs w:val="24"/>
          </w:rPr>
          <w:instrText xml:space="preserve"> PAGE   \* MERGEFORMAT </w:instrText>
        </w:r>
        <w:r w:rsidR="002B6030" w:rsidRPr="0095196F">
          <w:rPr>
            <w:rFonts w:cs="Times New Roman" w:hAnsi="Times New Roman" w:ascii="Times New Roman"/>
            <w:sz w:val="24"/>
            <w:szCs w:val="24"/>
          </w:rPr>
          <w:fldChar w:fldCharType="separate"/>
        </w:r>
        <w:r w:rsidR="00635E7B">
          <w:rPr>
            <w:rFonts w:cs="Times New Roman" w:hAnsi="Times New Roman" w:ascii="Times New Roman"/>
            <w:sz w:val="24"/>
            <w:szCs w:val="24"/>
          </w:rPr>
          <w:t>8</w:t>
        </w:r>
        <w:r w:rsidR="002B6030" w:rsidRPr="0095196F">
          <w:rPr>
            <w:rFonts w:cs="Times New Roman" w:hAnsi="Times New Roman" w:ascii="Times New Roman"/>
            <w:sz w:val="24"/>
            <w:szCs w:val="24"/>
          </w:rPr>
          <w:fldChar w:fldCharType="end"/>
        </w:r>
      </w:p>
    </w:sdtContent>
  </w:sdt>
  <w:p w:rsidRDefault="0095196F" w:rsidP="0095196F" w:rsidR="001253F1" w:rsidRPr="0095196F">
    <w:pPr>
      <w:pStyle w:val="Zaglavlje"/>
      <w:jc w:val="right"/>
      <w:rPr>
        <w:rFonts w:cs="Times New Roman" w:hAnsi="Times New Roman" w:ascii="Times New Roman"/>
        <w:sz w:val="24"/>
        <w:szCs w:val="24"/>
      </w:rPr>
    </w:pPr>
    <w:r w:rsidRPr="0095196F">
      <w:rPr>
        <w:rFonts w:cs="Times New Roman" w:hAnsi="Times New Roman" w:ascii="Times New Roman"/>
        <w:sz w:val="24"/>
        <w:szCs w:val="24"/>
      </w:rPr>
      <w:t>11. St-49/2012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196F" w:rsidP="0095196F" w:rsidR="0095196F" w:rsidRPr="0095196F">
    <w:pPr>
      <w:pStyle w:val="Zaglavlje"/>
      <w:jc w:val="right"/>
      <w:rPr>
        <w:rFonts w:cs="Times New Roman" w:hAnsi="Times New Roman" w:ascii="Times New Roman"/>
        <w:sz w:val="24"/>
        <w:szCs w:val="24"/>
      </w:rPr>
    </w:pPr>
    <w:r w:rsidRPr="0095196F">
      <w:rPr>
        <w:rFonts w:cs="Times New Roman" w:hAnsi="Times New Roman" w:ascii="Times New Roman"/>
        <w:sz w:val="24"/>
        <w:szCs w:val="24"/>
      </w:rPr>
      <w:t>11. St-49/2012</w:t>
    </w:r>
  </w:p>
  <w:p w:rsidRDefault="0095196F" w:rsidR="0095196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numPicBullet w:numPicBulletId="0">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llet="t" id="_x0000_i1026" style="width:11.25pt;height:11.25pt" type="#_x0000_t75">
        <v:imagedata r:id="rId1" o:title="mso15F4"/>
      </v:shape>
    </w:pict>
  </w:numPicBullet>
  <w:abstractNum w:abstractNumId="0">
    <w:nsid w:val="02DB33DD"/>
    <w:multiLevelType w:val="hybridMultilevel"/>
    <w:tmpl w:val="BDD4FF04"/>
    <w:lvl w:tplc="D526D37A" w:ilvl="0">
      <w:numFmt w:val="bullet"/>
      <w:lvlText w:val="-"/>
      <w:lvlJc w:val="left"/>
      <w:pPr>
        <w:ind w:hanging="360" w:left="1418"/>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4DE600C"/>
    <w:multiLevelType w:val="hybridMultilevel"/>
    <w:tmpl w:val="34202342"/>
    <w:lvl w:tplc="D526D37A" w:ilvl="0">
      <w:numFmt w:val="bullet"/>
      <w:lvlText w:val="-"/>
      <w:lvlJc w:val="left"/>
      <w:pPr>
        <w:ind w:hanging="360" w:left="1788"/>
      </w:pPr>
      <w:rPr>
        <w:rFonts w:eastAsiaTheme="minorHAnsi" w:cs="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2">
    <w:nsid w:val="0A18644F"/>
    <w:multiLevelType w:val="hybridMultilevel"/>
    <w:tmpl w:val="06BCB9EA"/>
    <w:lvl w:tplc="A880CAEA"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0B4B632B"/>
    <w:multiLevelType w:val="hybridMultilevel"/>
    <w:tmpl w:val="9B16183A"/>
    <w:lvl w:tplc="E6003D7A" w:ilvl="0">
      <w:start w:val="1"/>
      <w:numFmt w:val="lowerLetter"/>
      <w:lvlText w:val="%1)"/>
      <w:lvlJc w:val="left"/>
      <w:pPr>
        <w:ind w:hanging="360" w:left="1211"/>
      </w:pPr>
      <w:rPr>
        <w:b w:val="false"/>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4">
    <w:nsid w:val="122141C8"/>
    <w:multiLevelType w:val="hybridMultilevel"/>
    <w:tmpl w:val="98D824CE"/>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3E41C5A"/>
    <w:multiLevelType w:val="hybridMultilevel"/>
    <w:tmpl w:val="A07E9466"/>
    <w:lvl w:tplc="7CB23DA4" w:ilvl="0">
      <w:start w:val="1"/>
      <w:numFmt w:val="bullet"/>
      <w:lvlText w:val=""/>
      <w:lvlJc w:val="left"/>
      <w:pPr>
        <w:ind w:hanging="360" w:left="1778"/>
      </w:pPr>
      <w:rPr>
        <w:rFonts w:hAnsi="Wingdings" w:ascii="Wingdings" w:hint="default"/>
      </w:rPr>
    </w:lvl>
    <w:lvl w:tentative="true" w:tplc="041A0003" w:ilvl="1">
      <w:start w:val="1"/>
      <w:numFmt w:val="bullet"/>
      <w:lvlText w:val="o"/>
      <w:lvlJc w:val="left"/>
      <w:pPr>
        <w:ind w:hanging="360" w:left="2498"/>
      </w:pPr>
      <w:rPr>
        <w:rFonts w:cs="Courier New" w:hAnsi="Courier New" w:ascii="Courier New" w:hint="default"/>
      </w:rPr>
    </w:lvl>
    <w:lvl w:tentative="true" w:tplc="041A0005" w:ilvl="2">
      <w:start w:val="1"/>
      <w:numFmt w:val="bullet"/>
      <w:lvlText w:val=""/>
      <w:lvlJc w:val="left"/>
      <w:pPr>
        <w:ind w:hanging="360" w:left="3218"/>
      </w:pPr>
      <w:rPr>
        <w:rFonts w:hAnsi="Wingdings" w:ascii="Wingdings" w:hint="default"/>
      </w:rPr>
    </w:lvl>
    <w:lvl w:tentative="true" w:tplc="041A0001" w:ilvl="3">
      <w:start w:val="1"/>
      <w:numFmt w:val="bullet"/>
      <w:lvlText w:val=""/>
      <w:lvlJc w:val="left"/>
      <w:pPr>
        <w:ind w:hanging="360" w:left="3938"/>
      </w:pPr>
      <w:rPr>
        <w:rFonts w:hAnsi="Symbol" w:ascii="Symbol" w:hint="default"/>
      </w:rPr>
    </w:lvl>
    <w:lvl w:tentative="true" w:tplc="041A0003" w:ilvl="4">
      <w:start w:val="1"/>
      <w:numFmt w:val="bullet"/>
      <w:lvlText w:val="o"/>
      <w:lvlJc w:val="left"/>
      <w:pPr>
        <w:ind w:hanging="360" w:left="4658"/>
      </w:pPr>
      <w:rPr>
        <w:rFonts w:cs="Courier New" w:hAnsi="Courier New" w:ascii="Courier New" w:hint="default"/>
      </w:rPr>
    </w:lvl>
    <w:lvl w:tentative="true" w:tplc="041A0005" w:ilvl="5">
      <w:start w:val="1"/>
      <w:numFmt w:val="bullet"/>
      <w:lvlText w:val=""/>
      <w:lvlJc w:val="left"/>
      <w:pPr>
        <w:ind w:hanging="360" w:left="5378"/>
      </w:pPr>
      <w:rPr>
        <w:rFonts w:hAnsi="Wingdings" w:ascii="Wingdings" w:hint="default"/>
      </w:rPr>
    </w:lvl>
    <w:lvl w:tentative="true" w:tplc="041A0001" w:ilvl="6">
      <w:start w:val="1"/>
      <w:numFmt w:val="bullet"/>
      <w:lvlText w:val=""/>
      <w:lvlJc w:val="left"/>
      <w:pPr>
        <w:ind w:hanging="360" w:left="6098"/>
      </w:pPr>
      <w:rPr>
        <w:rFonts w:hAnsi="Symbol" w:ascii="Symbol" w:hint="default"/>
      </w:rPr>
    </w:lvl>
    <w:lvl w:tentative="true" w:tplc="041A0003" w:ilvl="7">
      <w:start w:val="1"/>
      <w:numFmt w:val="bullet"/>
      <w:lvlText w:val="o"/>
      <w:lvlJc w:val="left"/>
      <w:pPr>
        <w:ind w:hanging="360" w:left="6818"/>
      </w:pPr>
      <w:rPr>
        <w:rFonts w:cs="Courier New" w:hAnsi="Courier New" w:ascii="Courier New" w:hint="default"/>
      </w:rPr>
    </w:lvl>
    <w:lvl w:tentative="true" w:tplc="041A0005" w:ilvl="8">
      <w:start w:val="1"/>
      <w:numFmt w:val="bullet"/>
      <w:lvlText w:val=""/>
      <w:lvlJc w:val="left"/>
      <w:pPr>
        <w:ind w:hanging="360" w:left="7538"/>
      </w:pPr>
      <w:rPr>
        <w:rFonts w:hAnsi="Wingdings" w:ascii="Wingdings" w:hint="default"/>
      </w:rPr>
    </w:lvl>
  </w:abstractNum>
  <w:abstractNum w:abstractNumId="6">
    <w:nsid w:val="2D531381"/>
    <w:multiLevelType w:val="hybridMultilevel"/>
    <w:tmpl w:val="FA9E01F4"/>
    <w:lvl w:tplc="2A7E6CBC" w:ilvl="0">
      <w:numFmt w:val="bullet"/>
      <w:lvlText w:val="-"/>
      <w:lvlJc w:val="left"/>
      <w:pPr>
        <w:ind w:hanging="360" w:left="1418"/>
      </w:pPr>
      <w:rPr>
        <w:rFonts w:eastAsiaTheme="minorHAnsi" w:cs="Times New Roman" w:hAnsi="Times New Roman" w:ascii="Times New Roman" w:hint="default"/>
        <w:color w:val="auto"/>
      </w:rPr>
    </w:lvl>
    <w:lvl w:tplc="041A0003" w:ilvl="1">
      <w:start w:val="1"/>
      <w:numFmt w:val="bullet"/>
      <w:lvlText w:val="o"/>
      <w:lvlJc w:val="left"/>
      <w:pPr>
        <w:ind w:hanging="360" w:left="2138"/>
      </w:pPr>
      <w:rPr>
        <w:rFonts w:cs="Courier New" w:hAnsi="Courier New" w:ascii="Courier New" w:hint="default"/>
      </w:rPr>
    </w:lvl>
    <w:lvl w:tplc="041A0005" w:ilvl="2">
      <w:start w:val="1"/>
      <w:numFmt w:val="bullet"/>
      <w:lvlText w:val=""/>
      <w:lvlJc w:val="left"/>
      <w:pPr>
        <w:ind w:hanging="360" w:left="2858"/>
      </w:pPr>
      <w:rPr>
        <w:rFonts w:hAnsi="Wingdings" w:ascii="Wingdings" w:hint="default"/>
      </w:rPr>
    </w:lvl>
    <w:lvl w:tplc="041A0001" w:ilvl="3">
      <w:start w:val="1"/>
      <w:numFmt w:val="bullet"/>
      <w:lvlText w:val=""/>
      <w:lvlJc w:val="left"/>
      <w:pPr>
        <w:ind w:hanging="360" w:left="3578"/>
      </w:pPr>
      <w:rPr>
        <w:rFonts w:hAnsi="Symbol" w:ascii="Symbol" w:hint="default"/>
      </w:rPr>
    </w:lvl>
    <w:lvl w:tentative="true" w:tplc="041A0003" w:ilvl="4">
      <w:start w:val="1"/>
      <w:numFmt w:val="bullet"/>
      <w:lvlText w:val="o"/>
      <w:lvlJc w:val="left"/>
      <w:pPr>
        <w:ind w:hanging="360" w:left="4298"/>
      </w:pPr>
      <w:rPr>
        <w:rFonts w:cs="Courier New" w:hAnsi="Courier New" w:ascii="Courier New" w:hint="default"/>
      </w:rPr>
    </w:lvl>
    <w:lvl w:tentative="true" w:tplc="041A0005" w:ilvl="5">
      <w:start w:val="1"/>
      <w:numFmt w:val="bullet"/>
      <w:lvlText w:val=""/>
      <w:lvlJc w:val="left"/>
      <w:pPr>
        <w:ind w:hanging="360" w:left="5018"/>
      </w:pPr>
      <w:rPr>
        <w:rFonts w:hAnsi="Wingdings" w:ascii="Wingdings" w:hint="default"/>
      </w:rPr>
    </w:lvl>
    <w:lvl w:tentative="true" w:tplc="041A0001" w:ilvl="6">
      <w:start w:val="1"/>
      <w:numFmt w:val="bullet"/>
      <w:lvlText w:val=""/>
      <w:lvlJc w:val="left"/>
      <w:pPr>
        <w:ind w:hanging="360" w:left="5738"/>
      </w:pPr>
      <w:rPr>
        <w:rFonts w:hAnsi="Symbol" w:ascii="Symbol" w:hint="default"/>
      </w:rPr>
    </w:lvl>
    <w:lvl w:tentative="true" w:tplc="041A0003" w:ilvl="7">
      <w:start w:val="1"/>
      <w:numFmt w:val="bullet"/>
      <w:lvlText w:val="o"/>
      <w:lvlJc w:val="left"/>
      <w:pPr>
        <w:ind w:hanging="360" w:left="6458"/>
      </w:pPr>
      <w:rPr>
        <w:rFonts w:cs="Courier New" w:hAnsi="Courier New" w:ascii="Courier New" w:hint="default"/>
      </w:rPr>
    </w:lvl>
    <w:lvl w:tentative="true" w:tplc="041A0005" w:ilvl="8">
      <w:start w:val="1"/>
      <w:numFmt w:val="bullet"/>
      <w:lvlText w:val=""/>
      <w:lvlJc w:val="left"/>
      <w:pPr>
        <w:ind w:hanging="360" w:left="7178"/>
      </w:pPr>
      <w:rPr>
        <w:rFonts w:hAnsi="Wingdings" w:ascii="Wingdings" w:hint="default"/>
      </w:rPr>
    </w:lvl>
  </w:abstractNum>
  <w:abstractNum w:abstractNumId="7">
    <w:nsid w:val="38D91916"/>
    <w:multiLevelType w:val="hybridMultilevel"/>
    <w:tmpl w:val="44F834A8"/>
    <w:lvl w:tplc="041A000F" w:ilvl="0">
      <w:start w:val="1"/>
      <w:numFmt w:val="decimal"/>
      <w:lvlText w:val="%1."/>
      <w:lvlJc w:val="left"/>
      <w:pPr>
        <w:ind w:hanging="360" w:left="1418"/>
      </w:pPr>
    </w:lvl>
    <w:lvl w:tentative="true" w:tplc="041A0019" w:ilvl="1">
      <w:start w:val="1"/>
      <w:numFmt w:val="lowerLetter"/>
      <w:lvlText w:val="%2."/>
      <w:lvlJc w:val="left"/>
      <w:pPr>
        <w:ind w:hanging="360" w:left="2138"/>
      </w:pPr>
    </w:lvl>
    <w:lvl w:tentative="true" w:tplc="041A001B" w:ilvl="2">
      <w:start w:val="1"/>
      <w:numFmt w:val="lowerRoman"/>
      <w:lvlText w:val="%3."/>
      <w:lvlJc w:val="right"/>
      <w:pPr>
        <w:ind w:hanging="180" w:left="2858"/>
      </w:pPr>
    </w:lvl>
    <w:lvl w:tentative="true" w:tplc="041A000F" w:ilvl="3">
      <w:start w:val="1"/>
      <w:numFmt w:val="decimal"/>
      <w:lvlText w:val="%4."/>
      <w:lvlJc w:val="left"/>
      <w:pPr>
        <w:ind w:hanging="360" w:left="3578"/>
      </w:pPr>
    </w:lvl>
    <w:lvl w:tentative="true" w:tplc="041A0019" w:ilvl="4">
      <w:start w:val="1"/>
      <w:numFmt w:val="lowerLetter"/>
      <w:lvlText w:val="%5."/>
      <w:lvlJc w:val="left"/>
      <w:pPr>
        <w:ind w:hanging="360" w:left="4298"/>
      </w:pPr>
    </w:lvl>
    <w:lvl w:tentative="true" w:tplc="041A001B" w:ilvl="5">
      <w:start w:val="1"/>
      <w:numFmt w:val="lowerRoman"/>
      <w:lvlText w:val="%6."/>
      <w:lvlJc w:val="right"/>
      <w:pPr>
        <w:ind w:hanging="180" w:left="5018"/>
      </w:pPr>
    </w:lvl>
    <w:lvl w:tentative="true" w:tplc="041A000F" w:ilvl="6">
      <w:start w:val="1"/>
      <w:numFmt w:val="decimal"/>
      <w:lvlText w:val="%7."/>
      <w:lvlJc w:val="left"/>
      <w:pPr>
        <w:ind w:hanging="360" w:left="5738"/>
      </w:pPr>
    </w:lvl>
    <w:lvl w:tentative="true" w:tplc="041A0019" w:ilvl="7">
      <w:start w:val="1"/>
      <w:numFmt w:val="lowerLetter"/>
      <w:lvlText w:val="%8."/>
      <w:lvlJc w:val="left"/>
      <w:pPr>
        <w:ind w:hanging="360" w:left="6458"/>
      </w:pPr>
    </w:lvl>
    <w:lvl w:tentative="true" w:tplc="041A001B" w:ilvl="8">
      <w:start w:val="1"/>
      <w:numFmt w:val="lowerRoman"/>
      <w:lvlText w:val="%9."/>
      <w:lvlJc w:val="right"/>
      <w:pPr>
        <w:ind w:hanging="180" w:left="7178"/>
      </w:pPr>
    </w:lvl>
  </w:abstractNum>
  <w:abstractNum w:abstractNumId="8">
    <w:nsid w:val="39984718"/>
    <w:multiLevelType w:val="hybridMultilevel"/>
    <w:tmpl w:val="5A504824"/>
    <w:lvl w:tplc="D526D37A" w:ilvl="0">
      <w:numFmt w:val="bullet"/>
      <w:lvlText w:val="-"/>
      <w:lvlJc w:val="left"/>
      <w:pPr>
        <w:ind w:hanging="360" w:left="2143"/>
      </w:pPr>
      <w:rPr>
        <w:rFonts w:eastAsiaTheme="minorHAnsi" w:cs="Times New Roman" w:hAnsi="Times New Roman" w:ascii="Times New Roman" w:hint="default"/>
      </w:rPr>
    </w:lvl>
    <w:lvl w:tentative="true" w:tplc="041A0003" w:ilvl="1">
      <w:start w:val="1"/>
      <w:numFmt w:val="bullet"/>
      <w:lvlText w:val="o"/>
      <w:lvlJc w:val="left"/>
      <w:pPr>
        <w:ind w:hanging="360" w:left="2863"/>
      </w:pPr>
      <w:rPr>
        <w:rFonts w:cs="Courier New" w:hAnsi="Courier New" w:ascii="Courier New" w:hint="default"/>
      </w:rPr>
    </w:lvl>
    <w:lvl w:tentative="true" w:tplc="041A0005" w:ilvl="2">
      <w:start w:val="1"/>
      <w:numFmt w:val="bullet"/>
      <w:lvlText w:val=""/>
      <w:lvlJc w:val="left"/>
      <w:pPr>
        <w:ind w:hanging="360" w:left="3583"/>
      </w:pPr>
      <w:rPr>
        <w:rFonts w:hAnsi="Wingdings" w:ascii="Wingdings" w:hint="default"/>
      </w:rPr>
    </w:lvl>
    <w:lvl w:tentative="true" w:tplc="041A0001" w:ilvl="3">
      <w:start w:val="1"/>
      <w:numFmt w:val="bullet"/>
      <w:lvlText w:val=""/>
      <w:lvlJc w:val="left"/>
      <w:pPr>
        <w:ind w:hanging="360" w:left="4303"/>
      </w:pPr>
      <w:rPr>
        <w:rFonts w:hAnsi="Symbol" w:ascii="Symbol" w:hint="default"/>
      </w:rPr>
    </w:lvl>
    <w:lvl w:tentative="true" w:tplc="041A0003" w:ilvl="4">
      <w:start w:val="1"/>
      <w:numFmt w:val="bullet"/>
      <w:lvlText w:val="o"/>
      <w:lvlJc w:val="left"/>
      <w:pPr>
        <w:ind w:hanging="360" w:left="5023"/>
      </w:pPr>
      <w:rPr>
        <w:rFonts w:cs="Courier New" w:hAnsi="Courier New" w:ascii="Courier New" w:hint="default"/>
      </w:rPr>
    </w:lvl>
    <w:lvl w:tentative="true" w:tplc="041A0005" w:ilvl="5">
      <w:start w:val="1"/>
      <w:numFmt w:val="bullet"/>
      <w:lvlText w:val=""/>
      <w:lvlJc w:val="left"/>
      <w:pPr>
        <w:ind w:hanging="360" w:left="5743"/>
      </w:pPr>
      <w:rPr>
        <w:rFonts w:hAnsi="Wingdings" w:ascii="Wingdings" w:hint="default"/>
      </w:rPr>
    </w:lvl>
    <w:lvl w:tentative="true" w:tplc="041A0001" w:ilvl="6">
      <w:start w:val="1"/>
      <w:numFmt w:val="bullet"/>
      <w:lvlText w:val=""/>
      <w:lvlJc w:val="left"/>
      <w:pPr>
        <w:ind w:hanging="360" w:left="6463"/>
      </w:pPr>
      <w:rPr>
        <w:rFonts w:hAnsi="Symbol" w:ascii="Symbol" w:hint="default"/>
      </w:rPr>
    </w:lvl>
    <w:lvl w:tentative="true" w:tplc="041A0003" w:ilvl="7">
      <w:start w:val="1"/>
      <w:numFmt w:val="bullet"/>
      <w:lvlText w:val="o"/>
      <w:lvlJc w:val="left"/>
      <w:pPr>
        <w:ind w:hanging="360" w:left="7183"/>
      </w:pPr>
      <w:rPr>
        <w:rFonts w:cs="Courier New" w:hAnsi="Courier New" w:ascii="Courier New" w:hint="default"/>
      </w:rPr>
    </w:lvl>
    <w:lvl w:tentative="true" w:tplc="041A0005" w:ilvl="8">
      <w:start w:val="1"/>
      <w:numFmt w:val="bullet"/>
      <w:lvlText w:val=""/>
      <w:lvlJc w:val="left"/>
      <w:pPr>
        <w:ind w:hanging="360" w:left="7903"/>
      </w:pPr>
      <w:rPr>
        <w:rFonts w:hAnsi="Wingdings" w:ascii="Wingdings" w:hint="default"/>
      </w:rPr>
    </w:lvl>
  </w:abstractNum>
  <w:abstractNum w:abstractNumId="9">
    <w:nsid w:val="4A254371"/>
    <w:multiLevelType w:val="hybridMultilevel"/>
    <w:tmpl w:val="D7A6B33A"/>
    <w:lvl w:tentative="true" w:tplc="041A0003" w:ilvl="0">
      <w:start w:val="1"/>
      <w:numFmt w:val="bullet"/>
      <w:lvlText w:val="o"/>
      <w:lvlJc w:val="left"/>
      <w:pPr>
        <w:ind w:hanging="360" w:left="3936"/>
      </w:pPr>
      <w:rPr>
        <w:rFonts w:cs="Courier New" w:hAnsi="Courier New" w:ascii="Courier New" w:hint="default"/>
      </w:rPr>
    </w:lvl>
    <w:lvl w:tplc="C86C6A26" w:ilvl="1">
      <w:start w:val="1"/>
      <w:numFmt w:val="bullet"/>
      <w:lvlText w:val=""/>
      <w:lvlJc w:val="left"/>
      <w:pPr>
        <w:ind w:hanging="360" w:left="2868"/>
      </w:pPr>
      <w:rPr>
        <w:rFonts w:hAnsi="Symbol" w:ascii="Symbol" w:hint="default"/>
      </w:rPr>
    </w:lvl>
    <w:lvl w:tplc="D526D37A" w:ilvl="2">
      <w:numFmt w:val="bullet"/>
      <w:lvlText w:val="-"/>
      <w:lvlJc w:val="left"/>
      <w:pPr>
        <w:ind w:hanging="360" w:left="3588"/>
      </w:pPr>
      <w:rPr>
        <w:rFonts w:eastAsiaTheme="minorHAnsi" w:cs="Times New Roman" w:hAnsi="Times New Roman" w:ascii="Times New Roman" w:hint="default"/>
      </w:rPr>
    </w:lvl>
    <w:lvl w:tentative="true" w:tplc="041A0001" w:ilvl="3">
      <w:start w:val="1"/>
      <w:numFmt w:val="bullet"/>
      <w:lvlText w:val=""/>
      <w:lvlJc w:val="left"/>
      <w:pPr>
        <w:ind w:hanging="360" w:left="4308"/>
      </w:pPr>
      <w:rPr>
        <w:rFonts w:hAnsi="Symbol" w:ascii="Symbol" w:hint="default"/>
      </w:rPr>
    </w:lvl>
    <w:lvl w:tentative="true" w:tplc="041A0003" w:ilvl="4">
      <w:start w:val="1"/>
      <w:numFmt w:val="bullet"/>
      <w:lvlText w:val="o"/>
      <w:lvlJc w:val="left"/>
      <w:pPr>
        <w:ind w:hanging="360" w:left="5028"/>
      </w:pPr>
      <w:rPr>
        <w:rFonts w:cs="Courier New" w:hAnsi="Courier New" w:ascii="Courier New" w:hint="default"/>
      </w:rPr>
    </w:lvl>
    <w:lvl w:tentative="true" w:tplc="041A0005" w:ilvl="5">
      <w:start w:val="1"/>
      <w:numFmt w:val="bullet"/>
      <w:lvlText w:val=""/>
      <w:lvlJc w:val="left"/>
      <w:pPr>
        <w:ind w:hanging="360" w:left="5748"/>
      </w:pPr>
      <w:rPr>
        <w:rFonts w:hAnsi="Wingdings" w:ascii="Wingdings" w:hint="default"/>
      </w:rPr>
    </w:lvl>
    <w:lvl w:tentative="true" w:tplc="041A0001" w:ilvl="6">
      <w:start w:val="1"/>
      <w:numFmt w:val="bullet"/>
      <w:lvlText w:val=""/>
      <w:lvlJc w:val="left"/>
      <w:pPr>
        <w:ind w:hanging="360" w:left="6468"/>
      </w:pPr>
      <w:rPr>
        <w:rFonts w:hAnsi="Symbol" w:ascii="Symbol" w:hint="default"/>
      </w:rPr>
    </w:lvl>
    <w:lvl w:tentative="true" w:tplc="041A0003" w:ilvl="7">
      <w:start w:val="1"/>
      <w:numFmt w:val="bullet"/>
      <w:lvlText w:val="o"/>
      <w:lvlJc w:val="left"/>
      <w:pPr>
        <w:ind w:hanging="360" w:left="7188"/>
      </w:pPr>
      <w:rPr>
        <w:rFonts w:cs="Courier New" w:hAnsi="Courier New" w:ascii="Courier New" w:hint="default"/>
      </w:rPr>
    </w:lvl>
    <w:lvl w:tentative="true" w:tplc="041A0005" w:ilvl="8">
      <w:start w:val="1"/>
      <w:numFmt w:val="bullet"/>
      <w:lvlText w:val=""/>
      <w:lvlJc w:val="left"/>
      <w:pPr>
        <w:ind w:hanging="360" w:left="7908"/>
      </w:pPr>
      <w:rPr>
        <w:rFonts w:hAnsi="Wingdings" w:ascii="Wingdings" w:hint="default"/>
      </w:rPr>
    </w:lvl>
  </w:abstractNum>
  <w:abstractNum w:abstractNumId="10">
    <w:nsid w:val="4AE57A95"/>
    <w:multiLevelType w:val="hybridMultilevel"/>
    <w:tmpl w:val="103C5424"/>
    <w:lvl w:tplc="D526D37A" w:ilvl="0">
      <w:numFmt w:val="bullet"/>
      <w:lvlText w:val="-"/>
      <w:lvlPicBulletId w:val="0"/>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E6C4D84"/>
    <w:multiLevelType w:val="hybridMultilevel"/>
    <w:tmpl w:val="19007B8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35531FB"/>
    <w:multiLevelType w:val="hybridMultilevel"/>
    <w:tmpl w:val="5D4CC00C"/>
    <w:lvl w:tplc="D526D37A"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47255D2"/>
    <w:multiLevelType w:val="hybridMultilevel"/>
    <w:tmpl w:val="BDC00226"/>
    <w:lvl w:tplc="041A0017" w:ilvl="0">
      <w:start w:val="1"/>
      <w:numFmt w:val="lowerLetter"/>
      <w:lvlText w:val="%1)"/>
      <w:lvlJc w:val="left"/>
      <w:pPr>
        <w:ind w:hanging="360" w:left="1776"/>
      </w:p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4">
    <w:nsid w:val="5638772E"/>
    <w:multiLevelType w:val="hybridMultilevel"/>
    <w:tmpl w:val="44F834A8"/>
    <w:lvl w:tplc="041A000F" w:ilvl="0">
      <w:start w:val="1"/>
      <w:numFmt w:val="decimal"/>
      <w:lvlText w:val="%1."/>
      <w:lvlJc w:val="left"/>
      <w:pPr>
        <w:ind w:hanging="360" w:left="1418"/>
      </w:pPr>
    </w:lvl>
    <w:lvl w:tentative="true" w:tplc="041A0019" w:ilvl="1">
      <w:start w:val="1"/>
      <w:numFmt w:val="lowerLetter"/>
      <w:lvlText w:val="%2."/>
      <w:lvlJc w:val="left"/>
      <w:pPr>
        <w:ind w:hanging="360" w:left="2138"/>
      </w:pPr>
    </w:lvl>
    <w:lvl w:tentative="true" w:tplc="041A001B" w:ilvl="2">
      <w:start w:val="1"/>
      <w:numFmt w:val="lowerRoman"/>
      <w:lvlText w:val="%3."/>
      <w:lvlJc w:val="right"/>
      <w:pPr>
        <w:ind w:hanging="180" w:left="2858"/>
      </w:pPr>
    </w:lvl>
    <w:lvl w:tentative="true" w:tplc="041A000F" w:ilvl="3">
      <w:start w:val="1"/>
      <w:numFmt w:val="decimal"/>
      <w:lvlText w:val="%4."/>
      <w:lvlJc w:val="left"/>
      <w:pPr>
        <w:ind w:hanging="360" w:left="3578"/>
      </w:pPr>
    </w:lvl>
    <w:lvl w:tentative="true" w:tplc="041A0019" w:ilvl="4">
      <w:start w:val="1"/>
      <w:numFmt w:val="lowerLetter"/>
      <w:lvlText w:val="%5."/>
      <w:lvlJc w:val="left"/>
      <w:pPr>
        <w:ind w:hanging="360" w:left="4298"/>
      </w:pPr>
    </w:lvl>
    <w:lvl w:tentative="true" w:tplc="041A001B" w:ilvl="5">
      <w:start w:val="1"/>
      <w:numFmt w:val="lowerRoman"/>
      <w:lvlText w:val="%6."/>
      <w:lvlJc w:val="right"/>
      <w:pPr>
        <w:ind w:hanging="180" w:left="5018"/>
      </w:pPr>
    </w:lvl>
    <w:lvl w:tentative="true" w:tplc="041A000F" w:ilvl="6">
      <w:start w:val="1"/>
      <w:numFmt w:val="decimal"/>
      <w:lvlText w:val="%7."/>
      <w:lvlJc w:val="left"/>
      <w:pPr>
        <w:ind w:hanging="360" w:left="5738"/>
      </w:pPr>
    </w:lvl>
    <w:lvl w:tentative="true" w:tplc="041A0019" w:ilvl="7">
      <w:start w:val="1"/>
      <w:numFmt w:val="lowerLetter"/>
      <w:lvlText w:val="%8."/>
      <w:lvlJc w:val="left"/>
      <w:pPr>
        <w:ind w:hanging="360" w:left="6458"/>
      </w:pPr>
    </w:lvl>
    <w:lvl w:tentative="true" w:tplc="041A001B" w:ilvl="8">
      <w:start w:val="1"/>
      <w:numFmt w:val="lowerRoman"/>
      <w:lvlText w:val="%9."/>
      <w:lvlJc w:val="right"/>
      <w:pPr>
        <w:ind w:hanging="180" w:left="7178"/>
      </w:pPr>
    </w:lvl>
  </w:abstractNum>
  <w:abstractNum w:abstractNumId="15">
    <w:nsid w:val="62C267B9"/>
    <w:multiLevelType w:val="hybridMultilevel"/>
    <w:tmpl w:val="CEC280B8"/>
    <w:lvl w:tplc="041A0001" w:ilvl="0">
      <w:start w:val="1"/>
      <w:numFmt w:val="bullet"/>
      <w:lvlText w:val=""/>
      <w:lvlJc w:val="left"/>
      <w:pPr>
        <w:ind w:hanging="360" w:left="1423"/>
      </w:pPr>
      <w:rPr>
        <w:rFonts w:hAnsi="Symbol" w:ascii="Symbol" w:hint="default"/>
      </w:rPr>
    </w:lvl>
    <w:lvl w:tentative="true" w:tplc="041A0003" w:ilvl="1">
      <w:start w:val="1"/>
      <w:numFmt w:val="bullet"/>
      <w:lvlText w:val="o"/>
      <w:lvlJc w:val="left"/>
      <w:pPr>
        <w:ind w:hanging="360" w:left="2143"/>
      </w:pPr>
      <w:rPr>
        <w:rFonts w:cs="Courier New" w:hAnsi="Courier New" w:ascii="Courier New" w:hint="default"/>
      </w:rPr>
    </w:lvl>
    <w:lvl w:tentative="true" w:tplc="041A0005" w:ilvl="2">
      <w:start w:val="1"/>
      <w:numFmt w:val="bullet"/>
      <w:lvlText w:val=""/>
      <w:lvlJc w:val="left"/>
      <w:pPr>
        <w:ind w:hanging="360" w:left="2863"/>
      </w:pPr>
      <w:rPr>
        <w:rFonts w:hAnsi="Wingdings" w:ascii="Wingdings" w:hint="default"/>
      </w:rPr>
    </w:lvl>
    <w:lvl w:tentative="true" w:tplc="041A0001" w:ilvl="3">
      <w:start w:val="1"/>
      <w:numFmt w:val="bullet"/>
      <w:lvlText w:val=""/>
      <w:lvlJc w:val="left"/>
      <w:pPr>
        <w:ind w:hanging="360" w:left="3583"/>
      </w:pPr>
      <w:rPr>
        <w:rFonts w:hAnsi="Symbol" w:ascii="Symbol" w:hint="default"/>
      </w:rPr>
    </w:lvl>
    <w:lvl w:tentative="true" w:tplc="041A0003" w:ilvl="4">
      <w:start w:val="1"/>
      <w:numFmt w:val="bullet"/>
      <w:lvlText w:val="o"/>
      <w:lvlJc w:val="left"/>
      <w:pPr>
        <w:ind w:hanging="360" w:left="4303"/>
      </w:pPr>
      <w:rPr>
        <w:rFonts w:cs="Courier New" w:hAnsi="Courier New" w:ascii="Courier New" w:hint="default"/>
      </w:rPr>
    </w:lvl>
    <w:lvl w:tentative="true" w:tplc="041A0005" w:ilvl="5">
      <w:start w:val="1"/>
      <w:numFmt w:val="bullet"/>
      <w:lvlText w:val=""/>
      <w:lvlJc w:val="left"/>
      <w:pPr>
        <w:ind w:hanging="360" w:left="5023"/>
      </w:pPr>
      <w:rPr>
        <w:rFonts w:hAnsi="Wingdings" w:ascii="Wingdings" w:hint="default"/>
      </w:rPr>
    </w:lvl>
    <w:lvl w:tentative="true" w:tplc="041A0001" w:ilvl="6">
      <w:start w:val="1"/>
      <w:numFmt w:val="bullet"/>
      <w:lvlText w:val=""/>
      <w:lvlJc w:val="left"/>
      <w:pPr>
        <w:ind w:hanging="360" w:left="5743"/>
      </w:pPr>
      <w:rPr>
        <w:rFonts w:hAnsi="Symbol" w:ascii="Symbol" w:hint="default"/>
      </w:rPr>
    </w:lvl>
    <w:lvl w:tentative="true" w:tplc="041A0003" w:ilvl="7">
      <w:start w:val="1"/>
      <w:numFmt w:val="bullet"/>
      <w:lvlText w:val="o"/>
      <w:lvlJc w:val="left"/>
      <w:pPr>
        <w:ind w:hanging="360" w:left="6463"/>
      </w:pPr>
      <w:rPr>
        <w:rFonts w:cs="Courier New" w:hAnsi="Courier New" w:ascii="Courier New" w:hint="default"/>
      </w:rPr>
    </w:lvl>
    <w:lvl w:tentative="true" w:tplc="041A0005" w:ilvl="8">
      <w:start w:val="1"/>
      <w:numFmt w:val="bullet"/>
      <w:lvlText w:val=""/>
      <w:lvlJc w:val="left"/>
      <w:pPr>
        <w:ind w:hanging="360" w:left="7183"/>
      </w:pPr>
      <w:rPr>
        <w:rFonts w:hAnsi="Wingdings" w:ascii="Wingdings" w:hint="default"/>
      </w:rPr>
    </w:lvl>
  </w:abstractNum>
  <w:abstractNum w:abstractNumId="16">
    <w:nsid w:val="71285A67"/>
    <w:multiLevelType w:val="hybridMultilevel"/>
    <w:tmpl w:val="D8FCE68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48F6382"/>
    <w:multiLevelType w:val="hybridMultilevel"/>
    <w:tmpl w:val="874CDB4E"/>
    <w:lvl w:tplc="D526D37A" w:ilvl="0">
      <w:numFmt w:val="bullet"/>
      <w:lvlText w:val="-"/>
      <w:lvlJc w:val="left"/>
      <w:pPr>
        <w:ind w:hanging="360" w:left="1068"/>
      </w:pPr>
      <w:rPr>
        <w:rFonts w:eastAsiaTheme="minorHAnsi"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77F074C9"/>
    <w:multiLevelType w:val="hybridMultilevel"/>
    <w:tmpl w:val="0C3CD0BE"/>
    <w:lvl w:tplc="041A0005" w:ilvl="0">
      <w:start w:val="1"/>
      <w:numFmt w:val="bullet"/>
      <w:lvlText w:val=""/>
      <w:lvlJc w:val="left"/>
      <w:pPr>
        <w:ind w:hanging="360" w:left="1778"/>
      </w:pPr>
      <w:rPr>
        <w:rFonts w:hAnsi="Wingdings" w:ascii="Wingding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9">
    <w:nsid w:val="7E387007"/>
    <w:multiLevelType w:val="hybridMultilevel"/>
    <w:tmpl w:val="0E0C5F1E"/>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E68396B"/>
    <w:multiLevelType w:val="hybridMultilevel"/>
    <w:tmpl w:val="04C2C45E"/>
    <w:lvl w:tplc="D526D37A" w:ilvl="0">
      <w:numFmt w:val="bullet"/>
      <w:lvlText w:val="-"/>
      <w:lvlJc w:val="left"/>
      <w:pPr>
        <w:ind w:hanging="360" w:left="1418"/>
      </w:pPr>
      <w:rPr>
        <w:rFonts w:eastAsiaTheme="minorHAnsi" w:cs="Times New Roman" w:hAnsi="Times New Roman" w:ascii="Times New Roman" w:hint="default"/>
      </w:rPr>
    </w:lvl>
    <w:lvl w:tentative="true" w:tplc="041A0003" w:ilvl="1">
      <w:start w:val="1"/>
      <w:numFmt w:val="bullet"/>
      <w:lvlText w:val="o"/>
      <w:lvlJc w:val="left"/>
      <w:pPr>
        <w:ind w:hanging="360" w:left="2138"/>
      </w:pPr>
      <w:rPr>
        <w:rFonts w:cs="Courier New" w:hAnsi="Courier New" w:ascii="Courier New" w:hint="default"/>
      </w:rPr>
    </w:lvl>
    <w:lvl w:tentative="true" w:tplc="041A0005" w:ilvl="2">
      <w:start w:val="1"/>
      <w:numFmt w:val="bullet"/>
      <w:lvlText w:val=""/>
      <w:lvlJc w:val="left"/>
      <w:pPr>
        <w:ind w:hanging="360" w:left="2858"/>
      </w:pPr>
      <w:rPr>
        <w:rFonts w:hAnsi="Wingdings" w:ascii="Wingdings" w:hint="default"/>
      </w:rPr>
    </w:lvl>
    <w:lvl w:tentative="true" w:tplc="041A0001" w:ilvl="3">
      <w:start w:val="1"/>
      <w:numFmt w:val="bullet"/>
      <w:lvlText w:val=""/>
      <w:lvlJc w:val="left"/>
      <w:pPr>
        <w:ind w:hanging="360" w:left="3578"/>
      </w:pPr>
      <w:rPr>
        <w:rFonts w:hAnsi="Symbol" w:ascii="Symbol" w:hint="default"/>
      </w:rPr>
    </w:lvl>
    <w:lvl w:tentative="true" w:tplc="041A0003" w:ilvl="4">
      <w:start w:val="1"/>
      <w:numFmt w:val="bullet"/>
      <w:lvlText w:val="o"/>
      <w:lvlJc w:val="left"/>
      <w:pPr>
        <w:ind w:hanging="360" w:left="4298"/>
      </w:pPr>
      <w:rPr>
        <w:rFonts w:cs="Courier New" w:hAnsi="Courier New" w:ascii="Courier New" w:hint="default"/>
      </w:rPr>
    </w:lvl>
    <w:lvl w:tentative="true" w:tplc="041A0005" w:ilvl="5">
      <w:start w:val="1"/>
      <w:numFmt w:val="bullet"/>
      <w:lvlText w:val=""/>
      <w:lvlJc w:val="left"/>
      <w:pPr>
        <w:ind w:hanging="360" w:left="5018"/>
      </w:pPr>
      <w:rPr>
        <w:rFonts w:hAnsi="Wingdings" w:ascii="Wingdings" w:hint="default"/>
      </w:rPr>
    </w:lvl>
    <w:lvl w:tentative="true" w:tplc="041A0001" w:ilvl="6">
      <w:start w:val="1"/>
      <w:numFmt w:val="bullet"/>
      <w:lvlText w:val=""/>
      <w:lvlJc w:val="left"/>
      <w:pPr>
        <w:ind w:hanging="360" w:left="5738"/>
      </w:pPr>
      <w:rPr>
        <w:rFonts w:hAnsi="Symbol" w:ascii="Symbol" w:hint="default"/>
      </w:rPr>
    </w:lvl>
    <w:lvl w:tentative="true" w:tplc="041A0003" w:ilvl="7">
      <w:start w:val="1"/>
      <w:numFmt w:val="bullet"/>
      <w:lvlText w:val="o"/>
      <w:lvlJc w:val="left"/>
      <w:pPr>
        <w:ind w:hanging="360" w:left="6458"/>
      </w:pPr>
      <w:rPr>
        <w:rFonts w:cs="Courier New" w:hAnsi="Courier New" w:ascii="Courier New" w:hint="default"/>
      </w:rPr>
    </w:lvl>
    <w:lvl w:tentative="true" w:tplc="041A0005" w:ilvl="8">
      <w:start w:val="1"/>
      <w:numFmt w:val="bullet"/>
      <w:lvlText w:val=""/>
      <w:lvlJc w:val="left"/>
      <w:pPr>
        <w:ind w:hanging="360" w:left="7178"/>
      </w:pPr>
      <w:rPr>
        <w:rFonts w:hAnsi="Wingdings" w:ascii="Wingdings" w:hint="default"/>
      </w:rPr>
    </w:lvl>
  </w:abstractNum>
  <w:num w:numId="1">
    <w:abstractNumId w:val="4"/>
  </w:num>
  <w:num w:numId="2">
    <w:abstractNumId w:val="11"/>
  </w:num>
  <w:num w:numId="3">
    <w:abstractNumId w:val="17"/>
  </w:num>
  <w:num w:numId="4">
    <w:abstractNumId w:val="1"/>
  </w:num>
  <w:num w:numId="5">
    <w:abstractNumId w:val="9"/>
  </w:num>
  <w:num w:numId="6">
    <w:abstractNumId w:val="3"/>
  </w:num>
  <w:num w:numId="7">
    <w:abstractNumId w:val="6"/>
  </w:num>
  <w:num w:numId="8">
    <w:abstractNumId w:val="5"/>
  </w:num>
  <w:num w:numId="9">
    <w:abstractNumId w:val="18"/>
  </w:num>
  <w:num w:numId="10">
    <w:abstractNumId w:val="13"/>
  </w:num>
  <w:num w:numId="11">
    <w:abstractNumId w:val="19"/>
  </w:num>
  <w:num w:numId="12">
    <w:abstractNumId w:val="15"/>
  </w:num>
  <w:num w:numId="13">
    <w:abstractNumId w:val="8"/>
  </w:num>
  <w:num w:numId="14">
    <w:abstractNumId w:val="20"/>
  </w:num>
  <w:num w:numId="15">
    <w:abstractNumId w:val="7"/>
  </w:num>
  <w:num w:numId="16">
    <w:abstractNumId w:val="10"/>
  </w:num>
  <w:num w:numId="17">
    <w:abstractNumId w:val="16"/>
  </w:num>
  <w:num w:numId="18">
    <w:abstractNumId w:val="14"/>
  </w:num>
  <w:num w:numId="19">
    <w:abstractNumId w:val="0"/>
  </w:num>
  <w:num w:numId="20">
    <w:abstractNumId w:val="12"/>
  </w:num>
  <w:num w:numId="2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6AC7"/>
    <w:rsid w:val="00003338"/>
    <w:rsid w:val="00005F44"/>
    <w:rsid w:val="000072FD"/>
    <w:rsid w:val="00014DF9"/>
    <w:rsid w:val="0002099F"/>
    <w:rsid w:val="00024532"/>
    <w:rsid w:val="00034873"/>
    <w:rsid w:val="00036C8F"/>
    <w:rsid w:val="00041423"/>
    <w:rsid w:val="00043019"/>
    <w:rsid w:val="00043D80"/>
    <w:rsid w:val="00043F0D"/>
    <w:rsid w:val="00046B53"/>
    <w:rsid w:val="00047D58"/>
    <w:rsid w:val="00052A2E"/>
    <w:rsid w:val="000576ED"/>
    <w:rsid w:val="000648E2"/>
    <w:rsid w:val="00083BE6"/>
    <w:rsid w:val="00085EAF"/>
    <w:rsid w:val="00087356"/>
    <w:rsid w:val="000A0B31"/>
    <w:rsid w:val="000A4195"/>
    <w:rsid w:val="000A68BF"/>
    <w:rsid w:val="000B504F"/>
    <w:rsid w:val="000C3CCE"/>
    <w:rsid w:val="000E145B"/>
    <w:rsid w:val="000E6661"/>
    <w:rsid w:val="000E7A60"/>
    <w:rsid w:val="000F10C8"/>
    <w:rsid w:val="000F14C1"/>
    <w:rsid w:val="000F1DC2"/>
    <w:rsid w:val="000F27BE"/>
    <w:rsid w:val="00105406"/>
    <w:rsid w:val="00106666"/>
    <w:rsid w:val="00114B51"/>
    <w:rsid w:val="0012019D"/>
    <w:rsid w:val="001250E3"/>
    <w:rsid w:val="001253F1"/>
    <w:rsid w:val="00131C2F"/>
    <w:rsid w:val="00146E0C"/>
    <w:rsid w:val="001472D6"/>
    <w:rsid w:val="00150C30"/>
    <w:rsid w:val="00153399"/>
    <w:rsid w:val="00166CAC"/>
    <w:rsid w:val="00172D65"/>
    <w:rsid w:val="001755C1"/>
    <w:rsid w:val="00177CB5"/>
    <w:rsid w:val="001805C4"/>
    <w:rsid w:val="00186CD7"/>
    <w:rsid w:val="00194B81"/>
    <w:rsid w:val="001A2624"/>
    <w:rsid w:val="001A3724"/>
    <w:rsid w:val="001A4F6D"/>
    <w:rsid w:val="001A527B"/>
    <w:rsid w:val="001A66CC"/>
    <w:rsid w:val="001A6EB8"/>
    <w:rsid w:val="001B0AC8"/>
    <w:rsid w:val="001B10BA"/>
    <w:rsid w:val="001B333A"/>
    <w:rsid w:val="001C61D8"/>
    <w:rsid w:val="001D65C5"/>
    <w:rsid w:val="001E35AC"/>
    <w:rsid w:val="001E3D4B"/>
    <w:rsid w:val="001E4300"/>
    <w:rsid w:val="00200962"/>
    <w:rsid w:val="002009FD"/>
    <w:rsid w:val="0020706F"/>
    <w:rsid w:val="00207D12"/>
    <w:rsid w:val="0024493A"/>
    <w:rsid w:val="00244D01"/>
    <w:rsid w:val="0024509E"/>
    <w:rsid w:val="00252949"/>
    <w:rsid w:val="00266D72"/>
    <w:rsid w:val="002726FD"/>
    <w:rsid w:val="0027329F"/>
    <w:rsid w:val="00274041"/>
    <w:rsid w:val="00280A53"/>
    <w:rsid w:val="00281741"/>
    <w:rsid w:val="00293542"/>
    <w:rsid w:val="002B0097"/>
    <w:rsid w:val="002B079A"/>
    <w:rsid w:val="002B4EFB"/>
    <w:rsid w:val="002B6030"/>
    <w:rsid w:val="002C157C"/>
    <w:rsid w:val="002C396F"/>
    <w:rsid w:val="002D13B3"/>
    <w:rsid w:val="002D2070"/>
    <w:rsid w:val="002D2191"/>
    <w:rsid w:val="002E33DF"/>
    <w:rsid w:val="00303D5B"/>
    <w:rsid w:val="00304F51"/>
    <w:rsid w:val="003233F0"/>
    <w:rsid w:val="0033179D"/>
    <w:rsid w:val="003317E9"/>
    <w:rsid w:val="00333D8D"/>
    <w:rsid w:val="00341CB6"/>
    <w:rsid w:val="003532AF"/>
    <w:rsid w:val="00353620"/>
    <w:rsid w:val="003714B0"/>
    <w:rsid w:val="00371C13"/>
    <w:rsid w:val="003729DC"/>
    <w:rsid w:val="00373FA0"/>
    <w:rsid w:val="00374314"/>
    <w:rsid w:val="00382741"/>
    <w:rsid w:val="003839C9"/>
    <w:rsid w:val="0038740D"/>
    <w:rsid w:val="003A5583"/>
    <w:rsid w:val="003A56C0"/>
    <w:rsid w:val="003A6B5F"/>
    <w:rsid w:val="003A729F"/>
    <w:rsid w:val="003A7F7F"/>
    <w:rsid w:val="003B42ED"/>
    <w:rsid w:val="003B70C2"/>
    <w:rsid w:val="003C1439"/>
    <w:rsid w:val="003C15CF"/>
    <w:rsid w:val="003C20C2"/>
    <w:rsid w:val="003D1B32"/>
    <w:rsid w:val="003D31F7"/>
    <w:rsid w:val="003D3220"/>
    <w:rsid w:val="003E140A"/>
    <w:rsid w:val="003F4103"/>
    <w:rsid w:val="003F647B"/>
    <w:rsid w:val="003F6787"/>
    <w:rsid w:val="00404CEA"/>
    <w:rsid w:val="0040618A"/>
    <w:rsid w:val="00410579"/>
    <w:rsid w:val="00414C13"/>
    <w:rsid w:val="00421033"/>
    <w:rsid w:val="004274B3"/>
    <w:rsid w:val="004324BB"/>
    <w:rsid w:val="00432D56"/>
    <w:rsid w:val="00436ECF"/>
    <w:rsid w:val="004378A1"/>
    <w:rsid w:val="0044016B"/>
    <w:rsid w:val="004423B7"/>
    <w:rsid w:val="004466AF"/>
    <w:rsid w:val="004474F3"/>
    <w:rsid w:val="0045287E"/>
    <w:rsid w:val="004555CC"/>
    <w:rsid w:val="00456A7E"/>
    <w:rsid w:val="00457D01"/>
    <w:rsid w:val="00467283"/>
    <w:rsid w:val="004737CC"/>
    <w:rsid w:val="00476F81"/>
    <w:rsid w:val="004803AB"/>
    <w:rsid w:val="00485E5E"/>
    <w:rsid w:val="0049028F"/>
    <w:rsid w:val="0049667E"/>
    <w:rsid w:val="004A0BCF"/>
    <w:rsid w:val="004A3604"/>
    <w:rsid w:val="004A49FA"/>
    <w:rsid w:val="004B24B5"/>
    <w:rsid w:val="004B56B7"/>
    <w:rsid w:val="004B5E23"/>
    <w:rsid w:val="004C0B57"/>
    <w:rsid w:val="004C2401"/>
    <w:rsid w:val="004D04D8"/>
    <w:rsid w:val="004D7A39"/>
    <w:rsid w:val="004E0DEC"/>
    <w:rsid w:val="004E2D79"/>
    <w:rsid w:val="004E3C21"/>
    <w:rsid w:val="004E6FFB"/>
    <w:rsid w:val="004F0639"/>
    <w:rsid w:val="004F3FB9"/>
    <w:rsid w:val="004F6123"/>
    <w:rsid w:val="00501A8A"/>
    <w:rsid w:val="00502837"/>
    <w:rsid w:val="005037F0"/>
    <w:rsid w:val="00504102"/>
    <w:rsid w:val="00505FF9"/>
    <w:rsid w:val="00510735"/>
    <w:rsid w:val="005114BB"/>
    <w:rsid w:val="00513779"/>
    <w:rsid w:val="00515014"/>
    <w:rsid w:val="005232CA"/>
    <w:rsid w:val="005403DD"/>
    <w:rsid w:val="00544C58"/>
    <w:rsid w:val="00547E22"/>
    <w:rsid w:val="00556A6C"/>
    <w:rsid w:val="0055775C"/>
    <w:rsid w:val="00560391"/>
    <w:rsid w:val="00562E05"/>
    <w:rsid w:val="005647CE"/>
    <w:rsid w:val="005675A0"/>
    <w:rsid w:val="00570CB0"/>
    <w:rsid w:val="005757BD"/>
    <w:rsid w:val="00575F85"/>
    <w:rsid w:val="0057725A"/>
    <w:rsid w:val="00577451"/>
    <w:rsid w:val="005821B0"/>
    <w:rsid w:val="0058222B"/>
    <w:rsid w:val="00587E71"/>
    <w:rsid w:val="00590CB8"/>
    <w:rsid w:val="005928C3"/>
    <w:rsid w:val="00596E6B"/>
    <w:rsid w:val="005A0B23"/>
    <w:rsid w:val="005A29F0"/>
    <w:rsid w:val="005B70F0"/>
    <w:rsid w:val="005C34F3"/>
    <w:rsid w:val="005D11F5"/>
    <w:rsid w:val="005D3D95"/>
    <w:rsid w:val="005D6AC7"/>
    <w:rsid w:val="005D7481"/>
    <w:rsid w:val="005E5048"/>
    <w:rsid w:val="005E65ED"/>
    <w:rsid w:val="005F051E"/>
    <w:rsid w:val="005F2F9D"/>
    <w:rsid w:val="005F4859"/>
    <w:rsid w:val="005F5996"/>
    <w:rsid w:val="005F5DA0"/>
    <w:rsid w:val="005F794F"/>
    <w:rsid w:val="00600765"/>
    <w:rsid w:val="00603300"/>
    <w:rsid w:val="006059F7"/>
    <w:rsid w:val="00605E01"/>
    <w:rsid w:val="00613421"/>
    <w:rsid w:val="00617F09"/>
    <w:rsid w:val="00622F31"/>
    <w:rsid w:val="006259CD"/>
    <w:rsid w:val="00631D77"/>
    <w:rsid w:val="00633BF2"/>
    <w:rsid w:val="00635441"/>
    <w:rsid w:val="00635E7B"/>
    <w:rsid w:val="00636CBE"/>
    <w:rsid w:val="0064081D"/>
    <w:rsid w:val="00643A2C"/>
    <w:rsid w:val="00654F14"/>
    <w:rsid w:val="0065607B"/>
    <w:rsid w:val="00657DB5"/>
    <w:rsid w:val="00664CC3"/>
    <w:rsid w:val="00667026"/>
    <w:rsid w:val="0067008B"/>
    <w:rsid w:val="00671966"/>
    <w:rsid w:val="00671FD2"/>
    <w:rsid w:val="006763D5"/>
    <w:rsid w:val="0068335A"/>
    <w:rsid w:val="006839D9"/>
    <w:rsid w:val="00684E54"/>
    <w:rsid w:val="006860AC"/>
    <w:rsid w:val="006875C7"/>
    <w:rsid w:val="0069150A"/>
    <w:rsid w:val="00692D04"/>
    <w:rsid w:val="0069573F"/>
    <w:rsid w:val="006A72E2"/>
    <w:rsid w:val="006A7CDD"/>
    <w:rsid w:val="006B0CE9"/>
    <w:rsid w:val="006B5A51"/>
    <w:rsid w:val="006B7F22"/>
    <w:rsid w:val="006C7939"/>
    <w:rsid w:val="006D408C"/>
    <w:rsid w:val="006D7E7D"/>
    <w:rsid w:val="006E315D"/>
    <w:rsid w:val="006F0C98"/>
    <w:rsid w:val="006F3CB7"/>
    <w:rsid w:val="006F549E"/>
    <w:rsid w:val="007033FA"/>
    <w:rsid w:val="00703B05"/>
    <w:rsid w:val="007042D9"/>
    <w:rsid w:val="007047C8"/>
    <w:rsid w:val="00711782"/>
    <w:rsid w:val="00713E6D"/>
    <w:rsid w:val="0071568B"/>
    <w:rsid w:val="00716DE2"/>
    <w:rsid w:val="00723EAC"/>
    <w:rsid w:val="00725120"/>
    <w:rsid w:val="00732348"/>
    <w:rsid w:val="00734617"/>
    <w:rsid w:val="00740C5A"/>
    <w:rsid w:val="00751FE6"/>
    <w:rsid w:val="007533EF"/>
    <w:rsid w:val="0076703F"/>
    <w:rsid w:val="00767754"/>
    <w:rsid w:val="007737A7"/>
    <w:rsid w:val="007750B4"/>
    <w:rsid w:val="007812C8"/>
    <w:rsid w:val="00794DC3"/>
    <w:rsid w:val="007A7E98"/>
    <w:rsid w:val="007B287D"/>
    <w:rsid w:val="007B2BDA"/>
    <w:rsid w:val="007C0CE9"/>
    <w:rsid w:val="007C28EE"/>
    <w:rsid w:val="007C5E56"/>
    <w:rsid w:val="007D0758"/>
    <w:rsid w:val="007E0354"/>
    <w:rsid w:val="007E1169"/>
    <w:rsid w:val="007E140B"/>
    <w:rsid w:val="007E51A2"/>
    <w:rsid w:val="007F110C"/>
    <w:rsid w:val="007F54C5"/>
    <w:rsid w:val="00800C67"/>
    <w:rsid w:val="008035B5"/>
    <w:rsid w:val="00804735"/>
    <w:rsid w:val="00804BCA"/>
    <w:rsid w:val="0081048E"/>
    <w:rsid w:val="00810ED3"/>
    <w:rsid w:val="00811DF0"/>
    <w:rsid w:val="00815B45"/>
    <w:rsid w:val="00827FEE"/>
    <w:rsid w:val="00836C60"/>
    <w:rsid w:val="00840980"/>
    <w:rsid w:val="008432A9"/>
    <w:rsid w:val="0084532F"/>
    <w:rsid w:val="0084621D"/>
    <w:rsid w:val="00846609"/>
    <w:rsid w:val="00846F1F"/>
    <w:rsid w:val="008477E2"/>
    <w:rsid w:val="008509A9"/>
    <w:rsid w:val="00870306"/>
    <w:rsid w:val="00870A4D"/>
    <w:rsid w:val="00872082"/>
    <w:rsid w:val="008A0497"/>
    <w:rsid w:val="008A07AB"/>
    <w:rsid w:val="008A110D"/>
    <w:rsid w:val="008A19F0"/>
    <w:rsid w:val="008A4959"/>
    <w:rsid w:val="008A5716"/>
    <w:rsid w:val="008B0D20"/>
    <w:rsid w:val="008B12D8"/>
    <w:rsid w:val="008D78BC"/>
    <w:rsid w:val="008E1F0D"/>
    <w:rsid w:val="008E267D"/>
    <w:rsid w:val="008E3ABA"/>
    <w:rsid w:val="008E539F"/>
    <w:rsid w:val="008E7AE7"/>
    <w:rsid w:val="008F1030"/>
    <w:rsid w:val="008F6E32"/>
    <w:rsid w:val="00900B9A"/>
    <w:rsid w:val="00903E3F"/>
    <w:rsid w:val="00904F26"/>
    <w:rsid w:val="009063B7"/>
    <w:rsid w:val="009114FC"/>
    <w:rsid w:val="009202D7"/>
    <w:rsid w:val="009254B0"/>
    <w:rsid w:val="009379D4"/>
    <w:rsid w:val="00941973"/>
    <w:rsid w:val="00944DCC"/>
    <w:rsid w:val="00945828"/>
    <w:rsid w:val="00946B67"/>
    <w:rsid w:val="00950C07"/>
    <w:rsid w:val="0095196F"/>
    <w:rsid w:val="0095366B"/>
    <w:rsid w:val="0095521E"/>
    <w:rsid w:val="00955AA1"/>
    <w:rsid w:val="009656E6"/>
    <w:rsid w:val="009753D8"/>
    <w:rsid w:val="0098077C"/>
    <w:rsid w:val="00984597"/>
    <w:rsid w:val="00990561"/>
    <w:rsid w:val="00993F4A"/>
    <w:rsid w:val="00997D37"/>
    <w:rsid w:val="009A1940"/>
    <w:rsid w:val="009B4C24"/>
    <w:rsid w:val="009C4539"/>
    <w:rsid w:val="009D0F36"/>
    <w:rsid w:val="009E1C5F"/>
    <w:rsid w:val="009E5334"/>
    <w:rsid w:val="00A22E0D"/>
    <w:rsid w:val="00A25A07"/>
    <w:rsid w:val="00A31C0B"/>
    <w:rsid w:val="00A3620A"/>
    <w:rsid w:val="00A3724A"/>
    <w:rsid w:val="00A53EEE"/>
    <w:rsid w:val="00A63749"/>
    <w:rsid w:val="00A645E1"/>
    <w:rsid w:val="00A6495B"/>
    <w:rsid w:val="00A91B46"/>
    <w:rsid w:val="00A959BB"/>
    <w:rsid w:val="00AA3451"/>
    <w:rsid w:val="00AA38B3"/>
    <w:rsid w:val="00AB78F5"/>
    <w:rsid w:val="00AC08FF"/>
    <w:rsid w:val="00AC264A"/>
    <w:rsid w:val="00AD3294"/>
    <w:rsid w:val="00AD55B5"/>
    <w:rsid w:val="00AD5C9E"/>
    <w:rsid w:val="00AD7E7B"/>
    <w:rsid w:val="00AE1230"/>
    <w:rsid w:val="00AE1A01"/>
    <w:rsid w:val="00AE2C50"/>
    <w:rsid w:val="00AE2EC0"/>
    <w:rsid w:val="00AF3104"/>
    <w:rsid w:val="00AF3DD9"/>
    <w:rsid w:val="00AF651E"/>
    <w:rsid w:val="00B04791"/>
    <w:rsid w:val="00B062CE"/>
    <w:rsid w:val="00B15CDD"/>
    <w:rsid w:val="00B16D97"/>
    <w:rsid w:val="00B35662"/>
    <w:rsid w:val="00B40C36"/>
    <w:rsid w:val="00B4338A"/>
    <w:rsid w:val="00B5054F"/>
    <w:rsid w:val="00B513B2"/>
    <w:rsid w:val="00B5321D"/>
    <w:rsid w:val="00B60075"/>
    <w:rsid w:val="00B60FFD"/>
    <w:rsid w:val="00B6243C"/>
    <w:rsid w:val="00B6609E"/>
    <w:rsid w:val="00B67FA0"/>
    <w:rsid w:val="00B7757B"/>
    <w:rsid w:val="00B829D7"/>
    <w:rsid w:val="00B840A0"/>
    <w:rsid w:val="00B86020"/>
    <w:rsid w:val="00B860BC"/>
    <w:rsid w:val="00B86D3D"/>
    <w:rsid w:val="00B87E0D"/>
    <w:rsid w:val="00B91B34"/>
    <w:rsid w:val="00B95A7B"/>
    <w:rsid w:val="00B9704F"/>
    <w:rsid w:val="00B97C4E"/>
    <w:rsid w:val="00BA10BD"/>
    <w:rsid w:val="00BA51CC"/>
    <w:rsid w:val="00BB270B"/>
    <w:rsid w:val="00BD4D23"/>
    <w:rsid w:val="00BE0BF1"/>
    <w:rsid w:val="00BE482D"/>
    <w:rsid w:val="00BE4BD8"/>
    <w:rsid w:val="00BE6735"/>
    <w:rsid w:val="00BF0949"/>
    <w:rsid w:val="00BF3332"/>
    <w:rsid w:val="00BF6FCF"/>
    <w:rsid w:val="00C02FC0"/>
    <w:rsid w:val="00C061E6"/>
    <w:rsid w:val="00C077C4"/>
    <w:rsid w:val="00C104BD"/>
    <w:rsid w:val="00C21F3B"/>
    <w:rsid w:val="00C24492"/>
    <w:rsid w:val="00C25217"/>
    <w:rsid w:val="00C3134E"/>
    <w:rsid w:val="00C32F36"/>
    <w:rsid w:val="00C34D7F"/>
    <w:rsid w:val="00C360FD"/>
    <w:rsid w:val="00C37AE9"/>
    <w:rsid w:val="00C4287D"/>
    <w:rsid w:val="00C464F6"/>
    <w:rsid w:val="00C46E67"/>
    <w:rsid w:val="00C511D2"/>
    <w:rsid w:val="00C560BD"/>
    <w:rsid w:val="00C61E86"/>
    <w:rsid w:val="00C63D10"/>
    <w:rsid w:val="00C77DA0"/>
    <w:rsid w:val="00C80428"/>
    <w:rsid w:val="00C872FE"/>
    <w:rsid w:val="00C921E1"/>
    <w:rsid w:val="00C93392"/>
    <w:rsid w:val="00C93F83"/>
    <w:rsid w:val="00CC3735"/>
    <w:rsid w:val="00CD2141"/>
    <w:rsid w:val="00CD3A2D"/>
    <w:rsid w:val="00CD7ED2"/>
    <w:rsid w:val="00CF6758"/>
    <w:rsid w:val="00CF7559"/>
    <w:rsid w:val="00D00DB0"/>
    <w:rsid w:val="00D04351"/>
    <w:rsid w:val="00D10FE4"/>
    <w:rsid w:val="00D11A5A"/>
    <w:rsid w:val="00D12EBE"/>
    <w:rsid w:val="00D2098A"/>
    <w:rsid w:val="00D46ACA"/>
    <w:rsid w:val="00D51B31"/>
    <w:rsid w:val="00D579EA"/>
    <w:rsid w:val="00D57AFD"/>
    <w:rsid w:val="00D61E46"/>
    <w:rsid w:val="00D62B8B"/>
    <w:rsid w:val="00D65525"/>
    <w:rsid w:val="00D76C98"/>
    <w:rsid w:val="00D83C5F"/>
    <w:rsid w:val="00D87B37"/>
    <w:rsid w:val="00D922AD"/>
    <w:rsid w:val="00DA1BCD"/>
    <w:rsid w:val="00DA2D0E"/>
    <w:rsid w:val="00DA54FF"/>
    <w:rsid w:val="00DA5960"/>
    <w:rsid w:val="00DC3AB9"/>
    <w:rsid w:val="00DC42F8"/>
    <w:rsid w:val="00DE01D6"/>
    <w:rsid w:val="00DE09DA"/>
    <w:rsid w:val="00DE2463"/>
    <w:rsid w:val="00DF2AA0"/>
    <w:rsid w:val="00E01CA4"/>
    <w:rsid w:val="00E02B86"/>
    <w:rsid w:val="00E04EFC"/>
    <w:rsid w:val="00E137CD"/>
    <w:rsid w:val="00E144D1"/>
    <w:rsid w:val="00E204EE"/>
    <w:rsid w:val="00E2767D"/>
    <w:rsid w:val="00E36819"/>
    <w:rsid w:val="00E60036"/>
    <w:rsid w:val="00E60359"/>
    <w:rsid w:val="00E603A9"/>
    <w:rsid w:val="00E60596"/>
    <w:rsid w:val="00E60988"/>
    <w:rsid w:val="00E632AC"/>
    <w:rsid w:val="00E73640"/>
    <w:rsid w:val="00E83D86"/>
    <w:rsid w:val="00E843E7"/>
    <w:rsid w:val="00E91A87"/>
    <w:rsid w:val="00E91C4D"/>
    <w:rsid w:val="00EA1570"/>
    <w:rsid w:val="00EB559B"/>
    <w:rsid w:val="00EC26E9"/>
    <w:rsid w:val="00EC4D6C"/>
    <w:rsid w:val="00EC625D"/>
    <w:rsid w:val="00EC779A"/>
    <w:rsid w:val="00ED2308"/>
    <w:rsid w:val="00ED3936"/>
    <w:rsid w:val="00ED3AE4"/>
    <w:rsid w:val="00ED3E4A"/>
    <w:rsid w:val="00ED592F"/>
    <w:rsid w:val="00ED631D"/>
    <w:rsid w:val="00ED74F7"/>
    <w:rsid w:val="00EE0104"/>
    <w:rsid w:val="00EE1BAB"/>
    <w:rsid w:val="00EE4F56"/>
    <w:rsid w:val="00EE4F5C"/>
    <w:rsid w:val="00EE53AD"/>
    <w:rsid w:val="00EF58CE"/>
    <w:rsid w:val="00F018E1"/>
    <w:rsid w:val="00F06DDE"/>
    <w:rsid w:val="00F16B0E"/>
    <w:rsid w:val="00F17F89"/>
    <w:rsid w:val="00F2050F"/>
    <w:rsid w:val="00F24EE6"/>
    <w:rsid w:val="00F31BA2"/>
    <w:rsid w:val="00F36CD3"/>
    <w:rsid w:val="00F41523"/>
    <w:rsid w:val="00F4249B"/>
    <w:rsid w:val="00F47B7E"/>
    <w:rsid w:val="00F53639"/>
    <w:rsid w:val="00F54362"/>
    <w:rsid w:val="00F60BCA"/>
    <w:rsid w:val="00F61C2C"/>
    <w:rsid w:val="00F6355D"/>
    <w:rsid w:val="00F6534A"/>
    <w:rsid w:val="00F73360"/>
    <w:rsid w:val="00F754BA"/>
    <w:rsid w:val="00F773DF"/>
    <w:rsid w:val="00F80D88"/>
    <w:rsid w:val="00F858F7"/>
    <w:rsid w:val="00F92D2A"/>
    <w:rsid w:val="00F95789"/>
    <w:rsid w:val="00FA3A3E"/>
    <w:rsid w:val="00FB23BB"/>
    <w:rsid w:val="00FB32CC"/>
    <w:rsid w:val="00FB450C"/>
    <w:rsid w:val="00FB5A5F"/>
    <w:rsid w:val="00FC0492"/>
    <w:rsid w:val="00FC17A4"/>
    <w:rsid w:val="00FC2198"/>
    <w:rsid w:val="00FC46FD"/>
    <w:rsid w:val="00FD1130"/>
    <w:rsid w:val="00FD7201"/>
    <w:rsid w:val="00FE405F"/>
    <w:rsid w:val="00FF0259"/>
    <w:rsid w:val="00FF464C"/>
    <w:rsid w:val="00FF486E"/>
    <w:rsid w:val="00FF6427"/>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2198"/>
    <w:rPr>
      <w:noProof/>
      <w:lang w:val="cs-CZ"/>
    </w:rPr>
  </w:style>
  <w:style w:styleId="Naslov1" w:type="paragraph">
    <w:name w:val="heading 1"/>
    <w:basedOn w:val="Normal"/>
    <w:next w:val="Normal"/>
    <w:link w:val="Naslov1Char"/>
    <w:qFormat/>
    <w:rsid w:val="001253F1"/>
    <w:pPr>
      <w:keepNext/>
      <w:jc w:val="center"/>
      <w:outlineLvl w:val="0"/>
    </w:pPr>
    <w:rPr>
      <w:rFonts w:cs="Times New Roman" w:eastAsia="Times New Roman" w:hAnsi="Times New Roman" w:ascii="Times New Roman"/>
      <w:b/>
      <w:bCs/>
      <w:noProof w:val="false"/>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true" w:styleId="Naslov1Char" w:type="character">
    <w:name w:val="Naslov 1 Char"/>
    <w:basedOn w:val="Zadanifontodlomka"/>
    <w:link w:val="Naslov1"/>
    <w:rsid w:val="001253F1"/>
    <w:rPr>
      <w:rFonts w:cs="Times New Roman" w:eastAsia="Times New Roman" w:hAnsi="Times New Roman" w:ascii="Times New Roman"/>
      <w:b/>
      <w:bCs/>
      <w:sz w:val="24"/>
      <w:szCs w:val="24"/>
      <w:lang w:eastAsia="hr-HR"/>
    </w:rPr>
  </w:style>
  <w:style w:styleId="Tijeloteksta" w:type="paragraph">
    <w:name w:val="Body Text"/>
    <w:basedOn w:val="Normal"/>
    <w:link w:val="TijelotekstaChar"/>
    <w:unhideWhenUsed/>
    <w:rsid w:val="001253F1"/>
    <w:rPr>
      <w:rFonts w:cs="Times New Roman" w:eastAsia="Times New Roman" w:hAnsi="Times New Roman" w:ascii="Times New Roman"/>
      <w:noProof w:val="false"/>
      <w:sz w:val="24"/>
      <w:szCs w:val="24"/>
      <w:lang w:eastAsia="hr-HR" w:val="hr-HR"/>
    </w:rPr>
  </w:style>
  <w:style w:customStyle="true" w:styleId="TijelotekstaChar" w:type="character">
    <w:name w:val="Tijelo teksta Char"/>
    <w:basedOn w:val="Zadanifontodlomka"/>
    <w:link w:val="Tijeloteksta"/>
    <w:rsid w:val="001253F1"/>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1253F1"/>
    <w:pPr>
      <w:tabs>
        <w:tab w:pos="4536" w:val="center"/>
        <w:tab w:pos="9072" w:val="right"/>
      </w:tabs>
    </w:pPr>
  </w:style>
  <w:style w:customStyle="true" w:styleId="ZaglavljeChar" w:type="character">
    <w:name w:val="Zaglavlje Char"/>
    <w:basedOn w:val="Zadanifontodlomka"/>
    <w:link w:val="Zaglavlje"/>
    <w:uiPriority w:val="99"/>
    <w:rsid w:val="001253F1"/>
    <w:rPr>
      <w:noProof/>
      <w:lang w:val="cs-CZ"/>
    </w:rPr>
  </w:style>
  <w:style w:styleId="Podnoje" w:type="paragraph">
    <w:name w:val="footer"/>
    <w:basedOn w:val="Normal"/>
    <w:link w:val="PodnojeChar"/>
    <w:uiPriority w:val="99"/>
    <w:unhideWhenUsed/>
    <w:rsid w:val="001253F1"/>
    <w:pPr>
      <w:tabs>
        <w:tab w:pos="4536" w:val="center"/>
        <w:tab w:pos="9072" w:val="right"/>
      </w:tabs>
    </w:pPr>
  </w:style>
  <w:style w:customStyle="true" w:styleId="PodnojeChar" w:type="character">
    <w:name w:val="Podnožje Char"/>
    <w:basedOn w:val="Zadanifontodlomka"/>
    <w:link w:val="Podnoje"/>
    <w:uiPriority w:val="99"/>
    <w:rsid w:val="001253F1"/>
    <w:rPr>
      <w:noProof/>
      <w:lang w:val="cs-CZ"/>
    </w:rPr>
  </w:style>
  <w:style w:styleId="Hiperveza" w:type="character">
    <w:name w:val="Hyperlink"/>
    <w:uiPriority w:val="99"/>
    <w:unhideWhenUsed/>
    <w:rsid w:val="008A0497"/>
    <w:rPr>
      <w:color w:val="0000FF"/>
      <w:u w:val="single"/>
    </w:rPr>
  </w:style>
  <w:style w:styleId="Referencakomentara" w:type="character">
    <w:name w:val="annotation reference"/>
    <w:basedOn w:val="Zadanifontodlomka"/>
    <w:uiPriority w:val="99"/>
    <w:semiHidden/>
    <w:unhideWhenUsed/>
    <w:rsid w:val="00BF6FCF"/>
    <w:rPr>
      <w:sz w:val="16"/>
      <w:szCs w:val="16"/>
    </w:rPr>
  </w:style>
  <w:style w:styleId="Tekstkomentara" w:type="paragraph">
    <w:name w:val="annotation text"/>
    <w:basedOn w:val="Normal"/>
    <w:link w:val="TekstkomentaraChar"/>
    <w:uiPriority w:val="99"/>
    <w:semiHidden/>
    <w:unhideWhenUsed/>
    <w:rsid w:val="00BF6FCF"/>
    <w:rPr>
      <w:sz w:val="20"/>
      <w:szCs w:val="20"/>
    </w:rPr>
  </w:style>
  <w:style w:customStyle="true" w:styleId="TekstkomentaraChar" w:type="character">
    <w:name w:val="Tekst komentara Char"/>
    <w:basedOn w:val="Zadanifontodlomka"/>
    <w:link w:val="Tekstkomentara"/>
    <w:uiPriority w:val="99"/>
    <w:semiHidden/>
    <w:rsid w:val="00BF6FCF"/>
    <w:rPr>
      <w:noProof/>
      <w:sz w:val="20"/>
      <w:szCs w:val="20"/>
      <w:lang w:val="cs-CZ"/>
    </w:rPr>
  </w:style>
  <w:style w:styleId="Predmetkomentara" w:type="paragraph">
    <w:name w:val="annotation subject"/>
    <w:basedOn w:val="Tekstkomentara"/>
    <w:next w:val="Tekstkomentara"/>
    <w:link w:val="PredmetkomentaraChar"/>
    <w:uiPriority w:val="99"/>
    <w:semiHidden/>
    <w:unhideWhenUsed/>
    <w:rsid w:val="00BF6FCF"/>
    <w:rPr>
      <w:b/>
      <w:bCs/>
    </w:rPr>
  </w:style>
  <w:style w:customStyle="true" w:styleId="PredmetkomentaraChar" w:type="character">
    <w:name w:val="Predmet komentara Char"/>
    <w:basedOn w:val="TekstkomentaraChar"/>
    <w:link w:val="Predmetkomentara"/>
    <w:uiPriority w:val="99"/>
    <w:semiHidden/>
    <w:rsid w:val="00BF6FCF"/>
    <w:rPr>
      <w:b/>
      <w:bCs/>
      <w:noProof/>
      <w:sz w:val="20"/>
      <w:szCs w:val="20"/>
      <w:lang w:val="cs-CZ"/>
    </w:rPr>
  </w:style>
  <w:style w:styleId="Tekstbalonia" w:type="paragraph">
    <w:name w:val="Balloon Text"/>
    <w:basedOn w:val="Normal"/>
    <w:link w:val="TekstbaloniaChar"/>
    <w:uiPriority w:val="99"/>
    <w:semiHidden/>
    <w:unhideWhenUsed/>
    <w:rsid w:val="00BF6FC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F6FCF"/>
    <w:rPr>
      <w:rFonts w:cs="Tahoma" w:hAnsi="Tahoma" w:ascii="Tahoma"/>
      <w:noProof/>
      <w:sz w:val="16"/>
      <w:szCs w:val="16"/>
      <w:lang w:val="cs-CZ"/>
    </w:rPr>
  </w:style>
  <w:style w:styleId="Tekstrezerviranogmjesta" w:type="character">
    <w:name w:val="Placeholder Text"/>
    <w:basedOn w:val="Zadanifontodlomka"/>
    <w:uiPriority w:val="99"/>
    <w:semiHidden/>
    <w:rsid w:val="007042D9"/>
    <w:rPr>
      <w:color w:val="808080"/>
      <w:bdr w:space="0" w:sz="0" w:color="auto" w:val="none"/>
      <w:shd w:fill="auto" w:color="auto" w:val="clear"/>
    </w:rPr>
  </w:style>
  <w:style w:customStyle="true" w:styleId="eSPISCCParagraphDefaultFont" w:type="character">
    <w:name w:val="eSPIS_CC_Paragraph Default Font"/>
    <w:basedOn w:val="Zadanifontodlomka"/>
    <w:rsid w:val="007042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42D9"/>
    <w:rPr>
      <w:bdr w:space="0" w:sz="0" w:color="auto" w:val="none"/>
      <w:shd w:fill="FFFFCC" w:color="auto" w:val="clear"/>
      <w:lang w:val="hr-HR"/>
    </w:rPr>
  </w:style>
  <w:style w:customStyle="true" w:styleId="PozadinaSvijetloCrvena" w:type="character">
    <w:name w:val="Pozadina_SvijetloCrvena"/>
    <w:basedOn w:val="eSPISCCParagraphDefaultFont"/>
    <w:rsid w:val="007042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42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2198"/>
    <w:rPr>
      <w:noProof/>
      <w:lang w:val="cs-CZ"/>
    </w:rPr>
  </w:style>
  <w:style w:styleId="Naslov1" w:type="paragraph">
    <w:name w:val="heading 1"/>
    <w:basedOn w:val="Normal"/>
    <w:next w:val="Normal"/>
    <w:link w:val="Naslov1Char"/>
    <w:qFormat/>
    <w:rsid w:val="001253F1"/>
    <w:pPr>
      <w:keepNext/>
      <w:jc w:val="center"/>
      <w:outlineLvl w:val="0"/>
    </w:pPr>
    <w:rPr>
      <w:rFonts w:ascii="Times New Roman" w:cs="Times New Roman" w:eastAsia="Times New Roman" w:hAnsi="Times New Roman"/>
      <w:b/>
      <w:bCs/>
      <w:noProof w:val="0"/>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1" w:styleId="Naslov1Char" w:type="character">
    <w:name w:val="Naslov 1 Char"/>
    <w:basedOn w:val="Zadanifontodlomka"/>
    <w:link w:val="Naslov1"/>
    <w:rsid w:val="001253F1"/>
    <w:rPr>
      <w:rFonts w:ascii="Times New Roman" w:cs="Times New Roman" w:eastAsia="Times New Roman" w:hAnsi="Times New Roman"/>
      <w:b/>
      <w:bCs/>
      <w:sz w:val="24"/>
      <w:szCs w:val="24"/>
      <w:lang w:eastAsia="hr-HR"/>
    </w:rPr>
  </w:style>
  <w:style w:styleId="Tijeloteksta" w:type="paragraph">
    <w:name w:val="Body Text"/>
    <w:basedOn w:val="Normal"/>
    <w:link w:val="TijelotekstaChar"/>
    <w:unhideWhenUsed/>
    <w:rsid w:val="001253F1"/>
    <w:rPr>
      <w:rFonts w:ascii="Times New Roman" w:cs="Times New Roman" w:eastAsia="Times New Roman" w:hAnsi="Times New Roman"/>
      <w:noProof w:val="0"/>
      <w:sz w:val="24"/>
      <w:szCs w:val="24"/>
      <w:lang w:eastAsia="hr-HR" w:val="hr-HR"/>
    </w:rPr>
  </w:style>
  <w:style w:customStyle="1" w:styleId="TijelotekstaChar" w:type="character">
    <w:name w:val="Tijelo teksta Char"/>
    <w:basedOn w:val="Zadanifontodlomka"/>
    <w:link w:val="Tijeloteksta"/>
    <w:rsid w:val="001253F1"/>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1253F1"/>
    <w:pPr>
      <w:tabs>
        <w:tab w:pos="4536" w:val="center"/>
        <w:tab w:pos="9072" w:val="right"/>
      </w:tabs>
    </w:pPr>
  </w:style>
  <w:style w:customStyle="1" w:styleId="ZaglavljeChar" w:type="character">
    <w:name w:val="Zaglavlje Char"/>
    <w:basedOn w:val="Zadanifontodlomka"/>
    <w:link w:val="Zaglavlje"/>
    <w:uiPriority w:val="99"/>
    <w:rsid w:val="001253F1"/>
    <w:rPr>
      <w:noProof/>
      <w:lang w:val="cs-CZ"/>
    </w:rPr>
  </w:style>
  <w:style w:styleId="Podnoje" w:type="paragraph">
    <w:name w:val="footer"/>
    <w:basedOn w:val="Normal"/>
    <w:link w:val="PodnojeChar"/>
    <w:uiPriority w:val="99"/>
    <w:unhideWhenUsed/>
    <w:rsid w:val="001253F1"/>
    <w:pPr>
      <w:tabs>
        <w:tab w:pos="4536" w:val="center"/>
        <w:tab w:pos="9072" w:val="right"/>
      </w:tabs>
    </w:pPr>
  </w:style>
  <w:style w:customStyle="1" w:styleId="PodnojeChar" w:type="character">
    <w:name w:val="Podnožje Char"/>
    <w:basedOn w:val="Zadanifontodlomka"/>
    <w:link w:val="Podnoje"/>
    <w:uiPriority w:val="99"/>
    <w:rsid w:val="001253F1"/>
    <w:rPr>
      <w:noProof/>
      <w:lang w:val="cs-CZ"/>
    </w:rPr>
  </w:style>
  <w:style w:styleId="Hiperveza" w:type="character">
    <w:name w:val="Hyperlink"/>
    <w:uiPriority w:val="99"/>
    <w:unhideWhenUsed/>
    <w:rsid w:val="008A0497"/>
    <w:rPr>
      <w:color w:val="0000FF"/>
      <w:u w:val="single"/>
    </w:rPr>
  </w:style>
  <w:style w:styleId="Referencakomentara" w:type="character">
    <w:name w:val="annotation reference"/>
    <w:basedOn w:val="Zadanifontodlomka"/>
    <w:uiPriority w:val="99"/>
    <w:semiHidden/>
    <w:unhideWhenUsed/>
    <w:rsid w:val="00BF6FCF"/>
    <w:rPr>
      <w:sz w:val="16"/>
      <w:szCs w:val="16"/>
    </w:rPr>
  </w:style>
  <w:style w:styleId="Tekstkomentara" w:type="paragraph">
    <w:name w:val="annotation text"/>
    <w:basedOn w:val="Normal"/>
    <w:link w:val="TekstkomentaraChar"/>
    <w:uiPriority w:val="99"/>
    <w:semiHidden/>
    <w:unhideWhenUsed/>
    <w:rsid w:val="00BF6FCF"/>
    <w:rPr>
      <w:sz w:val="20"/>
      <w:szCs w:val="20"/>
    </w:rPr>
  </w:style>
  <w:style w:customStyle="1" w:styleId="TekstkomentaraChar" w:type="character">
    <w:name w:val="Tekst komentara Char"/>
    <w:basedOn w:val="Zadanifontodlomka"/>
    <w:link w:val="Tekstkomentara"/>
    <w:uiPriority w:val="99"/>
    <w:semiHidden/>
    <w:rsid w:val="00BF6FCF"/>
    <w:rPr>
      <w:noProof/>
      <w:sz w:val="20"/>
      <w:szCs w:val="20"/>
      <w:lang w:val="cs-CZ"/>
    </w:rPr>
  </w:style>
  <w:style w:styleId="Predmetkomentara" w:type="paragraph">
    <w:name w:val="annotation subject"/>
    <w:basedOn w:val="Tekstkomentara"/>
    <w:next w:val="Tekstkomentara"/>
    <w:link w:val="PredmetkomentaraChar"/>
    <w:uiPriority w:val="99"/>
    <w:semiHidden/>
    <w:unhideWhenUsed/>
    <w:rsid w:val="00BF6FCF"/>
    <w:rPr>
      <w:b/>
      <w:bCs/>
    </w:rPr>
  </w:style>
  <w:style w:customStyle="1" w:styleId="PredmetkomentaraChar" w:type="character">
    <w:name w:val="Predmet komentara Char"/>
    <w:basedOn w:val="TekstkomentaraChar"/>
    <w:link w:val="Predmetkomentara"/>
    <w:uiPriority w:val="99"/>
    <w:semiHidden/>
    <w:rsid w:val="00BF6FCF"/>
    <w:rPr>
      <w:b/>
      <w:bCs/>
      <w:noProof/>
      <w:sz w:val="20"/>
      <w:szCs w:val="20"/>
      <w:lang w:val="cs-CZ"/>
    </w:rPr>
  </w:style>
  <w:style w:styleId="Tekstbalonia" w:type="paragraph">
    <w:name w:val="Balloon Text"/>
    <w:basedOn w:val="Normal"/>
    <w:link w:val="TekstbaloniaChar"/>
    <w:uiPriority w:val="99"/>
    <w:semiHidden/>
    <w:unhideWhenUsed/>
    <w:rsid w:val="00BF6FCF"/>
    <w:rPr>
      <w:rFonts w:ascii="Tahoma" w:cs="Tahoma" w:hAnsi="Tahoma"/>
      <w:sz w:val="16"/>
      <w:szCs w:val="16"/>
    </w:rPr>
  </w:style>
  <w:style w:customStyle="1" w:styleId="TekstbaloniaChar" w:type="character">
    <w:name w:val="Tekst balončića Char"/>
    <w:basedOn w:val="Zadanifontodlomka"/>
    <w:link w:val="Tekstbalonia"/>
    <w:uiPriority w:val="99"/>
    <w:semiHidden/>
    <w:rsid w:val="00BF6FCF"/>
    <w:rPr>
      <w:rFonts w:ascii="Tahoma" w:cs="Tahoma" w:hAnsi="Tahoma"/>
      <w:noProof/>
      <w:sz w:val="16"/>
      <w:szCs w:val="16"/>
      <w:lang w:val="cs-CZ"/>
    </w:rPr>
  </w:style>
  <w:style w:styleId="Tekstrezerviranogmjesta" w:type="character">
    <w:name w:val="Placeholder Text"/>
    <w:basedOn w:val="Zadanifontodlomka"/>
    <w:uiPriority w:val="99"/>
    <w:semiHidden/>
    <w:rsid w:val="007042D9"/>
    <w:rPr>
      <w:color w:val="808080"/>
      <w:bdr w:color="auto" w:space="0" w:sz="0" w:val="none"/>
      <w:shd w:color="auto" w:fill="auto" w:val="clear"/>
    </w:rPr>
  </w:style>
  <w:style w:customStyle="1" w:styleId="eSPISCCParagraphDefaultFont" w:type="character">
    <w:name w:val="eSPIS_CC_Paragraph Default Font"/>
    <w:basedOn w:val="Zadanifontodlomka"/>
    <w:rsid w:val="007042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42D9"/>
    <w:rPr>
      <w:bdr w:color="auto" w:space="0" w:sz="0" w:val="none"/>
      <w:shd w:color="auto" w:fill="FFFFCC" w:val="clear"/>
      <w:lang w:val="hr-HR"/>
    </w:rPr>
  </w:style>
  <w:style w:customStyle="1" w:styleId="PozadinaSvijetloCrvena" w:type="character">
    <w:name w:val="Pozadina_SvijetloCrvena"/>
    <w:basedOn w:val="eSPISCCParagraphDefaultFont"/>
    <w:rsid w:val="007042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42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03761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numbering.xml.rels><?xml version="1.0" encoding="UTF-8" standalone="yes"?><Relationships xmlns="http://schemas.openxmlformats.org/package/2006/relationships"><Relationship Id="rId1"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2012.</izvorni_sadrzaj>
    <derivirana_varijabla naziv="DomainObject.Predmet.DatumOsnivanja_1">20.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St-49/2012</izvorni_sadrzaj>
    <derivirana_varijabla naziv="DomainObject.Predmet.OznakaBroj_1">St-49/2012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21000 Split</izvorni_sadrzaj>
    <derivirana_varijabla naziv="DomainObject.Predmet.ProtustrankaFormatedWithAdress_1"> DALMACIJAVINO d.d. za proizvodnju i promet alkoholnih i bezalkoholnih pića "u stečaju", Obala kneza Domagoja 15, 21000 Split</derivirana_varijabla>
  </DomainObject.Predmet.ProtustrankaFormatedWithAdress>
  <DomainObject.Predmet.ProtustrankaFormatedWithAdressOIB>
    <izvorni_sadrzaj> DALMACIJAVINO d.d. za proizvodnju i promet alkoholnih i bezalkoholnih pića "u stečaju", OIB 07837847925, Obala kneza Domagoja 15, 21000 Split</izvorni_sadrzaj>
    <derivirana_varijabla naziv="DomainObject.Predmet.ProtustrankaFormatedWithAdressOIB_1"> DALMACIJAVINO d.d. za proizvodnju i promet alkoholnih i bezalkoholnih pića "u stečaju", OIB 07837847925, Obala kneza Domagoja 15, 21000 Split</derivirana_varijabla>
  </DomainObject.Predmet.ProtustrankaFormatedWithAdressOIB>
  <DomainObject.Predmet.ProtustrankaWithAdress>
    <izvorni_sadrzaj>DALMACIJAVINO d.d. za proizvodnju i promet alkoholnih i bezalkoholnih pića "u stečaju" Obala kneza Domagoja 15, 21000 Split</izvorni_sadrzaj>
    <derivirana_varijabla naziv="DomainObject.Predmet.ProtustrankaWithAdress_1">DALMACIJAVINO d.d. za proizvodnju i promet alkoholnih i bezalkoholnih pića "u stečaju" Obala kneza Domagoja 15, 21000 Split</derivirana_varijabla>
  </DomainObject.Predmet.ProtustrankaWithAdress>
  <DomainObject.Predmet.ProtustrankaWithAdressOIB>
    <izvorni_sadrzaj>DALMACIJAVINO d.d. za proizvodnju i promet alkoholnih i bezalkoholnih pića "u stečaju", OIB 07837847925, Obala kneza Domagoja 15, 21000 Split</izvorni_sadrzaj>
    <derivirana_varijabla naziv="DomainObject.Predmet.ProtustrankaWithAdressOIB_1">DALMACIJAVINO d.d. za proizvodnju i promet alkoholnih i bezalkoholnih pića "u stečaju", OIB 07837847925, Obala kneza Domagoja 15, 21000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Ivelja Pavičić Nade;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Bauk; Ivo Bavčević; Nataša Bazina; Mirjana Begonja; Jelena Belić; Niko Belić; Jagoda Bešker; Nedo Bešker; Zorica Bilić; Sanja Bilić 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 Šimunović; Gordana Buljević; Marina Burić; Mario Buzov; Đuro Caratan; Toni Caratan; Boris Carić; Paulo Carić; Dinka Cazareo; Nevenka Cukrov; Dijana Czwik; Vinka Čavala; Silva Černak-Lojić; Diana Čović; Ante Čulo; Blaž Ćapin; Filip Delać; Ankica Delić; Marko Delić; Nediljka Delić; Gordana Didak; Mili Divić; Ljiljana Dragan; Milka Drlje; Mate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Stipinović;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izvorni_sadrzaj>
    <derivirana_varijabla naziv="DomainObject.Predmet.StrankaFormated_1">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Ivelja Pavičić Nade;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Bauk; Ivo Bavčević; Nataša Bazina; Mirjana Begonja; Jelena Belić; Niko Belić; Jagoda Bešker; Nedo Bešker; Zorica Bilić; Sanja Bilić 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 Šimunović; Gordana Buljević; Marina Burić; Mario Buzov; Đuro Caratan; Toni Caratan; Boris Carić; Paulo Carić; Dinka Cazareo; Nevenka Cukrov; Dijana Czwik; Vinka Čavala; Silva Černak-Lojić; Diana Čović; Ante Čulo; Blaž Ćapin; Filip Delać; Ankica Delić; Marko Delić; Nediljka Delić; Gordana Didak; Mili Divić; Ljiljana Dragan; Milka Drlje; Mate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Stipinović;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derivirana_varijabla>
  </DomainObject.Predmet.StrankaFormated>
  <DomainObject.Predmet.StrankaFormatedOIB>
    <izvorni_sadrzaj>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Ivelja Pavičić Nade;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Općinski sud u Starom Gradu - ZK odjel; Nada Akrap, OIB 50608806627; Jasminka Antunović, OIB 74697035343; Nediljka Armanda, OIB 09033661295; Ana Babić; Gordana Babić; Ivan Babić; Katica Babić; Jure Bacelj; Ana Bačić; Nediljka Bajić; Žarka Bakotić, OIB 36917498674; Marko Baković; Ivica Ban; Srđanka Banovac, OIB 50974371502; Božidar Barać; Vedran Barbarić; Marija Barbir; Petar Barbir; Anica Baričević; Damira Barišić, OIB 88385690941; Ivan Barišić; Manda Bašić; Aleksandar Bauk, OIB 97860316263; Marina Bauk; Ivo Bavčević; Nataša Bazina, OIB 67925940620; Mirjana Begonja; Jelena Belić; Niko Belić, OIB 18977071620; Jagoda Bešker, OIB 29966440390; Nedo Bešker; Zorica Bilić; Sanja Bilić Pavlinović; Jela Bilobrk; Antun Blažević; Hrvoje Blažević; Damir Bojčić; Željko Bojčić; Denis Boljat; Srećko Boras; Robert Borić, OIB 38057391892; Goran Bosančić, OIB 33007404175; Pava Botić, OIB 34296544282; Ljuba Božanić; Anka Božić; Anica Božić-Bakušić; Ivica Bratić; Nikša Bratić, OIB 49290967945; Vencislav Brizić, OIB 29265973045; Zlata Brizić, OIB 73389614517; Mate Brstilo; Zora Budimir; Miranda Budiša, OIB 35557811513; Nediljko Bugarin; Željka Vučemilović Šimunović; Gordana Buljević, OIB 32937631192; Marina Burić; Mario Buzov; Đuro Caratan; Toni Caratan; Boris Carić, OIB 46466426123; Paulo Carić, OIB 15402538356; Dinka Cazareo; Nevenka Cukrov; Dijana Czwik, OIB 09675579569; Vinka Čavala; Silva Černak-Lojić; Diana Čović; Ante Čulo; Blaž Ćapin; Filip Delać, OIB 82167098700; Ankica Delić; Marko Delić; Nediljka Delić; Gordana Didak, OIB 78878339902; Mili Divić, OIB 35555990248; Ljiljana Dragan; Milka Drlje; Mate Drmić; Jozo Družianić, OIB 63604163211; Stanko Duvančić, OIB 41476060687; Damir Duvnjak; Nives Džanko, OIB 90598357164; Ante Đurđević, OIB 72594587030; Ljubica Elez; Ankica Ezgeta; Lenka Franić, OIB 62951288048; Ivica Gabelić, OIB 70468304794; Marija Galešić; Petar Galić; Silvana Galić, OIB 02726524452; Kazimir Garić, OIB 83662319172; Vencel Gašpar; Vinko Gašpar; Ana Goreta; Zorka Goreta; Josip Gotovac; Vjekoslav Grbčić; Divna Grbeša, OIB 74813693236; Ana Grubišić; Gordana Grubišić; Nikola Grubišić; Sanja Grubišić; Antonio Gudelj; Kata Gugić; Mirjana Gugić; Ivica Hajder; Željko Hajder, OIB 70330715284; Silvana Hajduk, OIB 33507058945; Tomislav Herceg; Mira Ikica, OIB 11849010850; Franjo Ivčević; Jelena Ivčević, OIB 74901888496; Damir Jakus; Gospova Jakus, OIB 04209324873; Marica Jakus, OIB 74750176046; Petar Jakus; Marko Janković; Matija Jeličić; Ante Jeličić; Marija Jocić; Ante Jolić; Marica Jukić; Marko Jukić; Renata Jukić; Jadranka Jurić; Marija Jurić; Ankica Kainić, OIB 80409745726; Jelena Kalinić; Petar Kalinić; Anamarija Kalinić Radović; Stipan Kamber; Đuro Kapoši; Željko Karin; Marijana Karin Prnjak; Neda Kasalo; Zvonimir Kasalo; Suzana Kašić; Ivana Katalinić; Josip Katušić; Ljiljana Kegalj, OIB 44567225674; Ante Kekez; Ivanko Kekez, OIB 69257203171; Petrica Kekez, OIB 01138031201; Boško Kevo; Antiša Kliškinić, OIB 54591476829; Veljko Knezović, OIB 29953576092; Stjepan Kokeza; Petar Kolega; Daniela Kovač; Željka Kovač; Ivan Kraljić; Inga Krnjaić, OIB 00968558935; Anka Krstić; Ivan Kundid; Ivana Kundid; Ružica Kundid; Deni Kuvačić, OIB 86909984538; Anka Landikušić, OIB 18023655586; Ivan Lasić; Dražen Lazić; Nenad Leskur, OIB 79369933858; Ivana Lilić, OIB 24212828078; Ivo Lipanović; Marko Lojić; Mile Lovrić; Ana Lovrinčević; Dejan Lukavac, OIB 85205650926; Nela Madžar, OIB 92085359240; Alenka Malinić, OIB 44061509536; Pavao Marasović; Anto Marijan, OIB 32989170521; Cvita Marijanović, OIB 33573858243; Dobrinka Marijanović, OIB 03673706981; Tomislav Marijanović; Jasna Marin; Marina Marin; Željko Marinac; Božidar Marinković; Jakov Mateta, OIB 14390943845; Ivan Matić; Ružica Matić; Slavko Matić; Željko Matić; Marija Matković; Ivan Melvan; Nikola Midenjak, OIB 88248589366; Pere Mihanović, OIB 49545684243; Ana Mikulić; Mate Mikulić; Ivan Milaković; Ivan Milanović; Zorka Miletić; Milan Miljuš; Đorđe Mirčetić; Tonči Mišković, OIB 74628173475; Ana Moro; Slavko Moro; Tomi Moscatello, OIB 28508820612; Marija Munitić; Ljubomir Muslim, OIB 17589644925; Mijo Nožina; Jurica Oman, OIB 78517901315; Mirko Oman, OIB 68766264149; Janja Orošnjak, OIB 49619386391; Mila Palada, OIB 10163841708; Ivan Pandža; Asija Papić, OIB 36844611036; Mijo Papić; Tereza Papić; Rajko Parać; Tatjana Parać, OIB 45662446398; Đurđica Parat; Ivan Pastuović; Jurica Pavela, OIB 06763759506; Roki Pavičić, OIB 01089958101; Ivan Pažanin; Luka Peko, OIB 89771272445; Neda Penga, OIB 76197116887; Ante Perko; Ivana Perko; Gordana Perković; Marica Perković; Nediljko Perković; Nila Peroš, OIB 48544328267; Dragica Peša; Iris Peša, OIB 06010961010; Nikša Petrić; Matko Pezo, OIB 51619560640; Zlatko Piperković, OIB 91173398058; Joško Pivac; Luka Pjevac; Anka Plazonja, OIB 92736733656; Robert Plazonja, OIB 75774016292; Gordan Poparić, OIB 98826275620; Ante Popović; Milanka Pranić, OIB 03263396290; Miroslav Primorac, OIB 42998076332; Iva Punda; Drago Radić; Mladen Radmilović; Petar Radonić; Jagoda Radošević; Ante Rajčić; Marko Ralica; Ivan Raos; Zdenka Razlog, OIB 03030085275; Mila Rebić; Marija Reljanović; Mara Režić; Marija Rizvan; Anđelko Rogulj; Berislava Roša, OIB 03031267329; Sofija Ruić, OIB 32252086462; Ana Runjić; Gordan Ruščić, OIB 53119078542; Sanja Ružić; Svjetlana Samac, OIB 00231948560; Miljenko Samardžić, OIB 48154982931; Dinka Sanseović, OIB 27313861620; Ante Sarić; Ivan Sarić; Marija Sedlar; Ljubica Sekelez, OIB 37811046307; Kristina Serdarević, OIB 96208368856; Aleksandra Sever-Muhar; Boško Sikavica; Snježana Sikavica; Dragan Simić; Tanja Sinovčić, OIB 15724160128; Ljiljana Sirić, OIB 13682411690; Dijana Skelin; Kata Sočo; Marija Stančić; Đani Stanić, OIB 01952579328; Danica Stipinović; Milorad Stojsavljević; Petar Strinić; Luca Strunje; Slavka Svalina, OIB 20916812996; Marijan Šamija; Marinka Šamija, OIB 26187211202; Katica Šeparović; Nenad Ševo, OIB 88234857624; Krasna Šiklić, OIB 53374014167; Mili Šimig, OIB 94704411458; Vesna Škare, OIB 71821692373; Ljubica Škopljanac, OIB 09408788504; Milica Špar, OIB 07038339077; Eleana Šubat, OIB 38900880602; Ivan Šuljug; Vesna Šunjić; Ljubica Tarle, OIB 28166909018; Nada Teklić, OIB 80645998554; Lada Terzić, OIB 31496851195; Ivan Tomić; Ivan Topić; Jelica Topić, OIB 84009834780; Tvrtko Topić, OIB 15832739048; Anđelka Torlak; Ivan Torlak; Marko Torlak; Damir Tot; Anka Treskavica, OIB 89998355619; Anka Tukić; Nediljko Ugrin, OIB 61713318858; Marinko Uvodić, OIB 86857726322; Nedjeljka Uvodić; Marko Validžić; Ivanka Varnica; Milica Varvodić; Kristina Velić; Ljiljana Vesković, OIB 43910221929; Milka Veštić, OIB 06357620254; Ante Vidan; Marko Vidović; Matko Vidović; Nevenka Vidović; Ankica Vilibić, OIB 41935131740; Anđelko Vilić, OIB 46303939151; Normela Visković, OIB 93848978885; Tonči Visković; Marica Vlaić; Dubravka Vlainić; Ivo Vodanović; Josip Vogleš; Vinko Vranković, OIB 28469423878; Ivan Vrdoljak; Mirjana Vrdoljak; Marija Vrgoč; Bože Vuco; Mirjana Vučković; Višnja Vučković; Ivan Vugdelija; Dubravka Vukas, OIB 08519715626; Anđelka Vukičević; Zora Vuković; Ivan Vukušić; Jadran Vukušić, OIB 16315354223; Nevenka Vukušić; Vjera Vukušić; Zvonimir Vukušić; Nevenka Vuleta; Vinka Zekić; Dinko Zenčić, OIB 65189931544; Borislav Zokić, OIB 51253879731; Dolina Zokić, OIB 75688399939; Margita Zokić, OIB 85982645988; Luca Zolota, OIB 57479376750; Milan Žarković; Nevenka Živko; Davorka Živković; Ivica Živković; Ivo Živković;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izvorni_sadrzaj>
    <derivirana_varijabla naziv="DomainObject.Predmet.StrankaFormatedOIB_1">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Ivelja Pavičić Nade;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Općinski sud u Starom Gradu - ZK odjel; Nada Akrap, OIB 50608806627; Jasminka Antunović, OIB 74697035343; Nediljka Armanda, OIB 09033661295; Ana Babić; Gordana Babić; Ivan Babić; Katica Babić; Jure Bacelj; Ana Bačić; Nediljka Bajić; Žarka Bakotić, OIB 36917498674; Marko Baković; Ivica Ban; Srđanka Banovac, OIB 50974371502; Božidar Barać; Vedran Barbarić; Marija Barbir; Petar Barbir; Anica Baričević; Damira Barišić, OIB 88385690941; Ivan Barišić; Manda Bašić; Aleksandar Bauk, OIB 97860316263; Marina Bauk; Ivo Bavčević; Nataša Bazina, OIB 67925940620; Mirjana Begonja; Jelena Belić; Niko Belić, OIB 18977071620; Jagoda Bešker, OIB 29966440390; Nedo Bešker; Zorica Bilić; Sanja Bilić Pavlinović; Jela Bilobrk; Antun Blažević; Hrvoje Blažević; Damir Bojčić; Željko Bojčić; Denis Boljat; Srećko Boras; Robert Borić, OIB 38057391892; Goran Bosančić, OIB 33007404175; Pava Botić, OIB 34296544282; Ljuba Božanić; Anka Božić; Anica Božić-Bakušić; Ivica Bratić; Nikša Bratić, OIB 49290967945; Vencislav Brizić, OIB 29265973045; Zlata Brizić, OIB 73389614517; Mate Brstilo; Zora Budimir; Miranda Budiša, OIB 35557811513; Nediljko Bugarin; Željka Vučemilović Šimunović; Gordana Buljević, OIB 32937631192; Marina Burić; Mario Buzov; Đuro Caratan; Toni Caratan; Boris Carić, OIB 46466426123; Paulo Carić, OIB 15402538356; Dinka Cazareo; Nevenka Cukrov; Dijana Czwik, OIB 09675579569; Vinka Čavala; Silva Černak-Lojić; Diana Čović; Ante Čulo; Blaž Ćapin; Filip Delać, OIB 82167098700; Ankica Delić; Marko Delić; Nediljka Delić; Gordana Didak, OIB 78878339902; Mili Divić, OIB 35555990248; Ljiljana Dragan; Milka Drlje; Mate Drmić; Jozo Družianić, OIB 63604163211; Stanko Duvančić, OIB 41476060687; Damir Duvnjak; Nives Džanko, OIB 90598357164; Ante Đurđević, OIB 72594587030; Ljubica Elez; Ankica Ezgeta; Lenka Franić, OIB 62951288048; Ivica Gabelić, OIB 70468304794; Marija Galešić; Petar Galić; Silvana Galić, OIB 02726524452; Kazimir Garić, OIB 83662319172; Vencel Gašpar; Vinko Gašpar; Ana Goreta; Zorka Goreta; Josip Gotovac; Vjekoslav Grbčić; Divna Grbeša, OIB 74813693236; Ana Grubišić; Gordana Grubišić; Nikola Grubišić; Sanja Grubišić; Antonio Gudelj; Kata Gugić; Mirjana Gugić; Ivica Hajder; Željko Hajder, OIB 70330715284; Silvana Hajduk, OIB 33507058945; Tomislav Herceg; Mira Ikica, OIB 11849010850; Franjo Ivčević; Jelena Ivčević, OIB 74901888496; Damir Jakus; Gospova Jakus, OIB 04209324873; Marica Jakus, OIB 74750176046; Petar Jakus; Marko Janković; Matija Jeličić; Ante Jeličić; Marija Jocić; Ante Jolić; Marica Jukić; Marko Jukić; Renata Jukić; Jadranka Jurić; Marija Jurić; Ankica Kainić, OIB 80409745726; Jelena Kalinić; Petar Kalinić; Anamarija Kalinić Radović; Stipan Kamber; Đuro Kapoši; Željko Karin; Marijana Karin Prnjak; Neda Kasalo; Zvonimir Kasalo; Suzana Kašić; Ivana Katalinić; Josip Katušić; Ljiljana Kegalj, OIB 44567225674; Ante Kekez; Ivanko Kekez, OIB 69257203171; Petrica Kekez, OIB 01138031201; Boško Kevo; Antiša Kliškinić, OIB 54591476829; Veljko Knezović, OIB 29953576092; Stjepan Kokeza; Petar Kolega; Daniela Kovač; Željka Kovač; Ivan Kraljić; Inga Krnjaić, OIB 00968558935; Anka Krstić; Ivan Kundid; Ivana Kundid; Ružica Kundid; Deni Kuvačić, OIB 86909984538; Anka Landikušić, OIB 18023655586; Ivan Lasić; Dražen Lazić; Nenad Leskur, OIB 79369933858; Ivana Lilić, OIB 24212828078; Ivo Lipanović; Marko Lojić; Mile Lovrić; Ana Lovrinčević; Dejan Lukavac, OIB 85205650926; Nela Madžar, OIB 92085359240; Alenka Malinić, OIB 44061509536; Pavao Marasović; Anto Marijan, OIB 32989170521; Cvita Marijanović, OIB 33573858243; Dobrinka Marijanović, OIB 03673706981; Tomislav Marijanović; Jasna Marin; Marina Marin; Željko Marinac; Božidar Marinković; Jakov Mateta, OIB 14390943845; Ivan Matić; Ružica Matić; Slavko Matić; Željko Matić; Marija Matković; Ivan Melvan; Nikola Midenjak, OIB 88248589366; Pere Mihanović, OIB 49545684243; Ana Mikulić; Mate Mikulić; Ivan Milaković; Ivan Milanović; Zorka Miletić; Milan Miljuš; Đorđe Mirčetić; Tonči Mišković, OIB 74628173475; Ana Moro; Slavko Moro; Tomi Moscatello, OIB 28508820612; Marija Munitić; Ljubomir Muslim, OIB 17589644925; Mijo Nožina; Jurica Oman, OIB 78517901315; Mirko Oman, OIB 68766264149; Janja Orošnjak, OIB 49619386391; Mila Palada, OIB 10163841708; Ivan Pandža; Asija Papić, OIB 36844611036; Mijo Papić; Tereza Papić; Rajko Parać; Tatjana Parać, OIB 45662446398; Đurđica Parat; Ivan Pastuović; Jurica Pavela, OIB 06763759506; Roki Pavičić, OIB 01089958101; Ivan Pažanin; Luka Peko, OIB 89771272445; Neda Penga, OIB 76197116887; Ante Perko; Ivana Perko; Gordana Perković; Marica Perković; Nediljko Perković; Nila Peroš, OIB 48544328267; Dragica Peša; Iris Peša, OIB 06010961010; Nikša Petrić; Matko Pezo, OIB 51619560640; Zlatko Piperković, OIB 91173398058; Joško Pivac; Luka Pjevac; Anka Plazonja, OIB 92736733656; Robert Plazonja, OIB 75774016292; Gordan Poparić, OIB 98826275620; Ante Popović; Milanka Pranić, OIB 03263396290; Miroslav Primorac, OIB 42998076332; Iva Punda; Drago Radić; Mladen Radmilović; Petar Radonić; Jagoda Radošević; Ante Rajčić; Marko Ralica; Ivan Raos; Zdenka Razlog, OIB 03030085275; Mila Rebić; Marija Reljanović; Mara Režić; Marija Rizvan; Anđelko Rogulj; Berislava Roša, OIB 03031267329; Sofija Ruić, OIB 32252086462; Ana Runjić; Gordan Ruščić, OIB 53119078542; Sanja Ružić; Svjetlana Samac, OIB 00231948560; Miljenko Samardžić, OIB 48154982931; Dinka Sanseović, OIB 27313861620; Ante Sarić; Ivan Sarić; Marija Sedlar; Ljubica Sekelez, OIB 37811046307; Kristina Serdarević, OIB 96208368856; Aleksandra Sever-Muhar; Boško Sikavica; Snježana Sikavica; Dragan Simić; Tanja Sinovčić, OIB 15724160128; Ljiljana Sirić, OIB 13682411690; Dijana Skelin; Kata Sočo; Marija Stančić; Đani Stanić, OIB 01952579328; Danica Stipinović; Milorad Stojsavljević; Petar Strinić; Luca Strunje; Slavka Svalina, OIB 20916812996; Marijan Šamija; Marinka Šamija, OIB 26187211202; Katica Šeparović; Nenad Ševo, OIB 88234857624; Krasna Šiklić, OIB 53374014167; Mili Šimig, OIB 94704411458; Vesna Škare, OIB 71821692373; Ljubica Škopljanac, OIB 09408788504; Milica Špar, OIB 07038339077; Eleana Šubat, OIB 38900880602; Ivan Šuljug; Vesna Šunjić; Ljubica Tarle, OIB 28166909018; Nada Teklić, OIB 80645998554; Lada Terzić, OIB 31496851195; Ivan Tomić; Ivan Topić; Jelica Topić, OIB 84009834780; Tvrtko Topić, OIB 15832739048; Anđelka Torlak; Ivan Torlak; Marko Torlak; Damir Tot; Anka Treskavica, OIB 89998355619; Anka Tukić; Nediljko Ugrin, OIB 61713318858; Marinko Uvodić, OIB 86857726322; Nedjeljka Uvodić; Marko Validžić; Ivanka Varnica; Milica Varvodić; Kristina Velić; Ljiljana Vesković, OIB 43910221929; Milka Veštić, OIB 06357620254; Ante Vidan; Marko Vidović; Matko Vidović; Nevenka Vidović; Ankica Vilibić, OIB 41935131740; Anđelko Vilić, OIB 46303939151; Normela Visković, OIB 93848978885; Tonči Visković; Marica Vlaić; Dubravka Vlainić; Ivo Vodanović; Josip Vogleš; Vinko Vranković, OIB 28469423878; Ivan Vrdoljak; Mirjana Vrdoljak; Marija Vrgoč; Bože Vuco; Mirjana Vučković; Višnja Vučković; Ivan Vugdelija; Dubravka Vukas, OIB 08519715626; Anđelka Vukičević; Zora Vuković; Ivan Vukušić; Jadran Vukušić, OIB 16315354223; Nevenka Vukušić; Vjera Vukušić; Zvonimir Vukušić; Nevenka Vuleta; Vinka Zekić; Dinko Zenčić, OIB 65189931544; Borislav Zokić, OIB 51253879731; Dolina Zokić, OIB 75688399939; Margita Zokić, OIB 85982645988; Luca Zolota, OIB 57479376750; Milan Žarković; Nevenka Živko; Davorka Živković; Ivica Živković; Ivo Živković;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derivirana_varijabla>
  </DomainObject.Predmet.StrankaFormatedOIB>
  <DomainObject.Predmet.StrankaFormatedWithAdress>
    <izvorni_sadrzaj>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Ivelja Pavičić Nade, Vrbanj 0,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Mosorska Ulica 11 A, 21214 Kaštel Gomilica; Marko Baković, Kroz selo 2, 22320 Siverić;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Bauk, Stepinčeva 16, 21000 Split; Ivo Bavčević, Šibenska 3, 21000 Split; Nataša Bazina, PUT STRMA 67 (ranije: NEORIĆ, NEORIĆ, 0), 21203 Neorić; Mirjana Begonja, Džale 2, 22323 Sedramić; Jelena Belić, Banski Dolac 627, 21465 Jelsa; Niko Belić, Jelsa 627, 21465 Jelsa; Jagoda Bešker,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 Šimunović, Skradinska 7, 21000 Split; Gordana Buljević, Trondheimska 10, 21000 Split; Marina Burić, Mirlović Zagora, 22323 Unešić; Mario Buzov, Cerje 85, 22320 Mirlović Polje; Đuro Caratan, Stara zavala 58, 21465 Jelsa; Toni Caratan, Stara Zavala 58, 21465 Jelsa; Boris Carić, IVAN DOLAC 179 (ranije: IVAN DOLAC, IVAN DOLAC, 0), 21465 Ivan Dolac; Paulo Carić, SVIRČE 145 (ranije: SVIRČE, SVIRČE, 0), 21460 Svirče; Dinka Cazareo, Marina Šabića 4, 21460 Stari Grad; Nevenka Cukrov, Domovinskog rata 6, 21210 Solin; Dijana Czwik,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Šimićeva 54, 21000 Split; Milka Drlje, Kitožer 9, 21311 Stobreč; Mate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Težački put 40,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Neorić bb,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Jelsa 667, 21465 Jelsa; Ana Moro, Vukovarska 80, 21000 Split; Slavko Moro, Crivac 62P, 21203 Crivac; Tomi Moscatello, Ploča 17, Dol, 21460 Stari Grad; Marija Munitić, Mažuranićevo šetalište 48, 21000 Split; Ljubomir Muslim, Imotska 60, 21000 Split; Mijo Nožina, Prgomet bb, 21201 Prgomet; Jurica Oman, Ive Tijardovića 10, 21000 Split; Mirko Oman, Tijardovićeva 10, 21000 Split; Janja Orošnjak, Gorice 2, 21212 Kaštel Sućurac; Mila Palada, Odeska 4, 21000 Split; Ivan Pandža, K. Čipika 9, 21217 Kaštel Stari; Asija Papić, Dr. Ante Starčevića 55, 21220 Trogir; Mijo Papić, Getaldićeva 5, 21000 Split; Tereza Papić, M. Getaldićeva 5, 21000 Split; Rajko Parać, Ružić bb, 22320 Ružić; Tatjana Parać, Vrlička 43, 21000 Split; Đurđica Parat, Boksitno naselje 15,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53, 21450 Hvar;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Kod Pošte 33, 22320 Siverić; Mila Rebić, Marka M. 20A, 21210 Mravince; Marija Reljanović, Otavice 30, 22320 Otavice; Mara Režić, Kliški put bb,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Neorić bb,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Neorić bb, 21203 Neorić; Marija Stančić, Petra Krešimira IV 10, 21460 Stari Grad; Đani Stanić, Matoševa Ulica 131, 21210 Solin; Danica Stipinović, Kneza Trpimira 101, 21212 Kaštel Sućurac; Milorad Stojsavljević, Šimićeva 58, 21000 Split; Petar Strinić, Velebitska 93,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Velebitska 91, 21000 Split; Ivan Topić, Obala kneza Branimira 1, 21000 Split; Jelica Topić, Mosećka 50A, 21000 Split; Tvrtko Topić, Ulica 142. Brigade 37 A, 22320 Siverić; Anđelka Torlak, Radunica 29, 21000 Split; Ivan Torlak, Radunica 29, 21000 Split; Marko Torlak, Kljaci bb, 22320 Kljake; Damir Tot, Šimićeva 12, 21000 Split; Anka Treskavica, Dubrovačka 35, 21000 Split; Anka Tukić, Šime Ljubića 13, 21000 Split; Nediljko Ugrin, Sv. Ivana 33, 21311 Donje Sitno; Marinko Uvodić, Zgon 32, 21210 Solin; Nedjeljka Uvodić, Vinkovačka 51, 21000 Split; Marko Validžić, Ružić bb,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Gradac bb, 22320 Gradac; Ankica Vilibić, Marina Getaldića 33, 21000 Split; Anđelko Vilić, RADOBILJSKA CESTA 41 (ranije: KREŠEVO, KREŠEVO, 24), 21250 Kreševo; Normela Visković,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A. Starčevića 51,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Kneza Mislava 9, 21311 Podstrana;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izvorni_sadrzaj>
    <derivirana_varijabla naziv="DomainObject.Predmet.StrankaFormatedWithAdress_1">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Ivelja Pavičić Nade, Vrbanj 0,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Mosorska Ulica 11 A, 21214 Kaštel Gomilica; Marko Baković, Kroz selo 2, 22320 Siverić;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Bauk, Stepinčeva 16, 21000 Split; Ivo Bavčević, Šibenska 3, 21000 Split; Nataša Bazina, PUT STRMA 67 (ranije: NEORIĆ, NEORIĆ, 0), 21203 Neorić; Mirjana Begonja, Džale 2, 22323 Sedramić; Jelena Belić, Banski Dolac 627, 21465 Jelsa; Niko Belić, Jelsa 627, 21465 Jelsa; Jagoda Bešker,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 Šimunović, Skradinska 7, 21000 Split; Gordana Buljević, Trondheimska 10, 21000 Split; Marina Burić, Mirlović Zagora, 22323 Unešić; Mario Buzov, Cerje 85, 22320 Mirlović Polje; Đuro Caratan, Stara zavala 58, 21465 Jelsa; Toni Caratan, Stara Zavala 58, 21465 Jelsa; Boris Carić, IVAN DOLAC 179 (ranije: IVAN DOLAC, IVAN DOLAC, 0), 21465 Ivan Dolac; Paulo Carić, SVIRČE 145 (ranije: SVIRČE, SVIRČE, 0), 21460 Svirče; Dinka Cazareo, Marina Šabića 4, 21460 Stari Grad; Nevenka Cukrov, Domovinskog rata 6, 21210 Solin; Dijana Czwik,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Šimićeva 54, 21000 Split; Milka Drlje, Kitožer 9, 21311 Stobreč; Mate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Težački put 40,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Neorić bb,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Jelsa 667, 21465 Jelsa; Ana Moro, Vukovarska 80, 21000 Split; Slavko Moro, Crivac 62P, 21203 Crivac; Tomi Moscatello, Ploča 17, Dol, 21460 Stari Grad; Marija Munitić, Mažuranićevo šetalište 48, 21000 Split; Ljubomir Muslim, Imotska 60, 21000 Split; Mijo Nožina, Prgomet bb, 21201 Prgomet; Jurica Oman, Ive Tijardovića 10, 21000 Split; Mirko Oman, Tijardovićeva 10, 21000 Split; Janja Orošnjak, Gorice 2, 21212 Kaštel Sućurac; Mila Palada, Odeska 4, 21000 Split; Ivan Pandža, K. Čipika 9, 21217 Kaštel Stari; Asija Papić, Dr. Ante Starčevića 55, 21220 Trogir; Mijo Papić, Getaldićeva 5, 21000 Split; Tereza Papić, M. Getaldićeva 5, 21000 Split; Rajko Parać, Ružić bb, 22320 Ružić; Tatjana Parać, Vrlička 43, 21000 Split; Đurđica Parat, Boksitno naselje 15,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53, 21450 Hvar;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Kod Pošte 33, 22320 Siverić; Mila Rebić, Marka M. 20A, 21210 Mravince; Marija Reljanović, Otavice 30, 22320 Otavice; Mara Režić, Kliški put bb,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Neorić bb,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Neorić bb, 21203 Neorić; Marija Stančić, Petra Krešimira IV 10, 21460 Stari Grad; Đani Stanić, Matoševa Ulica 131, 21210 Solin; Danica Stipinović, Kneza Trpimira 101, 21212 Kaštel Sućurac; Milorad Stojsavljević, Šimićeva 58, 21000 Split; Petar Strinić, Velebitska 93,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Velebitska 91, 21000 Split; Ivan Topić, Obala kneza Branimira 1, 21000 Split; Jelica Topić, Mosećka 50A, 21000 Split; Tvrtko Topić, Ulica 142. Brigade 37 A, 22320 Siverić; Anđelka Torlak, Radunica 29, 21000 Split; Ivan Torlak, Radunica 29, 21000 Split; Marko Torlak, Kljaci bb, 22320 Kljake; Damir Tot, Šimićeva 12, 21000 Split; Anka Treskavica, Dubrovačka 35, 21000 Split; Anka Tukić, Šime Ljubića 13, 21000 Split; Nediljko Ugrin, Sv. Ivana 33, 21311 Donje Sitno; Marinko Uvodić, Zgon 32, 21210 Solin; Nedjeljka Uvodić, Vinkovačka 51, 21000 Split; Marko Validžić, Ružić bb,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Gradac bb, 22320 Gradac; Ankica Vilibić, Marina Getaldića 33, 21000 Split; Anđelko Vilić, RADOBILJSKA CESTA 41 (ranije: KREŠEVO, KREŠEVO, 24), 21250 Kreševo; Normela Visković,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A. Starčevića 51,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Kneza Mislava 9, 21311 Podstrana;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derivirana_varijabla>
  </DomainObject.Predmet.StrankaFormatedWithAdress>
  <DomainObject.Predmet.StrankaFormatedWithAdressOIB>
    <izvorni_sadrzaj>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Ivelja Pavičić Nade, Vrbanj 0,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OIB 36917498674, Mosorska Ulica 11 A, 21214 Kaštel Gomilica; Marko Baković, Kroz selo 2, 22320 Siverić; Ivica Ban, Braće Radića 7, 21212 Kaštel Sućurac; Srđanka Banovac, OIB 50974371502, Sikavice - Banovci 5, Parčić; Božidar Barać, Maslinska 22, 21000 Split; Vedran Barbarić, Šimićeva 8, 21000 Split; Marija Barbir, Vukovarska 175, 21000 Split; Petar Barbir, Vukovarska 175, 21000 Split; Anica Baričević, Put blata bb, 21217 Kaštel Novi; Damira Barišić, OIB 88385690941, Barišići 10, 22320 Žitnić; Ivan Barišić, Kornatska 31, 31000 Osijek; Manda Bašić, Put Majdana 29, 21210 Solin; Aleksandar Bauk, OIB 97860316263, Alojzija Stepinca 16, 21000 Split; Marina Bauk, Stepinčeva 16, 21000 Split; Ivo Bavčević, Šibenska 3, 21000 Split; Nataša Bazina, OIB 67925940620, PUT STRMA 67 (ranije: NEORIĆ, NEORIĆ, 0), 21203 Neorić; Mirjana Begonja, Džale 2, 22323 Sedramić; Jelena Belić, Banski Dolac 627, 21465 Jelsa; Niko Belić, OIB 18977071620, Jelsa 627, 21465 Jelsa; Jagoda Bešker, OIB 29966440390,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OIB 38057391892, Mosećka 56, 21000 Split; Goran Bosančić, OIB 33007404175, Ulica Braski Dolac 40, 21212 Kaštel Sućurac; Pava Botić, OIB 34296544282, Kosorova 7, 22300 Knin; Ljuba Božanić, Dobrilina 11, 21000 Split; Anka Božić, Šibenksa 9, 21000 Split; Anica Božić-Bakušić, Katalinića prilaz 5, 21000 Split; Ivica Bratić, Neorić bb, 21203 Neorić; Nikša Bratić, OIB 49290967945, Put Svete Mande 18, 21000 Split; Vencislav Brizić, OIB 29265973045, Ulica Kralja Zvonimira 56, 21460 Stari Grad; Zlata Brizić, OIB 73389614517, Ulica Kralja Zvonimira 56, 21460 Stari Grad; Mate Brstilo, Krešimirova 25, 21311 Žrnovnica; Zora Budimir, Cesta Domovinskog rata 36, 22300 Knin; Miranda Budiša, OIB 35557811513, Ulica Kralja Zvonimira 18, 22320 Drniš; Nediljko Bugarin, Doverska 7, 21000 Split; Željka Vučemilović Šimunović, Skradinska 7, 21000 Split; Gordana Buljević, OIB 32937631192, Trondheimska 10, 21000 Split; Marina Burić, Mirlović Zagora, 22323 Unešić; Mario Buzov, Cerje 85, 22320 Mirlović Polje; Đuro Caratan, Stara zavala 58, 21465 Jelsa; Toni Caratan, Stara Zavala 58, 21465 Jelsa; Boris Carić, OIB 46466426123, IVAN DOLAC 179 (ranije: IVAN DOLAC, IVAN DOLAC, 0), 21465 Ivan Dolac; Paulo Carić, OIB 15402538356, SVIRČE 145 (ranije: SVIRČE, SVIRČE, 0), 21460 Svirče; Dinka Cazareo, Marina Šabića 4, 21460 Stari Grad; Nevenka Cukrov, Domovinskog rata 6, 21210 Solin; Dijana Czwik, OIB 09675579569,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OIB 82167098700, Grge Novaka 6, 22300 Knin; Ankica Delić, Kaštelanska cesta 42, 21212 Kaštel Sućurac; Marko Delić, Gašpini 108, 21210 Solin; Nediljka Delić, Donji Muć bb, 21203 Donji Muć; Gordana Didak, OIB 78878339902, Kroz Smrdečac 5, 21000 Split; Mili Divić, OIB 35555990248, Radobiljska Cesta 12, 21250 Katuni; Ljiljana Dragan, Šimićeva 54, 21000 Split; Milka Drlje, Kitožer 9, 21311 Stobreč; Mate Drmić, Put Plokita 40, 21000 Split; Jozo Družianić, OIB 63604163211, Pujanke 15, 21000 Split; Stanko Duvančić, OIB 41476060687, Duvančići 9, 22320 Razvođe; Damir Duvnjak, Križine 15A, 21000 Split; Nives Džanko, OIB 90598357164, Ulica Fra Pavla Melade 24 A, 21217 Kaštel Štafilić; Ante Đurđević, OIB 72594587030, Jadranska 12, 21400 Supetar; Ljubica Elez, Donji Moseć 14, 22320 Moseć; Ankica Ezgeta, Kaštelanska cesta 12, 21217 Kaštel Stari; Lenka Franić, OIB 62951288048, Sedam Kaštela 6, 21000 Split; Ivica Gabelić, OIB 70468304794, Vrboska 387, 21465 Vrboska; Marija Galešić, Neorić 61, 21203 Neorić; Petar Galić, Težački put 40, 21000 Split; Silvana Galić, OIB 02726524452, Trondheimska 5, 21000 Split; Kazimir Garić, OIB 83662319172,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OIB 74813693236,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OIB 70330715284, Cigići 1, 22320 Otavice; Silvana Hajduk, OIB 33507058945, Varoš 1, 21231 Klis; Tomislav Herceg, Sinjska 46, 22300 Knin; Mira Ikica, OIB 11849010850, Vlaka Vi 2, 22303 Oklaj; Franjo Ivčević, Sv. Petra od Klob. 1, 21217 Kaštel Novi; Jelena Ivčević, OIB 74901888496, Ulica Sv. Petra Od Klobuka 16, 21217 Kaštel Novi; Damir Jakus, Stepinčeva 67, 21000 Split; Gospova Jakus, OIB 04209324873, Poljička Cesta 84, Poljica; Marica Jakus, OIB 74750176046,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OIB 80409745726,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OIB 44567225674, Istarska 5, 21000 Split; Ante Kekez, Dubrovačka 35, 21000 Split; Ivanko Kekez, OIB 69257203171, Sukoišanska 29, 21000 Split; Petrica Kekez, OIB 01138031201, Dubrovačka 35, 21000 Split; Boško Kevo, Stipe Pensa 5, 21217 Kaštel Štafilić; Antiša Kliškinić, OIB 54591476829, Ulica Petra Krešimira Iv 108, 21210 Solin; Veljko Knezović, OIB 29953576092,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OIB 00968558935, Požeška 6, 21000 Split; Anka Krstić, Odeska 19, 21000 Split; Ivan Kundid, Gradišćanskih Hrvata 1, 21000 Split; Ivana Kundid, Dinarska 11, 21000 Split; Ružica Kundid, Dinarska 11, 21000 Split; Deni Kuvačić, OIB 86909984538, Mažuranićevo Šetalište 10 B, 21000 Split; Anka Landikušić, OIB 18023655586, Gradac 19 A, 21311 Podstrana; Ivan Lasić, Konjsko bb, 21231 Konjsko; Dražen Lazić, Šime Ljubića 9, 21000 Split; Nenad Leskur, OIB 79369933858, Ulica Stjepana Radića 14, 21210 Solin; Ivana Lilić, OIB 24212828078, Put Brodarice 7, 21000 Split; Ivo Lipanović, M. Getaldića 31, 21000 Split; Marko Lojić, Lojići 1, 22320 Drniš; Mile Lovrić, Fra Grge Martića 41, 21000 Split; Ana Lovrinčević, Vrh Visoke 121, 21000 Split; Dejan Lukavac, OIB 85205650926, Ćirići 3, 22320 Tepljuh; Nela Madžar, OIB 92085359240, Poljička 2, 21311 Podstrana; Alenka Malinić, OIB 44061509536, Pujanke 79, 21000 Split; Pavao Marasović, Neorić bb, 21203 Neorić; Anto Marijan, OIB 32989170521, Ulica Mate Lovraka 2, 10410 Velika Gorica; Cvita Marijanović, OIB 33573858243, Marjanovići Iznad Crkve 11, 22320 Gradac; Dobrinka Marijanović, OIB 03673706981, Put Smokovika 35, 21000 Split; Tomislav Marijanović, Put Smokovika 35, 21000 Split; Jasna Marin, Petra Svačića 99, 22320 Drniš; Marina Marin, Trbounje bb, 22320 Drniš; Željko Marinac, Varaždinska 3, 21000 Split; Božidar Marinković, Dosud 9, 21000 Split; Jakov Mateta, OIB 14390943845,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OIB 88248589366, Ulica 142. Brigade 16, 22320 Siverić; Pere Mihanović, OIB 49545684243,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OIB 74628173475, Jelsa 667, 21465 Jelsa; Ana Moro, Vukovarska 80, 21000 Split; Slavko Moro, Crivac 62P, 21203 Crivac; Tomi Moscatello, OIB 28508820612, Ploča 17, Dol, 21460 Stari Grad; Marija Munitić, Mažuranićevo šetalište 48, 21000 Split; Ljubomir Muslim, OIB 17589644925, Imotska 60, 21000 Split; Mijo Nožina, Prgomet bb, 21201 Prgomet; Jurica Oman, OIB 78517901315, Ive Tijardovića 10, 21000 Split; Mirko Oman, OIB 68766264149, Tijardovićeva 10, 21000 Split; Janja Orošnjak, OIB 49619386391, Gorice 2, 21212 Kaštel Sućurac; Mila Palada, OIB 10163841708, Odeska 4, 21000 Split; Ivan Pandža, K. Čipika 9, 21217 Kaštel Stari; Asija Papić, OIB 36844611036, Dr. Ante Starčevića 55, 21220 Trogir; Mijo Papić, Getaldićeva 5, 21000 Split; Tereza Papić, M. Getaldićeva 5, 21000 Split; Rajko Parać, Ružić bb, 22320 Ružić; Tatjana Parać, OIB 45662446398, Vrlička 43, 21000 Split; Đurđica Parat, Boksitno naselje 15, 22320 Drniš; Ivan Pastuović, Pastuovića 3, 22320 Ružić; Jurica Pavela, OIB 06763759506, Poljana Kneza Trpimira 6, 21000 Split; Roki Pavičić, OIB 01089958101, Drugi Donji Dvori 6, 21460 Stari Grad; Ivan Pažanin, Biokovska 6, 21000 Split; Luka Peko, OIB 89771272445, Terzićeva 5, 21000 Split; Neda Penga, OIB 76197116887, Sv.lovre 23, 21311 Stobreč; Ante Perko, Don Petra Peroša 5, 21210 Mravince; Ivana Perko, Don Petra Peroša 5, 21210 Mravince; Gordana Perković, Vukovarska 43, 21000 Split; Marica Perković, Perkovići 15, 22320 Kljake; Nediljko Perković, Vukovarska 43, 21000 Split; Nila Peroš, OIB 48544328267, Terzićeva 3, 21000 Split; Dragica Peša, Jeretova 7, 21000 Split; Iris Peša, OIB 06010961010, Rikarda Katalinića Jeretova 7, 21000 Split; Nikša Petrić, Kod sv. Stjepana 53, 21450 Hvar; Matko Pezo, OIB 51619560640, Hercegovačka 30, 21000 Split; Zlatko Piperković, OIB 91173398058, Dinka Šimunovića 17, 21000 Split; Joško Pivac, Varaždinska 43, 21000 Split; Luka Pjevac, Omiška 18, 21000 Split; Anka Plazonja, OIB 92736733656, Uskočka 7, 21000 Split; Robert Plazonja, OIB 75774016292, Uskočka 7, 21000 Split; Gordan Poparić, OIB 98826275620, ULICA GRGURA NINSKOG 29 A (ranije: KAŠTEL NOVI, ŽRTAVA RATA, 29 A), 21217 Kaštel Novi; Ante Popović, J. Palmotića 2, 21000 Split; Milanka Pranić, OIB 03263396290, Mosećka Ulica 4, 22320 Drniš; Miroslav Primorac, OIB 42998076332,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OIB 03030085275, Kod Pošte 33, 22320 Siverić; Mila Rebić, Marka M. 20A, 21210 Mravince; Marija Reljanović, Otavice 30, 22320 Otavice; Mara Režić, Kliški put bb, 21210 Solin; Marija Rizvan, Bilice 12, 21000 Split; Anđelko Rogulj, Gomile 38, 21217 Kaštel Stari; Berislava Roša, OIB 03031267329, Zvonimirova 29 B, 22300 Knin; Sofija Ruić, OIB 32252086462, Getaldićeva 19, 21000 Split; Ana Runjić, Hrvatskih vitezova 46, 21000 Split; Gordan Ruščić, OIB 53119078542, Putaljski put bb, 21212 Kaštel Sućurac; Sanja Ružić, Šižgorićeva 7, 21000 Split; Svjetlana Samac, OIB 00231948560, Samci 14, 22320 Brištane; Miljenko Samardžić, OIB 48154982931, Šižegorićeva 20, 21000 Split; Dinka Sanseović, OIB 27313861620, KUNIČIĆA DVOR 4 (ranije: DOL, DOL, 0), Dol; Ante Sarić, Neorić bb, 21203 Neorić; Ivan Sarić, Neorić bb, 21203 Neorić; Marija Sedlar, Ostravska 1, 21000 Split; Ljubica Sekelez, OIB 37811046307, Mitnička 1, 21000 Split; Kristina Serdarević, OIB 96208368856, Put Jokića-kalčina 8, 21203 Neorić; Aleksandra Sever-Muhar, Karamanova 7, 21000 Split; Boško Sikavica, Kričke bb, 22320 Ružić; Snježana Sikavica, Domovinskog rata 12, 21210 Solin; Dragan Simić, Sarajevska 76, 21000 Split; Tanja Sinovčić, OIB 15724160128, Trondheimska 10, 21000 Split; Ljiljana Sirić, OIB 13682411690, Put Vele Meje 10, 21212 Kaštel Sućurac; Dijana Skelin, Vručine II 12, 21217 Kaštel Novi; Kata Sočo, Neorić bb, 21203 Neorić; Marija Stančić, Petra Krešimira IV 10, 21460 Stari Grad; Đani Stanić, OIB 01952579328, Matoševa Ulica 131, 21210 Solin; Danica Stipinović, Kneza Trpimira 101, 21212 Kaštel Sućurac; Milorad Stojsavljević, Šimićeva 58, 21000 Split; Petar Strinić, Velebitska 93, 21000 Split; Luca Strunje, Kralja Tomislava 18, 22300 Knin; Slavka Svalina, OIB 20916812996, Crivac bb, 21203 Crivac; Marijan Šamija, Trstenik 2, 21000 Split; Marinka Šamija, OIB 26187211202, Vrgoračka 8, 22300 Knin; Katica Šeparović,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Ivaniševićeva 45, 21000 Split; Vesna Šunjić, Šimićeva 14, 21000 Split; Ljubica Tarle, OIB 28166909018, Tarle 12, 22320 Velušić; Nada Teklić, OIB 80645998554, Zgon 80, 21210 Solin; Lada Terzić, OIB 31496851195, Puntarska 5, 21000 Split; Ivan Tomić, Velebitska 91, 21000 Split; Ivan Topić, Obala kneza Branimira 1, 21000 Split; Jelica Topić, OIB 84009834780, Mosećka 50A, 21000 Split; Tvrtko Topić, OIB 15832739048, Ulica 142. Brigade 37 A, 22320 Siverić; Anđelka Torlak, Radunica 29, 21000 Split; Ivan Torlak, Radunica 29, 21000 Split; Marko Torlak, Kljaci bb, 22320 Kljake; Damir Tot, Šimićeva 12, 21000 Split; Anka Treskavica, OIB 89998355619, Dubrovačka 35, 21000 Split; Anka Tukić, Šime Ljubića 13, 21000 Split; Nediljko Ugrin, OIB 61713318858, Sv. Ivana 33, 21311 Donje Sitno; Marinko Uvodić, OIB 86857726322, Zgon 32, 21210 Solin; Nedjeljka Uvodić, Vinkovačka 51, 21000 Split; Marko Validžić, Ružić bb, 22320 Ružić; Ivanka Varnica, Imotska 69, 21000 Split; Milica Varvodić, Kozjačka 24, 21210 Solin; Kristina Velić, Papandopulova 11, 21000 Split; Ljiljana Vesković, OIB 43910221929, Fausta Vrančića 8, 21000 Split; Milka Veštić, OIB 06357620254, Čavale 11, 22323 Sedramić; Ante Vidan, Gundulićeva 44, 21000 Split; Marko Vidović, Ružić bb, 22320 Gradac; Matko Vidović, Gradac bb, 22320 Gradac; Nevenka Vidović, Gradac bb, 22320 Gradac; Ankica Vilibić, OIB 41935131740, Marina Getaldića 33, 21000 Split; Anđelko Vilić, OIB 46303939151, RADOBILJSKA CESTA 41 (ranije: KREŠEVO, KREŠEVO, 24), 21250 Kreševo; Normela Visković, OIB 93848978885,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OIB 28469423878,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OIB 08519715626, Markov Put 8, 21000 Split; Anđelka Vukičević, Badanj bb, 22320 Drniš; Zora Vuković, Plitvička 1A, 21000 Split; Ivan Vukušić, Dobrilina 6, 21000 Split; Jadran Vukušić, OIB 16315354223,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M. Čačića 3, 22300 Knin; Davorka Živković, Živkovići 12, 22320 Badanj; Ivica Živković, Badanj bb, 22320 Badanj; Ivo Živković, A. Starčevića 51,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 Kneza Mislava 9, 21311 Podstrana;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izvorni_sadrzaj>
    <derivirana_varijabla naziv="DomainObject.Predmet.StrankaFormatedWithAdressOIB_1">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Ivelja Pavičić Nade, Vrbanj 0,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OIB 36917498674, Mosorska Ulica 11 A, 21214 Kaštel Gomilica; Marko Baković, Kroz selo 2, 22320 Siverić; Ivica Ban, Braće Radića 7, 21212 Kaštel Sućurac; Srđanka Banovac, OIB 50974371502, Sikavice - Banovci 5, Parčić; Božidar Barać, Maslinska 22, 21000 Split; Vedran Barbarić, Šimićeva 8, 21000 Split; Marija Barbir, Vukovarska 175, 21000 Split; Petar Barbir, Vukovarska 175, 21000 Split; Anica Baričević, Put blata bb, 21217 Kaštel Novi; Damira Barišić, OIB 88385690941, Barišići 10, 22320 Žitnić; Ivan Barišić, Kornatska 31, 31000 Osijek; Manda Bašić, Put Majdana 29, 21210 Solin; Aleksandar Bauk, OIB 97860316263, Alojzija Stepinca 16, 21000 Split; Marina Bauk, Stepinčeva 16, 21000 Split; Ivo Bavčević, Šibenska 3, 21000 Split; Nataša Bazina, OIB 67925940620, PUT STRMA 67 (ranije: NEORIĆ, NEORIĆ, 0), 21203 Neorić; Mirjana Begonja, Džale 2, 22323 Sedramić; Jelena Belić, Banski Dolac 627, 21465 Jelsa; Niko Belić, OIB 18977071620, Jelsa 627, 21465 Jelsa; Jagoda Bešker, OIB 29966440390,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OIB 38057391892, Mosećka 56, 21000 Split; Goran Bosančić, OIB 33007404175, Ulica Braski Dolac 40, 21212 Kaštel Sućurac; Pava Botić, OIB 34296544282, Kosorova 7, 22300 Knin; Ljuba Božanić, Dobrilina 11, 21000 Split; Anka Božić, Šibenksa 9, 21000 Split; Anica Božić-Bakušić, Katalinića prilaz 5, 21000 Split; Ivica Bratić, Neorić bb, 21203 Neorić; Nikša Bratić, OIB 49290967945, Put Svete Mande 18, 21000 Split; Vencislav Brizić, OIB 29265973045, Ulica Kralja Zvonimira 56, 21460 Stari Grad; Zlata Brizić, OIB 73389614517, Ulica Kralja Zvonimira 56, 21460 Stari Grad; Mate Brstilo, Krešimirova 25, 21311 Žrnovnica; Zora Budimir, Cesta Domovinskog rata 36, 22300 Knin; Miranda Budiša, OIB 35557811513, Ulica Kralja Zvonimira 18, 22320 Drniš; Nediljko Bugarin, Doverska 7, 21000 Split; Željka Vučemilović Šimunović, Skradinska 7, 21000 Split; Gordana Buljević, OIB 32937631192, Trondheimska 10, 21000 Split; Marina Burić, Mirlović Zagora, 22323 Unešić; Mario Buzov, Cerje 85, 22320 Mirlović Polje; Đuro Caratan, Stara zavala 58, 21465 Jelsa; Toni Caratan, Stara Zavala 58, 21465 Jelsa; Boris Carić, OIB 46466426123, IVAN DOLAC 179 (ranije: IVAN DOLAC, IVAN DOLAC, 0), 21465 Ivan Dolac; Paulo Carić, OIB 15402538356, SVIRČE 145 (ranije: SVIRČE, SVIRČE, 0), 21460 Svirče; Dinka Cazareo, Marina Šabića 4, 21460 Stari Grad; Nevenka Cukrov, Domovinskog rata 6, 21210 Solin; Dijana Czwik, OIB 09675579569,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OIB 82167098700, Grge Novaka 6, 22300 Knin; Ankica Delić, Kaštelanska cesta 42, 21212 Kaštel Sućurac; Marko Delić, Gašpini 108, 21210 Solin; Nediljka Delić, Donji Muć bb, 21203 Donji Muć; Gordana Didak, OIB 78878339902, Kroz Smrdečac 5, 21000 Split; Mili Divić, OIB 35555990248, Radobiljska Cesta 12, 21250 Katuni; Ljiljana Dragan, Šimićeva 54, 21000 Split; Milka Drlje, Kitožer 9, 21311 Stobreč; Mate Drmić, Put Plokita 40, 21000 Split; Jozo Družianić, OIB 63604163211, Pujanke 15, 21000 Split; Stanko Duvančić, OIB 41476060687, Duvančići 9, 22320 Razvođe; Damir Duvnjak, Križine 15A, 21000 Split; Nives Džanko, OIB 90598357164, Ulica Fra Pavla Melade 24 A, 21217 Kaštel Štafilić; Ante Đurđević, OIB 72594587030, Jadranska 12, 21400 Supetar; Ljubica Elez, Donji Moseć 14, 22320 Moseć; Ankica Ezgeta, Kaštelanska cesta 12, 21217 Kaštel Stari; Lenka Franić, OIB 62951288048, Sedam Kaštela 6, 21000 Split; Ivica Gabelić, OIB 70468304794, Vrboska 387, 21465 Vrboska; Marija Galešić, Neorić 61, 21203 Neorić; Petar Galić, Težački put 40, 21000 Split; Silvana Galić, OIB 02726524452, Trondheimska 5, 21000 Split; Kazimir Garić, OIB 83662319172,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OIB 74813693236,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OIB 70330715284, Cigići 1, 22320 Otavice; Silvana Hajduk, OIB 33507058945, Varoš 1, 21231 Klis; Tomislav Herceg, Sinjska 46, 22300 Knin; Mira Ikica, OIB 11849010850, Vlaka Vi 2, 22303 Oklaj; Franjo Ivčević, Sv. Petra od Klob. 1, 21217 Kaštel Novi; Jelena Ivčević, OIB 74901888496, Ulica Sv. Petra Od Klobuka 16, 21217 Kaštel Novi; Damir Jakus, Stepinčeva 67, 21000 Split; Gospova Jakus, OIB 04209324873, Poljička Cesta 84, Poljica; Marica Jakus, OIB 74750176046,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OIB 80409745726,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OIB 44567225674, Istarska 5, 21000 Split; Ante Kekez, Dubrovačka 35, 21000 Split; Ivanko Kekez, OIB 69257203171, Sukoišanska 29, 21000 Split; Petrica Kekez, OIB 01138031201, Dubrovačka 35, 21000 Split; Boško Kevo, Stipe Pensa 5, 21217 Kaštel Štafilić; Antiša Kliškinić, OIB 54591476829, Ulica Petra Krešimira Iv 108, 21210 Solin; Veljko Knezović, OIB 29953576092,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OIB 00968558935, Požeška 6, 21000 Split; Anka Krstić, Odeska 19, 21000 Split; Ivan Kundid, Gradišćanskih Hrvata 1, 21000 Split; Ivana Kundid, Dinarska 11, 21000 Split; Ružica Kundid, Dinarska 11, 21000 Split; Deni Kuvačić, OIB 86909984538, Mažuranićevo Šetalište 10 B, 21000 Split; Anka Landikušić, OIB 18023655586, Gradac 19 A, 21311 Podstrana; Ivan Lasić, Konjsko bb, 21231 Konjsko; Dražen Lazić, Šime Ljubića 9, 21000 Split; Nenad Leskur, OIB 79369933858, Ulica Stjepana Radića 14, 21210 Solin; Ivana Lilić, OIB 24212828078, Put Brodarice 7, 21000 Split; Ivo Lipanović, M. Getaldića 31, 21000 Split; Marko Lojić, Lojići 1, 22320 Drniš; Mile Lovrić, Fra Grge Martića 41, 21000 Split; Ana Lovrinčević, Vrh Visoke 121, 21000 Split; Dejan Lukavac, OIB 85205650926, Ćirići 3, 22320 Tepljuh; Nela Madžar, OIB 92085359240, Poljička 2, 21311 Podstrana; Alenka Malinić, OIB 44061509536, Pujanke 79, 21000 Split; Pavao Marasović, Neorić bb, 21203 Neorić; Anto Marijan, OIB 32989170521, Ulica Mate Lovraka 2, 10410 Velika Gorica; Cvita Marijanović, OIB 33573858243, Marjanovići Iznad Crkve 11, 22320 Gradac; Dobrinka Marijanović, OIB 03673706981, Put Smokovika 35, 21000 Split; Tomislav Marijanović, Put Smokovika 35, 21000 Split; Jasna Marin, Petra Svačića 99, 22320 Drniš; Marina Marin, Trbounje bb, 22320 Drniš; Željko Marinac, Varaždinska 3, 21000 Split; Božidar Marinković, Dosud 9, 21000 Split; Jakov Mateta, OIB 14390943845,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OIB 88248589366, Ulica 142. Brigade 16, 22320 Siverić; Pere Mihanović, OIB 49545684243,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OIB 74628173475, Jelsa 667, 21465 Jelsa; Ana Moro, Vukovarska 80, 21000 Split; Slavko Moro, Crivac 62P, 21203 Crivac; Tomi Moscatello, OIB 28508820612, Ploča 17, Dol, 21460 Stari Grad; Marija Munitić, Mažuranićevo šetalište 48, 21000 Split; Ljubomir Muslim, OIB 17589644925, Imotska 60, 21000 Split; Mijo Nožina, Prgomet bb, 21201 Prgomet; Jurica Oman, OIB 78517901315, Ive Tijardovića 10, 21000 Split; Mirko Oman, OIB 68766264149, Tijardovićeva 10, 21000 Split; Janja Orošnjak, OIB 49619386391, Gorice 2, 21212 Kaštel Sućurac; Mila Palada, OIB 10163841708, Odeska 4, 21000 Split; Ivan Pandža, K. Čipika 9, 21217 Kaštel Stari; Asija Papić, OIB 36844611036, Dr. Ante Starčevića 55, 21220 Trogir; Mijo Papić, Getaldićeva 5, 21000 Split; Tereza Papić, M. Getaldićeva 5, 21000 Split; Rajko Parać, Ružić bb, 22320 Ružić; Tatjana Parać, OIB 45662446398, Vrlička 43, 21000 Split; Đurđica Parat, Boksitno naselje 15, 22320 Drniš; Ivan Pastuović, Pastuovića 3, 22320 Ružić; Jurica Pavela, OIB 06763759506, Poljana Kneza Trpimira 6, 21000 Split; Roki Pavičić, OIB 01089958101, Drugi Donji Dvori 6, 21460 Stari Grad; Ivan Pažanin, Biokovska 6, 21000 Split; Luka Peko, OIB 89771272445, Terzićeva 5, 21000 Split; Neda Penga, OIB 76197116887, Sv.lovre 23, 21311 Stobreč; Ante Perko, Don Petra Peroša 5, 21210 Mravince; Ivana Perko, Don Petra Peroša 5, 21210 Mravince; Gordana Perković, Vukovarska 43, 21000 Split; Marica Perković, Perkovići 15, 22320 Kljake; Nediljko Perković, Vukovarska 43, 21000 Split; Nila Peroš, OIB 48544328267, Terzićeva 3, 21000 Split; Dragica Peša, Jeretova 7, 21000 Split; Iris Peša, OIB 06010961010, Rikarda Katalinića Jeretova 7, 21000 Split; Nikša Petrić, Kod sv. Stjepana 53, 21450 Hvar; Matko Pezo, OIB 51619560640, Hercegovačka 30, 21000 Split; Zlatko Piperković, OIB 91173398058, Dinka Šimunovića 17, 21000 Split; Joško Pivac, Varaždinska 43, 21000 Split; Luka Pjevac, Omiška 18, 21000 Split; Anka Plazonja, OIB 92736733656, Uskočka 7, 21000 Split; Robert Plazonja, OIB 75774016292, Uskočka 7, 21000 Split; Gordan Poparić, OIB 98826275620, ULICA GRGURA NINSKOG 29 A (ranije: KAŠTEL NOVI, ŽRTAVA RATA, 29 A), 21217 Kaštel Novi; Ante Popović, J. Palmotića 2, 21000 Split; Milanka Pranić, OIB 03263396290, Mosećka Ulica 4, 22320 Drniš; Miroslav Primorac, OIB 42998076332,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OIB 03030085275, Kod Pošte 33, 22320 Siverić; Mila Rebić, Marka M. 20A, 21210 Mravince; Marija Reljanović, Otavice 30, 22320 Otavice; Mara Režić, Kliški put bb, 21210 Solin; Marija Rizvan, Bilice 12, 21000 Split; Anđelko Rogulj, Gomile 38, 21217 Kaštel Stari; Berislava Roša, OIB 03031267329, Zvonimirova 29 B, 22300 Knin; Sofija Ruić, OIB 32252086462, Getaldićeva 19, 21000 Split; Ana Runjić, Hrvatskih vitezova 46, 21000 Split; Gordan Ruščić, OIB 53119078542, Putaljski put bb, 21212 Kaštel Sućurac; Sanja Ružić, Šižgorićeva 7, 21000 Split; Svjetlana Samac, OIB 00231948560, Samci 14, 22320 Brištane; Miljenko Samardžić, OIB 48154982931, Šižegorićeva 20, 21000 Split; Dinka Sanseović, OIB 27313861620, KUNIČIĆA DVOR 4 (ranije: DOL, DOL, 0), Dol; Ante Sarić, Neorić bb, 21203 Neorić; Ivan Sarić, Neorić bb, 21203 Neorić; Marija Sedlar, Ostravska 1, 21000 Split; Ljubica Sekelez, OIB 37811046307, Mitnička 1, 21000 Split; Kristina Serdarević, OIB 96208368856, Put Jokića-kalčina 8, 21203 Neorić; Aleksandra Sever-Muhar, Karamanova 7, 21000 Split; Boško Sikavica, Kričke bb, 22320 Ružić; Snježana Sikavica, Domovinskog rata 12, 21210 Solin; Dragan Simić, Sarajevska 76, 21000 Split; Tanja Sinovčić, OIB 15724160128, Trondheimska 10, 21000 Split; Ljiljana Sirić, OIB 13682411690, Put Vele Meje 10, 21212 Kaštel Sućurac; Dijana Skelin, Vručine II 12, 21217 Kaštel Novi; Kata Sočo, Neorić bb, 21203 Neorić; Marija Stančić, Petra Krešimira IV 10, 21460 Stari Grad; Đani Stanić, OIB 01952579328, Matoševa Ulica 131, 21210 Solin; Danica Stipinović, Kneza Trpimira 101, 21212 Kaštel Sućurac; Milorad Stojsavljević, Šimićeva 58, 21000 Split; Petar Strinić, Velebitska 93, 21000 Split; Luca Strunje, Kralja Tomislava 18, 22300 Knin; Slavka Svalina, OIB 20916812996, Crivac bb, 21203 Crivac; Marijan Šamija, Trstenik 2, 21000 Split; Marinka Šamija, OIB 26187211202, Vrgoračka 8, 22300 Knin; Katica Šeparović,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Ivaniševićeva 45, 21000 Split; Vesna Šunjić, Šimićeva 14, 21000 Split; Ljubica Tarle, OIB 28166909018, Tarle 12, 22320 Velušić; Nada Teklić, OIB 80645998554, Zgon 80, 21210 Solin; Lada Terzić, OIB 31496851195, Puntarska 5, 21000 Split; Ivan Tomić, Velebitska 91, 21000 Split; Ivan Topić, Obala kneza Branimira 1, 21000 Split; Jelica Topić, OIB 84009834780, Mosećka 50A, 21000 Split; Tvrtko Topić, OIB 15832739048, Ulica 142. Brigade 37 A, 22320 Siverić; Anđelka Torlak, Radunica 29, 21000 Split; Ivan Torlak, Radunica 29, 21000 Split; Marko Torlak, Kljaci bb, 22320 Kljake; Damir Tot, Šimićeva 12, 21000 Split; Anka Treskavica, OIB 89998355619, Dubrovačka 35, 21000 Split; Anka Tukić, Šime Ljubića 13, 21000 Split; Nediljko Ugrin, OIB 61713318858, Sv. Ivana 33, 21311 Donje Sitno; Marinko Uvodić, OIB 86857726322, Zgon 32, 21210 Solin; Nedjeljka Uvodić, Vinkovačka 51, 21000 Split; Marko Validžić, Ružić bb, 22320 Ružić; Ivanka Varnica, Imotska 69, 21000 Split; Milica Varvodić, Kozjačka 24, 21210 Solin; Kristina Velić, Papandopulova 11, 21000 Split; Ljiljana Vesković, OIB 43910221929, Fausta Vrančića 8, 21000 Split; Milka Veštić, OIB 06357620254, Čavale 11, 22323 Sedramić; Ante Vidan, Gundulićeva 44, 21000 Split; Marko Vidović, Ružić bb, 22320 Gradac; Matko Vidović, Gradac bb, 22320 Gradac; Nevenka Vidović, Gradac bb, 22320 Gradac; Ankica Vilibić, OIB 41935131740, Marina Getaldića 33, 21000 Split; Anđelko Vilić, OIB 46303939151, RADOBILJSKA CESTA 41 (ranije: KREŠEVO, KREŠEVO, 24), 21250 Kreševo; Normela Visković, OIB 93848978885,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OIB 28469423878,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OIB 08519715626, Markov Put 8, 21000 Split; Anđelka Vukičević, Badanj bb, 22320 Drniš; Zora Vuković, Plitvička 1A, 21000 Split; Ivan Vukušić, Dobrilina 6, 21000 Split; Jadran Vukušić, OIB 16315354223,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M. Čačića 3, 22300 Knin; Davorka Živković, Živkovići 12, 22320 Badanj; Ivica Živković, Badanj bb, 22320 Badanj; Ivo Živković, A. Starčevića 51,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 Kneza Mislava 9, 21311 Podstrana;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derivirana_varijabla>
  </DomainObject.Predmet.StrankaFormatedWithAdressOIB>
  <DomainObject.Predmet.StrankaWithAdress>
    <izvorni_sadrzaj>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Dol,Ivelja Pavičić Nade Vrbanj 0,21460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Mosorska Ulica 11 A,21214 Kaštel Gomilica,Marko Baković Kroz selo 2,22320 Siverić,Ivica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Bauk Stepinčeva 16,21000 Split,Ivo Bavčević Šibenska 3,21000 Split,Nataša Bazina PUT STRMA 67 (ranije: NEORIĆ, NEORIĆ, 0),21203 Neorić,Mirjana Begonja Džale 2,22323 Sedramić,Jelena Belić Banski Dolac 627,21465 Jelsa,Niko Belić Jelsa 627,21465 Jelsa,Jagoda Bešker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 Šimunović Skradinska 7,21000 Split,Gordana Buljević Trondheimska 10,21000 Split,Marina Burić Mirlović Zagora,22323 Unešić,Mario Buzov Cerje 85,22320 Mirlović Polje,Đuro Caratan Stara zavala 58,21465 Jelsa,Toni Caratan Stara Zavala 58,21465 Jelsa,Boris Carić IVAN DOLAC 179 (ranije: IVAN DOLAC, IVAN DOLAC, 0),21465 Ivan Dolac,Paulo Carić SVIRČE 145 (ranije: SVIRČE, SVIRČE, 0),21460 Svirče,Dinka Cazareo Marina Šabića 4,21460 Stari Grad,Nevenka Cukrov Domovinskog rata 6,21210 Solin,Dijana Czwik Matoševa Ulica 96,21210 Solin,Vinka Čavala Krešimirova bb,21214 Kaštel Gomilica,Silva Černak-Lojić Kralja Zvonimira 18,22320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Šimićeva 54,21000 Split,Milka Drlje Kitožer 9,21311 Stobreč,Mate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Težački put 40,21000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Pribude bb,21206 Pribude,Petar Kolega Put Mira 2,21210 Solin,Daniela Kovač Cesta dr. Franje Tuđmana 238a,21212 Kaštel Sućurac,Željka Kovač Mažuranićevo šetalište 26,21000 Split,Ivan Kraljić Neorić bb,21203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Neorić bb,21203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Jelsa 667,21465 Jelsa,Ana Moro Vukovarska 80,21000 Split,Slavko Moro Crivac 62P,21203 Crivac,Tomi Moscatello Ploča 17, Dol,21460 Stari Grad,Marija Munitić Mažuranićevo šetalište 48,21000 Split,Ljubomir Muslim Imotska 60,21000 Split,Mijo Nožina Prgomet bb,21201 Prgomet,Jurica Oman Ive Tijardovića 10,21000 Split,Mirko Oman Tijardovićeva 10,21000 Split,Janja Orošnjak Gorice 2,21212 Kaštel Sućurac,Mila Palada Odeska 4,21000 Split,Ivan Pandža K. Čipika 9,21217 Kaštel Stari,Asija Papić Dr. Ante Starčevića 55,21220 Trogir,Mijo Papić Getaldićeva 5,21000 Split,Tereza Papić M. Getaldićeva 5,21000 Split,Rajko Parać Ružić bb,22320 Ružić,Tatjana Parać Vrlička 43,21000 Split,Đurđica Parat Boksitno naselje 15,22320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53,21450 Hvar,Matko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Kod Pošte 33,22320 Siverić,Mila Rebić Marka M. 20A,21210 Mravince,Marija Reljanović Otavice 30,22320 Otavice,Mara Režić Kliški put bb,21210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Neorić bb,21203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Neorić bb,21203 Neorić,Marija Stančić Petra Krešimira IV 10,21460 Stari Grad,Đani Stanić Matoševa Ulica 131,21210 Solin,Danica Stipinović Kneza Trpimira 101,21212 Kaštel Sućurac,Milorad Stojsavljević Šimićeva 58,21000 Split,Petar Strinić Velebitska 93,21000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Velebitska 91,21000 Split,Ivan Topić Obala kneza Branimira 1,21000 Split,Jelica Topić Mosećka 50A,21000 Split,Tvrtko Topić Ulica 142. Brigade 37 A,22320 Siverić,Anđelka Torlak Radunica 29,21000 Split,Ivan Torlak Radunica 29,21000 Split,Marko Torlak Kljaci bb,22320 Kljake,Damir Tot Šimićeva 12,21000 Split,Anka Treskavica Dubrovačka 35,21000 Split,Anka Tukić Šime Ljubića 13,21000 Split,Nediljko Ugrin Sv. Ivana 33,21311 Donje Sitno,Marinko Uvodić Zgon 32,21210 Solin,Nedjeljka Uvodić Vinkovačka 51,21000 Split,Marko Validžić Ružić bb,22320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Gradac bb,22320 Gradac,Ankica Vilibić Marina Getaldića 33,21000 Split,Anđelko Vilić RADOBILJSKA CESTA 41 (ranije: KREŠEVO, KREŠEVO, 24),21250 Kreševo,Normela Visković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A. Starčevića 51,21210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Kneza Mislava 9,21311 Podstrana,Ivo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izvorni_sadrzaj>
    <derivirana_varijabla naziv="DomainObject.Predmet.StrankaWithAdress_1">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Dol,Ivelja Pavičić Nade Vrbanj 0,21460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Mosorska Ulica 11 A,21214 Kaštel Gomilica,Marko Baković Kroz selo 2,22320 Siverić,Ivica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Bauk Stepinčeva 16,21000 Split,Ivo Bavčević Šibenska 3,21000 Split,Nataša Bazina PUT STRMA 67 (ranije: NEORIĆ, NEORIĆ, 0),21203 Neorić,Mirjana Begonja Džale 2,22323 Sedramić,Jelena Belić Banski Dolac 627,21465 Jelsa,Niko Belić Jelsa 627,21465 Jelsa,Jagoda Bešker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 Šimunović Skradinska 7,21000 Split,Gordana Buljević Trondheimska 10,21000 Split,Marina Burić Mirlović Zagora,22323 Unešić,Mario Buzov Cerje 85,22320 Mirlović Polje,Đuro Caratan Stara zavala 58,21465 Jelsa,Toni Caratan Stara Zavala 58,21465 Jelsa,Boris Carić IVAN DOLAC 179 (ranije: IVAN DOLAC, IVAN DOLAC, 0),21465 Ivan Dolac,Paulo Carić SVIRČE 145 (ranije: SVIRČE, SVIRČE, 0),21460 Svirče,Dinka Cazareo Marina Šabića 4,21460 Stari Grad,Nevenka Cukrov Domovinskog rata 6,21210 Solin,Dijana Czwik Matoševa Ulica 96,21210 Solin,Vinka Čavala Krešimirova bb,21214 Kaštel Gomilica,Silva Černak-Lojić Kralja Zvonimira 18,22320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Šimićeva 54,21000 Split,Milka Drlje Kitožer 9,21311 Stobreč,Mate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Težački put 40,21000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Pribude bb,21206 Pribude,Petar Kolega Put Mira 2,21210 Solin,Daniela Kovač Cesta dr. Franje Tuđmana 238a,21212 Kaštel Sućurac,Željka Kovač Mažuranićevo šetalište 26,21000 Split,Ivan Kraljić Neorić bb,21203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Neorić bb,21203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Jelsa 667,21465 Jelsa,Ana Moro Vukovarska 80,21000 Split,Slavko Moro Crivac 62P,21203 Crivac,Tomi Moscatello Ploča 17, Dol,21460 Stari Grad,Marija Munitić Mažuranićevo šetalište 48,21000 Split,Ljubomir Muslim Imotska 60,21000 Split,Mijo Nožina Prgomet bb,21201 Prgomet,Jurica Oman Ive Tijardovića 10,21000 Split,Mirko Oman Tijardovićeva 10,21000 Split,Janja Orošnjak Gorice 2,21212 Kaštel Sućurac,Mila Palada Odeska 4,21000 Split,Ivan Pandža K. Čipika 9,21217 Kaštel Stari,Asija Papić Dr. Ante Starčevića 55,21220 Trogir,Mijo Papić Getaldićeva 5,21000 Split,Tereza Papić M. Getaldićeva 5,21000 Split,Rajko Parać Ružić bb,22320 Ružić,Tatjana Parać Vrlička 43,21000 Split,Đurđica Parat Boksitno naselje 15,22320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53,21450 Hvar,Matko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Kod Pošte 33,22320 Siverić,Mila Rebić Marka M. 20A,21210 Mravince,Marija Reljanović Otavice 30,22320 Otavice,Mara Režić Kliški put bb,21210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Neorić bb,21203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Neorić bb,21203 Neorić,Marija Stančić Petra Krešimira IV 10,21460 Stari Grad,Đani Stanić Matoševa Ulica 131,21210 Solin,Danica Stipinović Kneza Trpimira 101,21212 Kaštel Sućurac,Milorad Stojsavljević Šimićeva 58,21000 Split,Petar Strinić Velebitska 93,21000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Velebitska 91,21000 Split,Ivan Topić Obala kneza Branimira 1,21000 Split,Jelica Topić Mosećka 50A,21000 Split,Tvrtko Topić Ulica 142. Brigade 37 A,22320 Siverić,Anđelka Torlak Radunica 29,21000 Split,Ivan Torlak Radunica 29,21000 Split,Marko Torlak Kljaci bb,22320 Kljake,Damir Tot Šimićeva 12,21000 Split,Anka Treskavica Dubrovačka 35,21000 Split,Anka Tukić Šime Ljubića 13,21000 Split,Nediljko Ugrin Sv. Ivana 33,21311 Donje Sitno,Marinko Uvodić Zgon 32,21210 Solin,Nedjeljka Uvodić Vinkovačka 51,21000 Split,Marko Validžić Ružić bb,22320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Gradac bb,22320 Gradac,Ankica Vilibić Marina Getaldića 33,21000 Split,Anđelko Vilić RADOBILJSKA CESTA 41 (ranije: KREŠEVO, KREŠEVO, 24),21250 Kreševo,Normela Visković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A. Starčevića 51,21210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Kneza Mislava 9,21311 Podstrana,Ivo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derivirana_varijabla>
  </DomainObject.Predmet.StrankaWithAdress>
  <DomainObject.Predmet.StrankaWithAdressOIB>
    <izvorni_sadrzaj>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Dol,Ivelja Pavičić Nade, Vrbanj 0,21460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OIB 36917498674, Mosorska Ulica 11 A,21214 Kaštel Gomilica,Marko Baković, Kroz selo 2,22320 Siverić,Ivica Ban, Braće Radića 7,21212 Kaštel Sućurac,Srđanka Banovac, OIB 50974371502, Sikavice - Banovci 5,Parčić,Božidar Barać, Maslinska 22,21000 Split,Vedran Barbarić, Šimićeva 8,21000 Split,Marija Barbir, Vukovarska 175,21000 Split,Petar Barbir, Vukovarska 175,21000 Split,Anica Baričević, Put blata bb,21217 Kaštel Novi,Damira Barišić, OIB 88385690941, Barišići 10,22320 Žitnić,Ivan Barišić, Kornatska 31,31000 Osijek,Manda Bašić, Put Majdana 29,21210 Solin,Aleksandar Bauk, OIB 97860316263, Alojzija Stepinca 16,21000 Split,Marina Bauk, Stepinčeva 16,21000 Split,Ivo Bavčević, Šibenska 3,21000 Split,Nataša Bazina, OIB 67925940620, PUT STRMA 67 (ranije: NEORIĆ, NEORIĆ, 0),21203 Neorić,Mirjana Begonja, Džale 2,22323 Sedramić,Jelena Belić, Banski Dolac 627,21465 Jelsa,Niko Belić, OIB 18977071620, Jelsa 627,21465 Jelsa,Jagoda Bešker, OIB 29966440390,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OIB 38057391892, Mosećka 56,21000 Split,Goran Bosančić, OIB 33007404175, Ulica Braski Dolac 40,21212 Kaštel Sućurac,Pava Botić, OIB 34296544282, Kosorova 7,22300 Knin,Ljuba Božanić, Dobrilina 11,21000 Split,Anka Božić, Šibenksa 9,21000 Split,Anica Božić-Bakušić, Katalinića prilaz 5,21000 Split,Ivica Bratić, Neorić bb,21203 Neorić,Nikša Bratić, OIB 49290967945, Put Svete Mande 18,21000 Split,Vencislav Brizić, OIB 29265973045, Ulica Kralja Zvonimira 56,21460 Stari Grad,Zlata Brizić, OIB 73389614517, Ulica Kralja Zvonimira 56,21460 Stari Grad,Mate Brstilo, Krešimirova 25,21311 Žrnovnica,Zora Budimir, Cesta Domovinskog rata 36,22300 Knin,Miranda Budiša, OIB 35557811513, Ulica Kralja Zvonimira 18,22320 Drniš,Nediljko Bugarin, Doverska 7,21000 Split,Željka Vučemilović Šimunović, Skradinska 7,21000 Split,Gordana Buljević, OIB 32937631192, Trondheimska 10,21000 Split,Marina Burić, Mirlović Zagora,22323 Unešić,Mario Buzov, Cerje 85,22320 Mirlović Polje,Đuro Caratan, Stara zavala 58,21465 Jelsa,Toni Caratan, Stara Zavala 58,21465 Jelsa,Boris Carić, OIB 46466426123, IVAN DOLAC 179 (ranije: IVAN DOLAC, IVAN DOLAC, 0),21465 Ivan Dolac,Paulo Carić, OIB 15402538356, SVIRČE 145 (ranije: SVIRČE, SVIRČE, 0),21460 Svirče,Dinka Cazareo, Marina Šabića 4,21460 Stari Grad,Nevenka Cukrov, Domovinskog rata 6,21210 Solin,Dijana Czwik, OIB 09675579569, Matoševa Ulica 96,21210 Solin,Vinka Čavala, Krešimirova bb,21214 Kaštel Gomilica,Silva Černak-Lojić, Kralja Zvonimira 18,22320 Drniš,Diana Čović, Duće-Glavica,21310 Omiš,Ante Čulo, Hrvatskih knezova bb,21214 Kaštel Gomilica,Blaž Ćapin, Odakova 9,21000 Split,Filip Delać, OIB 82167098700, Grge Novaka 6,22300 Knin,Ankica Delić, Kaštelanska cesta 42,21212 Kaštel Sućurac,Marko Delić, Gašpini 108,21210 Solin,Nediljka Delić, Donji Muć bb,21203 Donji Muć,Gordana Didak, OIB 78878339902, Kroz Smrdečac 5,21000 Split,Mili Divić, OIB 35555990248, Radobiljska Cesta 12,21250 Katuni,Ljiljana Dragan, Šimićeva 54,21000 Split,Milka Drlje, Kitožer 9,21311 Stobreč,Mate Drmić, Put Plokita 40,21000 Split,Jozo Družianić, OIB 63604163211, Pujanke 15,21000 Split,Stanko Duvančić, OIB 41476060687, Duvančići 9,22320 Razvođe,Damir Duvnjak, Križine 15A,21000 Split,Nives Džanko, OIB 90598357164, Ulica Fra Pavla Melade 24 A,21217 Kaštel Štafilić,Ante Đurđević, OIB 72594587030, Jadranska 12,21400 Supetar,Ljubica Elez, Donji Moseć 14,22320 Moseć,Ankica Ezgeta, Kaštelanska cesta 12,21217 Kaštel Stari,Lenka Franić, OIB 62951288048, Sedam Kaštela 6,21000 Split,Ivica Gabelić, OIB 70468304794, Vrboska 387,21465 Vrboska,Marija Galešić, Neorić 61,21203 Neorić,Petar Galić, Težački put 40,21000 Split,Silvana Galić, OIB 02726524452, Trondheimska 5,21000 Split,Kazimir Garić, OIB 83662319172,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OIB 74813693236,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OIB 70330715284, Cigići 1,22320 Otavice,Silvana Hajduk, OIB 33507058945, Varoš 1,21231 Klis,Tomislav Herceg, Sinjska 46,22300 Knin,Mira Ikica, OIB 11849010850, Vlaka Vi 2,22303 Oklaj,Franjo Ivčević, Sv. Petra od Klob. 1,21217 Kaštel Novi,Jelena Ivčević, OIB 74901888496, Ulica Sv. Petra Od Klobuka 16,21217 Kaštel Novi,Damir Jakus, Stepinčeva 67,21000 Split,Gospova Jakus, OIB 04209324873, Poljička Cesta 84,Poljica,Marica Jakus, OIB 74750176046,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OIB 80409745726,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OIB 44567225674, Istarska 5,21000 Split,Ante Kekez, Dubrovačka 35,21000 Split,Ivanko Kekez, OIB 69257203171, Sukoišanska 29,21000 Split,Petrica Kekez, OIB 01138031201, Dubrovačka 35,21000 Split,Boško Kevo, Stipe Pensa 5,21217 Kaštel Štafilić,Antiša Kliškinić, OIB 54591476829, Ulica Petra Krešimira Iv 108,21210 Solin,Veljko Knezović, OIB 29953576092, Zagrebačka 6,21311 Stobreč,Stjepan Kokeza, Pribude bb,21206 Pribude,Petar Kolega, Put Mira 2,21210 Solin,Daniela Kovač, Cesta dr. Franje Tuđmana 238a,21212 Kaštel Sućurac,Željka Kovač, Mažuranićevo šetalište 26,21000 Split,Ivan Kraljić, Neorić bb,21203 Neorić,Inga Krnjaić, OIB 00968558935, Požeška 6,21000 Split,Anka Krstić, Odeska 19,21000 Split,Ivan Kundid, Gradišćanskih Hrvata 1,21000 Split,Ivana Kundid, Dinarska 11,21000 Split,Ružica Kundid, Dinarska 11,21000 Split,Deni Kuvačić, OIB 86909984538, Mažuranićevo Šetalište 10 B,21000 Split,Anka Landikušić, OIB 18023655586, Gradac 19 A,21311 Podstrana,Ivan Lasić, Konjsko bb,21231 Konjsko,Dražen Lazić, Šime Ljubića 9,21000 Split,Nenad Leskur, OIB 79369933858, Ulica Stjepana Radića 14,21210 Solin,Ivana Lilić, OIB 24212828078, Put Brodarice 7,21000 Split,Ivo Lipanović, M. Getaldića 31,21000 Split,Marko Lojić, Lojići 1,22320 Drniš,Mile Lovrić, Fra Grge Martića 41,21000 Split,Ana Lovrinčević, Vrh Visoke 121,21000 Split,Dejan Lukavac, OIB 85205650926, Ćirići 3,22320 Tepljuh,Nela Madžar, OIB 92085359240, Poljička 2,21311 Podstrana,Alenka Malinić, OIB 44061509536, Pujanke 79,21000 Split,Pavao Marasović, Neorić bb,21203 Neorić,Anto Marijan, OIB 32989170521, Ulica Mate Lovraka 2,10410 Velika Gorica,Cvita Marijanović, OIB 33573858243, Marjanovići Iznad Crkve 11,22320 Gradac,Dobrinka Marijanović, OIB 03673706981, Put Smokovika 35,21000 Split,Tomislav Marijanović, Put Smokovika 35,21000 Split,Jasna Marin, Petra Svačića 99,22320 Drniš,Marina Marin, Trbounje bb,22320 Drniš,Željko Marinac, Varaždinska 3,21000 Split,Božidar Marinković, Dosud 9,21000 Split,Jakov Mateta, OIB 14390943845,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OIB 88248589366, Ulica 142. Brigade 16,22320 Siverić,Pere Mihanović, OIB 49545684243,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OIB 74628173475, Jelsa 667,21465 Jelsa,Ana Moro, Vukovarska 80,21000 Split,Slavko Moro, Crivac 62P,21203 Crivac,Tomi Moscatello, OIB 28508820612, Ploča 17, Dol,21460 Stari Grad,Marija Munitić, Mažuranićevo šetalište 48,21000 Split,Ljubomir Muslim, OIB 17589644925, Imotska 60,21000 Split,Mijo Nožina, Prgomet bb,21201 Prgomet,Jurica Oman, OIB 78517901315, Ive Tijardovića 10,21000 Split,Mirko Oman, OIB 68766264149, Tijardovićeva 10,21000 Split,Janja Orošnjak, OIB 49619386391, Gorice 2,21212 Kaštel Sućurac,Mila Palada, OIB 10163841708, Odeska 4,21000 Split,Ivan Pandža, K. Čipika 9,21217 Kaštel Stari,Asija Papić, OIB 36844611036, Dr. Ante Starčevića 55,21220 Trogir,Mijo Papić, Getaldićeva 5,21000 Split,Tereza Papić, M. Getaldićeva 5,21000 Split,Rajko Parać, Ružić bb,22320 Ružić,Tatjana Parać, OIB 45662446398, Vrlička 43,21000 Split,Đurđica Parat, Boksitno naselje 15,22320 Drniš,Ivan Pastuović, Pastuovića 3,22320 Ružić,Jurica Pavela, OIB 06763759506, Poljana Kneza Trpimira 6,21000 Split,Roki Pavičić, OIB 01089958101, Drugi Donji Dvori 6,21460 Stari Grad,Ivan Pažanin, Biokovska 6,21000 Split,Luka Peko, OIB 89771272445, Terzićeva 5,21000 Split,Neda Penga, OIB 76197116887, Sv.lovre 23,21311 Stobreč,Ante Perko, Don Petra Peroša 5,21210 Mravince,Ivana Perko, Don Petra Peroša 5,21210 Mravince,Gordana Perković, Vukovarska 43,21000 Split,Marica Perković, Perkovići 15,22320 Kljake,Nediljko Perković, Vukovarska 43,21000 Split,Nila Peroš, OIB 48544328267, Terzićeva 3,21000 Split,Dragica Peša, Jeretova 7,21000 Split,Iris Peša, OIB 06010961010, Rikarda Katalinića Jeretova 7,21000 Split,Nikša Petrić, Kod sv. Stjepana 53,21450 Hvar,Matko Pezo, OIB 51619560640, Hercegovačka 30,21000 Split,Zlatko Piperković, OIB 91173398058, Dinka Šimunovića 17,21000 Split,Joško Pivac, Varaždinska 43,21000 Split,Luka Pjevac, Omiška 18,21000 Split,Anka Plazonja, OIB 92736733656, Uskočka 7,21000 Split,Robert Plazonja, OIB 75774016292, Uskočka 7,21000 Split,Gordan Poparić, OIB 98826275620, ULICA GRGURA NINSKOG 29 A (ranije: KAŠTEL NOVI, ŽRTAVA RATA, 29 A),21217 Kaštel Novi,Ante Popović, J. Palmotića 2,21000 Split,Milanka Pranić, OIB 03263396290, Mosećka Ulica 4,22320 Drniš,Miroslav Primorac, OIB 42998076332,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OIB 03030085275, Kod Pošte 33,22320 Siverić,Mila Rebić, Marka M. 20A,21210 Mravince,Marija Reljanović, Otavice 30,22320 Otavice,Mara Režić, Kliški put bb,21210 Solin,Marija Rizvan, Bilice 12,21000 Split,Anđelko Rogulj, Gomile 38,21217 Kaštel Stari,Berislava Roša, OIB 03031267329, Zvonimirova 29 B,22300 Knin,Sofija Ruić, OIB 32252086462, Getaldićeva 19,21000 Split,Ana Runjić, Hrvatskih vitezova 46,21000 Split,Gordan Ruščić, OIB 53119078542, Putaljski put bb,21212 Kaštel Sućurac,Sanja Ružić, Šižgorićeva 7,21000 Split,Svjetlana Samac, OIB 00231948560, Samci 14,22320 Brištane,Miljenko Samardžić, OIB 48154982931, Šižegorićeva 20,21000 Split,Dinka Sanseović, OIB 27313861620, KUNIČIĆA DVOR 4 (ranije: DOL, DOL, 0),Dol,Ante Sarić, Neorić bb,21203 Neorić,Ivan Sarić, Neorić bb,21203 Neorić,Marija Sedlar, Ostravska 1,21000 Split,Ljubica Sekelez, OIB 37811046307, Mitnička 1,21000 Split,Kristina Serdarević, OIB 96208368856, Put Jokića-kalčina 8,21203 Neorić,Aleksandra Sever-Muhar, Karamanova 7,21000 Split,Boško Sikavica, Kričke bb,22320 Ružić,Snježana Sikavica, Domovinskog rata 12,21210 Solin,Dragan Simić, Sarajevska 76,21000 Split,Tanja Sinovčić, OIB 15724160128, Trondheimska 10,21000 Split,Ljiljana Sirić, OIB 13682411690, Put Vele Meje 10,21212 Kaštel Sućurac,Dijana Skelin, Vručine II 12,21217 Kaštel Novi,Kata Sočo, Neorić bb,21203 Neorić,Marija Stančić, Petra Krešimira IV 10,21460 Stari Grad,Đani Stanić, OIB 01952579328, Matoševa Ulica 131,21210 Solin,Danica Stipinović, Kneza Trpimira 101,21212 Kaštel Sućurac,Milorad Stojsavljević, Šimićeva 58,21000 Split,Petar Strinić, Velebitska 93,21000 Split,Luca Strunje, Kralja Tomislava 18,22300 Knin,Slavka Svalina, OIB 20916812996, Crivac bb,21203 Crivac,Marijan Šamija, Trstenik 2,21000 Split,Marinka Šamija, OIB 26187211202, Vrgoračka 8,22300 Knin,Katica Šeparović,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Ivaniševićeva 45,21000 Split,Vesna Šunjić, Šimićeva 14,21000 Split,Ljubica Tarle, OIB 28166909018, Tarle 12,22320 Velušić,Nada Teklić, OIB 80645998554, Zgon 80,21210 Solin,Lada Terzić, OIB 31496851195, Puntarska 5,21000 Split,Ivan Tomić, Velebitska 91,21000 Split,Ivan Topić, Obala kneza Branimira 1,21000 Split,Jelica Topić, OIB 84009834780, Mosećka 50A,21000 Split,Tvrtko Topić, OIB 15832739048, Ulica 142. Brigade 37 A,22320 Siverić,Anđelka Torlak, Radunica 29,21000 Split,Ivan Torlak, Radunica 29,21000 Split,Marko Torlak, Kljaci bb,22320 Kljake,Damir Tot, Šimićeva 12,21000 Split,Anka Treskavica, OIB 89998355619, Dubrovačka 35,21000 Split,Anka Tukić, Šime Ljubića 13,21000 Split,Nediljko Ugrin, OIB 61713318858, Sv. Ivana 33,21311 Donje Sitno,Marinko Uvodić, OIB 86857726322, Zgon 32,21210 Solin,Nedjeljka Uvodić, Vinkovačka 51,21000 Split,Marko Validžić, Ružić bb,22320 Ružić,Ivanka Varnica, Imotska 69,21000 Split,Milica Varvodić, Kozjačka 24,21210 Solin,Kristina Velić, Papandopulova 11,21000 Split,Ljiljana Vesković, OIB 43910221929, Fausta Vrančića 8,21000 Split,Milka Veštić, OIB 06357620254, Čavale 11,22323 Sedramić,Ante Vidan, Gundulićeva 44,21000 Split,Marko Vidović, Ružić bb,22320 Gradac,Matko Vidović, Gradac bb,22320 Gradac,Nevenka Vidović, Gradac bb,22320 Gradac,Ankica Vilibić, OIB 41935131740, Marina Getaldića 33,21000 Split,Anđelko Vilić, OIB 46303939151, RADOBILJSKA CESTA 41 (ranije: KREŠEVO, KREŠEVO, 24),21250 Kreševo,Normela Visković, OIB 93848978885,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OIB 28469423878,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OIB 08519715626, Markov Put 8,21000 Split,Anđelka Vukičević, Badanj bb,22320 Drniš,Zora Vuković, Plitvička 1A,21000 Split,Ivan Vukušić, Dobrilina 6,21000 Split,Jadran Vukušić, OIB 16315354223, Put Sv. Klementa 19,21311 Gornje Sitno,Nevenka Vukušić, Cerje 2,22320 Mirlović Polje,Vjera Vukušić, Kralja Petra Krešimira IV 8,22320 Drniš,Zvonimir Vukušić, Vinodolska 10,21000 Split,Nevenka Vuleta, Markov put 33,21311 Stobreč,Vinka Zekić,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M. Čačića 3,22300 Knin,Davorka Živković, Živkovići 12,22320 Badanj,Ivica Živković, Badanj bb,22320 Badanj,Ivo Živković, A. Starčevića 51,21210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 Kneza Mislava 9,21311 Podstrana,Ivo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izvorni_sadrzaj>
    <derivirana_varijabla naziv="DomainObject.Predmet.StrankaWithAdressOIB_1">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Dol,Ivelja Pavičić Nade, Vrbanj 0,21460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OIB 36917498674, Mosorska Ulica 11 A,21214 Kaštel Gomilica,Marko Baković, Kroz selo 2,22320 Siverić,Ivica Ban, Braće Radića 7,21212 Kaštel Sućurac,Srđanka Banovac, OIB 50974371502, Sikavice - Banovci 5,Parčić,Božidar Barać, Maslinska 22,21000 Split,Vedran Barbarić, Šimićeva 8,21000 Split,Marija Barbir, Vukovarska 175,21000 Split,Petar Barbir, Vukovarska 175,21000 Split,Anica Baričević, Put blata bb,21217 Kaštel Novi,Damira Barišić, OIB 88385690941, Barišići 10,22320 Žitnić,Ivan Barišić, Kornatska 31,31000 Osijek,Manda Bašić, Put Majdana 29,21210 Solin,Aleksandar Bauk, OIB 97860316263, Alojzija Stepinca 16,21000 Split,Marina Bauk, Stepinčeva 16,21000 Split,Ivo Bavčević, Šibenska 3,21000 Split,Nataša Bazina, OIB 67925940620, PUT STRMA 67 (ranije: NEORIĆ, NEORIĆ, 0),21203 Neorić,Mirjana Begonja, Džale 2,22323 Sedramić,Jelena Belić, Banski Dolac 627,21465 Jelsa,Niko Belić, OIB 18977071620, Jelsa 627,21465 Jelsa,Jagoda Bešker, OIB 29966440390,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OIB 38057391892, Mosećka 56,21000 Split,Goran Bosančić, OIB 33007404175, Ulica Braski Dolac 40,21212 Kaštel Sućurac,Pava Botić, OIB 34296544282, Kosorova 7,22300 Knin,Ljuba Božanić, Dobrilina 11,21000 Split,Anka Božić, Šibenksa 9,21000 Split,Anica Božić-Bakušić, Katalinića prilaz 5,21000 Split,Ivica Bratić, Neorić bb,21203 Neorić,Nikša Bratić, OIB 49290967945, Put Svete Mande 18,21000 Split,Vencislav Brizić, OIB 29265973045, Ulica Kralja Zvonimira 56,21460 Stari Grad,Zlata Brizić, OIB 73389614517, Ulica Kralja Zvonimira 56,21460 Stari Grad,Mate Brstilo, Krešimirova 25,21311 Žrnovnica,Zora Budimir, Cesta Domovinskog rata 36,22300 Knin,Miranda Budiša, OIB 35557811513, Ulica Kralja Zvonimira 18,22320 Drniš,Nediljko Bugarin, Doverska 7,21000 Split,Željka Vučemilović Šimunović, Skradinska 7,21000 Split,Gordana Buljević, OIB 32937631192, Trondheimska 10,21000 Split,Marina Burić, Mirlović Zagora,22323 Unešić,Mario Buzov, Cerje 85,22320 Mirlović Polje,Đuro Caratan, Stara zavala 58,21465 Jelsa,Toni Caratan, Stara Zavala 58,21465 Jelsa,Boris Carić, OIB 46466426123, IVAN DOLAC 179 (ranije: IVAN DOLAC, IVAN DOLAC, 0),21465 Ivan Dolac,Paulo Carić, OIB 15402538356, SVIRČE 145 (ranije: SVIRČE, SVIRČE, 0),21460 Svirče,Dinka Cazareo, Marina Šabića 4,21460 Stari Grad,Nevenka Cukrov, Domovinskog rata 6,21210 Solin,Dijana Czwik, OIB 09675579569, Matoševa Ulica 96,21210 Solin,Vinka Čavala, Krešimirova bb,21214 Kaštel Gomilica,Silva Černak-Lojić, Kralja Zvonimira 18,22320 Drniš,Diana Čović, Duće-Glavica,21310 Omiš,Ante Čulo, Hrvatskih knezova bb,21214 Kaštel Gomilica,Blaž Ćapin, Odakova 9,21000 Split,Filip Delać, OIB 82167098700, Grge Novaka 6,22300 Knin,Ankica Delić, Kaštelanska cesta 42,21212 Kaštel Sućurac,Marko Delić, Gašpini 108,21210 Solin,Nediljka Delić, Donji Muć bb,21203 Donji Muć,Gordana Didak, OIB 78878339902, Kroz Smrdečac 5,21000 Split,Mili Divić, OIB 35555990248, Radobiljska Cesta 12,21250 Katuni,Ljiljana Dragan, Šimićeva 54,21000 Split,Milka Drlje, Kitožer 9,21311 Stobreč,Mate Drmić, Put Plokita 40,21000 Split,Jozo Družianić, OIB 63604163211, Pujanke 15,21000 Split,Stanko Duvančić, OIB 41476060687, Duvančići 9,22320 Razvođe,Damir Duvnjak, Križine 15A,21000 Split,Nives Džanko, OIB 90598357164, Ulica Fra Pavla Melade 24 A,21217 Kaštel Štafilić,Ante Đurđević, OIB 72594587030, Jadranska 12,21400 Supetar,Ljubica Elez, Donji Moseć 14,22320 Moseć,Ankica Ezgeta, Kaštelanska cesta 12,21217 Kaštel Stari,Lenka Franić, OIB 62951288048, Sedam Kaštela 6,21000 Split,Ivica Gabelić, OIB 70468304794, Vrboska 387,21465 Vrboska,Marija Galešić, Neorić 61,21203 Neorić,Petar Galić, Težački put 40,21000 Split,Silvana Galić, OIB 02726524452, Trondheimska 5,21000 Split,Kazimir Garić, OIB 83662319172,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OIB 74813693236,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OIB 70330715284, Cigići 1,22320 Otavice,Silvana Hajduk, OIB 33507058945, Varoš 1,21231 Klis,Tomislav Herceg, Sinjska 46,22300 Knin,Mira Ikica, OIB 11849010850, Vlaka Vi 2,22303 Oklaj,Franjo Ivčević, Sv. Petra od Klob. 1,21217 Kaštel Novi,Jelena Ivčević, OIB 74901888496, Ulica Sv. Petra Od Klobuka 16,21217 Kaštel Novi,Damir Jakus, Stepinčeva 67,21000 Split,Gospova Jakus, OIB 04209324873, Poljička Cesta 84,Poljica,Marica Jakus, OIB 74750176046,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OIB 80409745726,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OIB 44567225674, Istarska 5,21000 Split,Ante Kekez, Dubrovačka 35,21000 Split,Ivanko Kekez, OIB 69257203171, Sukoišanska 29,21000 Split,Petrica Kekez, OIB 01138031201, Dubrovačka 35,21000 Split,Boško Kevo, Stipe Pensa 5,21217 Kaštel Štafilić,Antiša Kliškinić, OIB 54591476829, Ulica Petra Krešimira Iv 108,21210 Solin,Veljko Knezović, OIB 29953576092, Zagrebačka 6,21311 Stobreč,Stjepan Kokeza, Pribude bb,21206 Pribude,Petar Kolega, Put Mira 2,21210 Solin,Daniela Kovač, Cesta dr. Franje Tuđmana 238a,21212 Kaštel Sućurac,Željka Kovač, Mažuranićevo šetalište 26,21000 Split,Ivan Kraljić, Neorić bb,21203 Neorić,Inga Krnjaić, OIB 00968558935, Požeška 6,21000 Split,Anka Krstić, Odeska 19,21000 Split,Ivan Kundid, Gradišćanskih Hrvata 1,21000 Split,Ivana Kundid, Dinarska 11,21000 Split,Ružica Kundid, Dinarska 11,21000 Split,Deni Kuvačić, OIB 86909984538, Mažuranićevo Šetalište 10 B,21000 Split,Anka Landikušić, OIB 18023655586, Gradac 19 A,21311 Podstrana,Ivan Lasić, Konjsko bb,21231 Konjsko,Dražen Lazić, Šime Ljubića 9,21000 Split,Nenad Leskur, OIB 79369933858, Ulica Stjepana Radića 14,21210 Solin,Ivana Lilić, OIB 24212828078, Put Brodarice 7,21000 Split,Ivo Lipanović, M. Getaldića 31,21000 Split,Marko Lojić, Lojići 1,22320 Drniš,Mile Lovrić, Fra Grge Martića 41,21000 Split,Ana Lovrinčević, Vrh Visoke 121,21000 Split,Dejan Lukavac, OIB 85205650926, Ćirići 3,22320 Tepljuh,Nela Madžar, OIB 92085359240, Poljička 2,21311 Podstrana,Alenka Malinić, OIB 44061509536, Pujanke 79,21000 Split,Pavao Marasović, Neorić bb,21203 Neorić,Anto Marijan, OIB 32989170521, Ulica Mate Lovraka 2,10410 Velika Gorica,Cvita Marijanović, OIB 33573858243, Marjanovići Iznad Crkve 11,22320 Gradac,Dobrinka Marijanović, OIB 03673706981, Put Smokovika 35,21000 Split,Tomislav Marijanović, Put Smokovika 35,21000 Split,Jasna Marin, Petra Svačića 99,22320 Drniš,Marina Marin, Trbounje bb,22320 Drniš,Željko Marinac, Varaždinska 3,21000 Split,Božidar Marinković, Dosud 9,21000 Split,Jakov Mateta, OIB 14390943845,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OIB 88248589366, Ulica 142. Brigade 16,22320 Siverić,Pere Mihanović, OIB 49545684243,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OIB 74628173475, Jelsa 667,21465 Jelsa,Ana Moro, Vukovarska 80,21000 Split,Slavko Moro, Crivac 62P,21203 Crivac,Tomi Moscatello, OIB 28508820612, Ploča 17, Dol,21460 Stari Grad,Marija Munitić, Mažuranićevo šetalište 48,21000 Split,Ljubomir Muslim, OIB 17589644925, Imotska 60,21000 Split,Mijo Nožina, Prgomet bb,21201 Prgomet,Jurica Oman, OIB 78517901315, Ive Tijardovića 10,21000 Split,Mirko Oman, OIB 68766264149, Tijardovićeva 10,21000 Split,Janja Orošnjak, OIB 49619386391, Gorice 2,21212 Kaštel Sućurac,Mila Palada, OIB 10163841708, Odeska 4,21000 Split,Ivan Pandža, K. Čipika 9,21217 Kaštel Stari,Asija Papić, OIB 36844611036, Dr. Ante Starčevića 55,21220 Trogir,Mijo Papić, Getaldićeva 5,21000 Split,Tereza Papić, M. Getaldićeva 5,21000 Split,Rajko Parać, Ružić bb,22320 Ružić,Tatjana Parać, OIB 45662446398, Vrlička 43,21000 Split,Đurđica Parat, Boksitno naselje 15,22320 Drniš,Ivan Pastuović, Pastuovića 3,22320 Ružić,Jurica Pavela, OIB 06763759506, Poljana Kneza Trpimira 6,21000 Split,Roki Pavičić, OIB 01089958101, Drugi Donji Dvori 6,21460 Stari Grad,Ivan Pažanin, Biokovska 6,21000 Split,Luka Peko, OIB 89771272445, Terzićeva 5,21000 Split,Neda Penga, OIB 76197116887, Sv.lovre 23,21311 Stobreč,Ante Perko, Don Petra Peroša 5,21210 Mravince,Ivana Perko, Don Petra Peroša 5,21210 Mravince,Gordana Perković, Vukovarska 43,21000 Split,Marica Perković, Perkovići 15,22320 Kljake,Nediljko Perković, Vukovarska 43,21000 Split,Nila Peroš, OIB 48544328267, Terzićeva 3,21000 Split,Dragica Peša, Jeretova 7,21000 Split,Iris Peša, OIB 06010961010, Rikarda Katalinića Jeretova 7,21000 Split,Nikša Petrić, Kod sv. Stjepana 53,21450 Hvar,Matko Pezo, OIB 51619560640, Hercegovačka 30,21000 Split,Zlatko Piperković, OIB 91173398058, Dinka Šimunovića 17,21000 Split,Joško Pivac, Varaždinska 43,21000 Split,Luka Pjevac, Omiška 18,21000 Split,Anka Plazonja, OIB 92736733656, Uskočka 7,21000 Split,Robert Plazonja, OIB 75774016292, Uskočka 7,21000 Split,Gordan Poparić, OIB 98826275620, ULICA GRGURA NINSKOG 29 A (ranije: KAŠTEL NOVI, ŽRTAVA RATA, 29 A),21217 Kaštel Novi,Ante Popović, J. Palmotića 2,21000 Split,Milanka Pranić, OIB 03263396290, Mosećka Ulica 4,22320 Drniš,Miroslav Primorac, OIB 42998076332,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OIB 03030085275, Kod Pošte 33,22320 Siverić,Mila Rebić, Marka M. 20A,21210 Mravince,Marija Reljanović, Otavice 30,22320 Otavice,Mara Režić, Kliški put bb,21210 Solin,Marija Rizvan, Bilice 12,21000 Split,Anđelko Rogulj, Gomile 38,21217 Kaštel Stari,Berislava Roša, OIB 03031267329, Zvonimirova 29 B,22300 Knin,Sofija Ruić, OIB 32252086462, Getaldićeva 19,21000 Split,Ana Runjić, Hrvatskih vitezova 46,21000 Split,Gordan Ruščić, OIB 53119078542, Putaljski put bb,21212 Kaštel Sućurac,Sanja Ružić, Šižgorićeva 7,21000 Split,Svjetlana Samac, OIB 00231948560, Samci 14,22320 Brištane,Miljenko Samardžić, OIB 48154982931, Šižegorićeva 20,21000 Split,Dinka Sanseović, OIB 27313861620, KUNIČIĆA DVOR 4 (ranije: DOL, DOL, 0),Dol,Ante Sarić, Neorić bb,21203 Neorić,Ivan Sarić, Neorić bb,21203 Neorić,Marija Sedlar, Ostravska 1,21000 Split,Ljubica Sekelez, OIB 37811046307, Mitnička 1,21000 Split,Kristina Serdarević, OIB 96208368856, Put Jokića-kalčina 8,21203 Neorić,Aleksandra Sever-Muhar, Karamanova 7,21000 Split,Boško Sikavica, Kričke bb,22320 Ružić,Snježana Sikavica, Domovinskog rata 12,21210 Solin,Dragan Simić, Sarajevska 76,21000 Split,Tanja Sinovčić, OIB 15724160128, Trondheimska 10,21000 Split,Ljiljana Sirić, OIB 13682411690, Put Vele Meje 10,21212 Kaštel Sućurac,Dijana Skelin, Vručine II 12,21217 Kaštel Novi,Kata Sočo, Neorić bb,21203 Neorić,Marija Stančić, Petra Krešimira IV 10,21460 Stari Grad,Đani Stanić, OIB 01952579328, Matoševa Ulica 131,21210 Solin,Danica Stipinović, Kneza Trpimira 101,21212 Kaštel Sućurac,Milorad Stojsavljević, Šimićeva 58,21000 Split,Petar Strinić, Velebitska 93,21000 Split,Luca Strunje, Kralja Tomislava 18,22300 Knin,Slavka Svalina, OIB 20916812996, Crivac bb,21203 Crivac,Marijan Šamija, Trstenik 2,21000 Split,Marinka Šamija, OIB 26187211202, Vrgoračka 8,22300 Knin,Katica Šeparović,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Ivaniševićeva 45,21000 Split,Vesna Šunjić, Šimićeva 14,21000 Split,Ljubica Tarle, OIB 28166909018, Tarle 12,22320 Velušić,Nada Teklić, OIB 80645998554, Zgon 80,21210 Solin,Lada Terzić, OIB 31496851195, Puntarska 5,21000 Split,Ivan Tomić, Velebitska 91,21000 Split,Ivan Topić, Obala kneza Branimira 1,21000 Split,Jelica Topić, OIB 84009834780, Mosećka 50A,21000 Split,Tvrtko Topić, OIB 15832739048, Ulica 142. Brigade 37 A,22320 Siverić,Anđelka Torlak, Radunica 29,21000 Split,Ivan Torlak, Radunica 29,21000 Split,Marko Torlak, Kljaci bb,22320 Kljake,Damir Tot, Šimićeva 12,21000 Split,Anka Treskavica, OIB 89998355619, Dubrovačka 35,21000 Split,Anka Tukić, Šime Ljubića 13,21000 Split,Nediljko Ugrin, OIB 61713318858, Sv. Ivana 33,21311 Donje Sitno,Marinko Uvodić, OIB 86857726322, Zgon 32,21210 Solin,Nedjeljka Uvodić, Vinkovačka 51,21000 Split,Marko Validžić, Ružić bb,22320 Ružić,Ivanka Varnica, Imotska 69,21000 Split,Milica Varvodić, Kozjačka 24,21210 Solin,Kristina Velić, Papandopulova 11,21000 Split,Ljiljana Vesković, OIB 43910221929, Fausta Vrančića 8,21000 Split,Milka Veštić, OIB 06357620254, Čavale 11,22323 Sedramić,Ante Vidan, Gundulićeva 44,21000 Split,Marko Vidović, Ružić bb,22320 Gradac,Matko Vidović, Gradac bb,22320 Gradac,Nevenka Vidović, Gradac bb,22320 Gradac,Ankica Vilibić, OIB 41935131740, Marina Getaldića 33,21000 Split,Anđelko Vilić, OIB 46303939151, RADOBILJSKA CESTA 41 (ranije: KREŠEVO, KREŠEVO, 24),21250 Kreševo,Normela Visković, OIB 93848978885,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OIB 28469423878,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OIB 08519715626, Markov Put 8,21000 Split,Anđelka Vukičević, Badanj bb,22320 Drniš,Zora Vuković, Plitvička 1A,21000 Split,Ivan Vukušić, Dobrilina 6,21000 Split,Jadran Vukušić, OIB 16315354223, Put Sv. Klementa 19,21311 Gornje Sitno,Nevenka Vukušić, Cerje 2,22320 Mirlović Polje,Vjera Vukušić, Kralja Petra Krešimira IV 8,22320 Drniš,Zvonimir Vukušić, Vinodolska 10,21000 Split,Nevenka Vuleta, Markov put 33,21311 Stobreč,Vinka Zekić,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M. Čačića 3,22300 Knin,Davorka Živković, Živkovići 12,22320 Badanj,Ivica Živković, Badanj bb,22320 Badanj,Ivo Živković, A. Starčevića 51,21210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 Kneza Mislava 9,21311 Podstrana,Ivo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derivirana_varijabla>
  </DomainObject.Predmet.StrankaWithAdressOIB>
  <DomainObject.Predmet.StrankaNazivFormated>
    <izvorni_sadrzaj>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Roić,Ivelja Pavičić Nade,Dujko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Bauk,Ivo Bavčević,Nataša Bazina,Mirjana Begonja,Jelena Belić,Niko Belić,Jagoda Bešker,Nedo Bešker,Zorica Bilić,Sanja Bilić 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 Šimunović,Gordana Buljević,Marina Burić,Mario Buzov,Đuro Caratan,Toni Caratan,Boris Carić,Paulo Carić,Dinka Cazareo,Nevenka Cukrov,Dijana Czwik,Vinka Čavala,Silva Černak-Lojić,Diana Čović,Ante Čulo,Blaž Ćapin,Filip Delać,Ankica Delić,Marko Delić,Nediljka Delić,Gordana Didak,Mili Divić,Ljiljana Dragan,Milka Drlje,Mate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Stipinović,Milorad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izvorni_sadrzaj>
    <derivirana_varijabla naziv="DomainObject.Predmet.StrankaNazivFormated_1">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Roić,Ivelja Pavičić Nade,Dujko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Bauk,Ivo Bavčević,Nataša Bazina,Mirjana Begonja,Jelena Belić,Niko Belić,Jagoda Bešker,Nedo Bešker,Zorica Bilić,Sanja Bilić 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 Šimunović,Gordana Buljević,Marina Burić,Mario Buzov,Đuro Caratan,Toni Caratan,Boris Carić,Paulo Carić,Dinka Cazareo,Nevenka Cukrov,Dijana Czwik,Vinka Čavala,Silva Černak-Lojić,Diana Čović,Ante Čulo,Blaž Ćapin,Filip Delać,Ankica Delić,Marko Delić,Nediljka Delić,Gordana Didak,Mili Divić,Ljiljana Dragan,Milka Drlje,Mate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Stipinović,Milorad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derivirana_varijabla>
  </DomainObject.Predmet.StrankaNazivFormated>
  <DomainObject.Predmet.StrankaNazivFormatedOIB>
    <izvorni_sadrzaj>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24743587539,Ivelja Pavičić Nade,Dujko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uprava,Općinski sud u Starom Gradu - ZK odjel,Nada Akrap, OIB 50608806627,Jasminka Antunović, OIB 74697035343,Nediljka Armanda, OIB 09033661295,Ana Babić,Gordana Babić,Ivan Babić,Katica Babić,Jure Bacelj,Ana Bačić,Nediljka Bajić,Žarka Bakotić, OIB 36917498674,Marko Baković,Ivica Ban,Srđanka Banovac, OIB 50974371502,Božidar Barać,Vedran Barbarić,Marija Barbir,Petar Barbir,Anica Baričević,Damira Barišić, OIB 88385690941,Ivan Barišić,Manda Bašić,Aleksandar Bauk, OIB 97860316263,Marina Bauk,Ivo Bavčević,Nataša Bazina, OIB 67925940620,Mirjana Begonja,Jelena Belić,Niko Belić, OIB 18977071620,Jagoda Bešker, OIB 29966440390,Nedo Bešker,Zorica Bilić,Sanja Bilić Pavlinović,Jela Bilobrk,Antun Blažević,Hrvoje Blažević,Damir Bojčić,Željko Bojčić,Denis Boljat,Srećko Boras,Robert Borić, OIB 38057391892,Goran Bosančić, OIB 33007404175,Pava Botić, OIB 34296544282,Ljuba Božanić,Anka Božić,Anica Božić-Bakušić,Ivica Bratić,Nikša Bratić, OIB 49290967945,Vencislav Brizić, OIB 29265973045,Zlata Brizić, OIB 73389614517,Mate Brstilo,Zora Budimir,Miranda Budiša, OIB 35557811513,Nediljko Bugarin,Željka Vučemilović Šimunović,Gordana Buljević, OIB 32937631192,Marina Burić,Mario Buzov,Đuro Caratan,Toni Caratan,Boris Carić, OIB 46466426123,Paulo Carić, OIB 15402538356,Dinka Cazareo,Nevenka Cukrov,Dijana Czwik, OIB 09675579569,Vinka Čavala,Silva Černak-Lojić,Diana Čović,Ante Čulo,Blaž Ćapin,Filip Delać, OIB 82167098700,Ankica Delić,Marko Delić,Nediljka Delić,Gordana Didak, OIB 78878339902,Mili Divić, OIB 35555990248,Ljiljana Dragan,Milka Drlje,Mate Drmić,Jozo Družianić, OIB 63604163211,Stanko Duvančić, OIB 41476060687,Damir Duvnjak,Nives Džanko, OIB 90598357164,Ante Đurđević, OIB 72594587030,Ljubica Elez,Ankica Ezgeta,Lenka Franić, OIB 62951288048,Ivica Gabelić, OIB 70468304794,Marija Galešić,Petar Galić,Silvana Galić, OIB 02726524452,Kazimir Garić, OIB 83662319172,Vencel Gašpar,Vinko Gašpar,Ana Goreta,Zorka Goreta,Josip Gotovac,Vjekoslav Grbčić,Divna Grbeša, OIB 74813693236,Ana Grubišić,Gordana Grubišić,Nikola Grubišić,Sanja Grubišić,Antonio Gudelj,Kata Gugić,Mirjana Gugić,Ivica Hajder,Željko Hajder, OIB 70330715284,Silvana Hajduk, OIB 33507058945,Tomislav Herceg,Mira Ikica, OIB 11849010850,Franjo Ivčević,Jelena Ivčević, OIB 74901888496,Damir Jakus,Gospova Jakus, OIB 04209324873,Marica Jakus, OIB 74750176046,Petar Jakus,Marko Janković,Matija Jeličić,Ante Jeličić,Marija Jocić,Ante Jolić,Marica Jukić,Marko Jukić,Renata Jukić,Jadranka Jurić,Marija Jurić,Ankica Kainić, OIB 80409745726,Jelena Kalinić,Petar Kalinić,Anamarija Kalinić Radović,Stipan Kamber,Đuro Kapoši,Željko Karin,Marijana Karin Prnjak,Neda Kasalo,Zvonimir Kasalo,Suzana Kašić,Ivana Katalinić,Josip Katušić,Ljiljana Kegalj, OIB 44567225674,Ante Kekez,Ivanko Kekez, OIB 69257203171,Petrica Kekez, OIB 01138031201,Boško Kevo,Antiša Kliškinić, OIB 54591476829,Veljko Knezović, OIB 29953576092,Stjepan Kokeza,Petar Kolega,Daniela Kovač,Željka Kovač,Ivan Kraljić,Inga Krnjaić, OIB 00968558935,Anka Krstić,Ivan Kundid,Ivana Kundid,Ružica Kundid,Deni Kuvačić, OIB 86909984538,Anka Landikušić, OIB 18023655586,Ivan Lasić,Dražen Lazić,Nenad Leskur, OIB 79369933858,Ivana Lilić, OIB 24212828078,Ivo Lipanović,Marko Lojić,Mile Lovrić,Ana Lovrinčević,Dejan Lukavac, OIB 85205650926,Nela Madžar, OIB 92085359240,Alenka Malinić, OIB 44061509536,Pavao Marasović,Anto Marijan, OIB 32989170521,Cvita Marijanović, OIB 33573858243,Dobrinka Marijanović, OIB 03673706981,Tomislav Marijanović,Jasna Marin,Marina Marin,Željko Marinac,Božidar Marinković,Jakov Mateta, OIB 14390943845,Ivan Matić,Ružica Matić,Slavko Matić,Željko Matić,Marija Matković,Ivan Melvan,Nikola Midenjak, OIB 88248589366,Pere Mihanović, OIB 49545684243,Ana Mikulić,Mate Mikulić,Ivan Milaković,Ivan Milanović,Zorka Miletić,Milan Miljuš,Đorđe Mirčetić,Tonči Mišković, OIB 74628173475,Ana Moro,Slavko Moro,Tomi Moscatello, OIB 28508820612,Marija Munitić,Ljubomir Muslim, OIB 17589644925,Mijo Nožina,Jurica Oman, OIB 78517901315,Mirko Oman, OIB 68766264149,Janja Orošnjak, OIB 49619386391,Mila Palada, OIB 10163841708,Ivan Pandža,Asija Papić, OIB 36844611036,Mijo Papić,Tereza Papić,Rajko Parać,Tatjana Parać, OIB 45662446398,Đurđica Parat,Ivan Pastuović,Jurica Pavela, OIB 06763759506,Roki Pavičić, OIB 01089958101,Ivan Pažanin,Luka Peko, OIB 89771272445,Neda Penga, OIB 76197116887,Ante Perko,Ivana Perko,Gordana Perković,Marica Perković,Nediljko Perković,Nila Peroš, OIB 48544328267,Dragica Peša,Iris Peša, OIB 06010961010,Nikša Petrić,Matko Pezo, OIB 51619560640,Zlatko Piperković, OIB 91173398058,Joško Pivac,Luka Pjevac,Anka Plazonja, OIB 92736733656,Robert Plazonja, OIB 75774016292,Gordan Poparić, OIB 98826275620,Ante Popović,Milanka Pranić, OIB 03263396290,Miroslav Primorac, OIB 42998076332,Iva Punda,Drago Radić,Mladen Radmilović,Petar Radonić,Jagoda Radošević,Ante Rajčić,Marko Ralica,Ivan Raos,Zdenka Razlog, OIB 03030085275,Mila Rebić,Marija Reljanović,Mara Režić,Marija Rizvan,Anđelko Rogulj,Berislava Roša, OIB 03031267329,Sofija Ruić, OIB 32252086462,Ana Runjić,Gordan Ruščić, OIB 53119078542,Sanja Ružić,Svjetlana Samac, OIB 00231948560,Miljenko Samardžić, OIB 48154982931,Dinka Sanseović, OIB 27313861620,Ante Sarić,Ivan Sarić,Marija Sedlar,Ljubica Sekelez, OIB 37811046307,Kristina Serdarević, OIB 96208368856,Aleksandra Sever-Muhar,Boško Sikavica,Snježana Sikavica,Dragan Simić,Tanja Sinovčić, OIB 15724160128,Ljiljana Sirić, OIB 13682411690,Dijana Skelin,Kata Sočo,Marija Stančić,Đani Stanić, OIB 01952579328,Danica Stipinović,Milorad Stojsavljević,Petar Strinić,Luca Strunje,Slavka Svalina, OIB 20916812996,Marijan Šamija,Marinka Šamija, OIB 26187211202,Katica Šeparović,Nenad Ševo, OIB 88234857624,Krasna Šiklić, OIB 53374014167,Mili Šimig, OIB 94704411458,Vesna Škare, OIB 71821692373,Ljubica Škopljanac, OIB 09408788504,Milica Špar, OIB 07038339077,Eleana Šubat, OIB 38900880602,Ivan Šuljug,Vesna Šunjić,Ljubica Tarle, OIB 28166909018,Nada Teklić, OIB 80645998554,Lada Terzić, OIB 31496851195,Ivan Tomić,Ivan Topić,Jelica Topić, OIB 84009834780,Tvrtko Topić, OIB 15832739048,Anđelka Torlak,Ivan Torlak,Marko Torlak,Damir Tot,Anka Treskavica, OIB 89998355619,Anka Tukić,Nediljko Ugrin, OIB 61713318858,Marinko Uvodić, OIB 86857726322,Nedjeljka Uvodić,Marko Validžić,Ivanka Varnica,Milica Varvodić,Kristina Velić,Ljiljana Vesković, OIB 43910221929,Milka Veštić, OIB 06357620254,Ante Vidan,Marko Vidović,Matko Vidović,Nevenka Vidović,Ankica Vilibić, OIB 41935131740,Anđelko Vilić, OIB 46303939151,Normela Visković, OIB 93848978885,Tonči Visković,Marica Vlaić,Dubravka Vlainić,Ivo Vodanović,Josip Vogleš,Vinko Vranković, OIB 28469423878,Ivan Vrdoljak,Mirjana Vrdoljak,Marija Vrgoč,Bože Vuco,Mirjana Vučković,Višnja Vučković,Ivan Vugdelija,Dubravka Vukas, OIB 08519715626,Anđelka Vukičević,Zora Vuković,Ivan Vukušić,Jadran Vukušić, OIB 16315354223,Nevenka Vukušić,Vjera Vukušić,Zvonimir Vukušić,Nevenka Vuleta,Vinka Zekić,Dinko Zenčić, OIB 65189931544,Borislav Zokić, OIB 51253879731,Dolina Zokić, OIB 75688399939,Margita Zokić, OIB 85982645988,Luca Zolota, OIB 57479376750,Milan Žarković,Nevenka Živko,Davorka Živković,Ivica Živković,Ivo Živković,Siniša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izvorni_sadrzaj>
    <derivirana_varijabla naziv="DomainObject.Predmet.StrankaNazivFormatedOIB_1">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24743587539,Ivelja Pavičić Nade,Dujko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uprava,Općinski sud u Starom Gradu - ZK odjel,Nada Akrap, OIB 50608806627,Jasminka Antunović, OIB 74697035343,Nediljka Armanda, OIB 09033661295,Ana Babić,Gordana Babić,Ivan Babić,Katica Babić,Jure Bacelj,Ana Bačić,Nediljka Bajić,Žarka Bakotić, OIB 36917498674,Marko Baković,Ivica Ban,Srđanka Banovac, OIB 50974371502,Božidar Barać,Vedran Barbarić,Marija Barbir,Petar Barbir,Anica Baričević,Damira Barišić, OIB 88385690941,Ivan Barišić,Manda Bašić,Aleksandar Bauk, OIB 97860316263,Marina Bauk,Ivo Bavčević,Nataša Bazina, OIB 67925940620,Mirjana Begonja,Jelena Belić,Niko Belić, OIB 18977071620,Jagoda Bešker, OIB 29966440390,Nedo Bešker,Zorica Bilić,Sanja Bilić Pavlinović,Jela Bilobrk,Antun Blažević,Hrvoje Blažević,Damir Bojčić,Željko Bojčić,Denis Boljat,Srećko Boras,Robert Borić, OIB 38057391892,Goran Bosančić, OIB 33007404175,Pava Botić, OIB 34296544282,Ljuba Božanić,Anka Božić,Anica Božić-Bakušić,Ivica Bratić,Nikša Bratić, OIB 49290967945,Vencislav Brizić, OIB 29265973045,Zlata Brizić, OIB 73389614517,Mate Brstilo,Zora Budimir,Miranda Budiša, OIB 35557811513,Nediljko Bugarin,Željka Vučemilović Šimunović,Gordana Buljević, OIB 32937631192,Marina Burić,Mario Buzov,Đuro Caratan,Toni Caratan,Boris Carić, OIB 46466426123,Paulo Carić, OIB 15402538356,Dinka Cazareo,Nevenka Cukrov,Dijana Czwik, OIB 09675579569,Vinka Čavala,Silva Černak-Lojić,Diana Čović,Ante Čulo,Blaž Ćapin,Filip Delać, OIB 82167098700,Ankica Delić,Marko Delić,Nediljka Delić,Gordana Didak, OIB 78878339902,Mili Divić, OIB 35555990248,Ljiljana Dragan,Milka Drlje,Mate Drmić,Jozo Družianić, OIB 63604163211,Stanko Duvančić, OIB 41476060687,Damir Duvnjak,Nives Džanko, OIB 90598357164,Ante Đurđević, OIB 72594587030,Ljubica Elez,Ankica Ezgeta,Lenka Franić, OIB 62951288048,Ivica Gabelić, OIB 70468304794,Marija Galešić,Petar Galić,Silvana Galić, OIB 02726524452,Kazimir Garić, OIB 83662319172,Vencel Gašpar,Vinko Gašpar,Ana Goreta,Zorka Goreta,Josip Gotovac,Vjekoslav Grbčić,Divna Grbeša, OIB 74813693236,Ana Grubišić,Gordana Grubišić,Nikola Grubišić,Sanja Grubišić,Antonio Gudelj,Kata Gugić,Mirjana Gugić,Ivica Hajder,Željko Hajder, OIB 70330715284,Silvana Hajduk, OIB 33507058945,Tomislav Herceg,Mira Ikica, OIB 11849010850,Franjo Ivčević,Jelena Ivčević, OIB 74901888496,Damir Jakus,Gospova Jakus, OIB 04209324873,Marica Jakus, OIB 74750176046,Petar Jakus,Marko Janković,Matija Jeličić,Ante Jeličić,Marija Jocić,Ante Jolić,Marica Jukić,Marko Jukić,Renata Jukić,Jadranka Jurić,Marija Jurić,Ankica Kainić, OIB 80409745726,Jelena Kalinić,Petar Kalinić,Anamarija Kalinić Radović,Stipan Kamber,Đuro Kapoši,Željko Karin,Marijana Karin Prnjak,Neda Kasalo,Zvonimir Kasalo,Suzana Kašić,Ivana Katalinić,Josip Katušić,Ljiljana Kegalj, OIB 44567225674,Ante Kekez,Ivanko Kekez, OIB 69257203171,Petrica Kekez, OIB 01138031201,Boško Kevo,Antiša Kliškinić, OIB 54591476829,Veljko Knezović, OIB 29953576092,Stjepan Kokeza,Petar Kolega,Daniela Kovač,Željka Kovač,Ivan Kraljić,Inga Krnjaić, OIB 00968558935,Anka Krstić,Ivan Kundid,Ivana Kundid,Ružica Kundid,Deni Kuvačić, OIB 86909984538,Anka Landikušić, OIB 18023655586,Ivan Lasić,Dražen Lazić,Nenad Leskur, OIB 79369933858,Ivana Lilić, OIB 24212828078,Ivo Lipanović,Marko Lojić,Mile Lovrić,Ana Lovrinčević,Dejan Lukavac, OIB 85205650926,Nela Madžar, OIB 92085359240,Alenka Malinić, OIB 44061509536,Pavao Marasović,Anto Marijan, OIB 32989170521,Cvita Marijanović, OIB 33573858243,Dobrinka Marijanović, OIB 03673706981,Tomislav Marijanović,Jasna Marin,Marina Marin,Željko Marinac,Božidar Marinković,Jakov Mateta, OIB 14390943845,Ivan Matić,Ružica Matić,Slavko Matić,Željko Matić,Marija Matković,Ivan Melvan,Nikola Midenjak, OIB 88248589366,Pere Mihanović, OIB 49545684243,Ana Mikulić,Mate Mikulić,Ivan Milaković,Ivan Milanović,Zorka Miletić,Milan Miljuš,Đorđe Mirčetić,Tonči Mišković, OIB 74628173475,Ana Moro,Slavko Moro,Tomi Moscatello, OIB 28508820612,Marija Munitić,Ljubomir Muslim, OIB 17589644925,Mijo Nožina,Jurica Oman, OIB 78517901315,Mirko Oman, OIB 68766264149,Janja Orošnjak, OIB 49619386391,Mila Palada, OIB 10163841708,Ivan Pandža,Asija Papić, OIB 36844611036,Mijo Papić,Tereza Papić,Rajko Parać,Tatjana Parać, OIB 45662446398,Đurđica Parat,Ivan Pastuović,Jurica Pavela, OIB 06763759506,Roki Pavičić, OIB 01089958101,Ivan Pažanin,Luka Peko, OIB 89771272445,Neda Penga, OIB 76197116887,Ante Perko,Ivana Perko,Gordana Perković,Marica Perković,Nediljko Perković,Nila Peroš, OIB 48544328267,Dragica Peša,Iris Peša, OIB 06010961010,Nikša Petrić,Matko Pezo, OIB 51619560640,Zlatko Piperković, OIB 91173398058,Joško Pivac,Luka Pjevac,Anka Plazonja, OIB 92736733656,Robert Plazonja, OIB 75774016292,Gordan Poparić, OIB 98826275620,Ante Popović,Milanka Pranić, OIB 03263396290,Miroslav Primorac, OIB 42998076332,Iva Punda,Drago Radić,Mladen Radmilović,Petar Radonić,Jagoda Radošević,Ante Rajčić,Marko Ralica,Ivan Raos,Zdenka Razlog, OIB 03030085275,Mila Rebić,Marija Reljanović,Mara Režić,Marija Rizvan,Anđelko Rogulj,Berislava Roša, OIB 03031267329,Sofija Ruić, OIB 32252086462,Ana Runjić,Gordan Ruščić, OIB 53119078542,Sanja Ružić,Svjetlana Samac, OIB 00231948560,Miljenko Samardžić, OIB 48154982931,Dinka Sanseović, OIB 27313861620,Ante Sarić,Ivan Sarić,Marija Sedlar,Ljubica Sekelez, OIB 37811046307,Kristina Serdarević, OIB 96208368856,Aleksandra Sever-Muhar,Boško Sikavica,Snježana Sikavica,Dragan Simić,Tanja Sinovčić, OIB 15724160128,Ljiljana Sirić, OIB 13682411690,Dijana Skelin,Kata Sočo,Marija Stančić,Đani Stanić, OIB 01952579328,Danica Stipinović,Milorad Stojsavljević,Petar Strinić,Luca Strunje,Slavka Svalina, OIB 20916812996,Marijan Šamija,Marinka Šamija, OIB 26187211202,Katica Šeparović,Nenad Ševo, OIB 88234857624,Krasna Šiklić, OIB 53374014167,Mili Šimig, OIB 94704411458,Vesna Škare, OIB 71821692373,Ljubica Škopljanac, OIB 09408788504,Milica Špar, OIB 07038339077,Eleana Šubat, OIB 38900880602,Ivan Šuljug,Vesna Šunjić,Ljubica Tarle, OIB 28166909018,Nada Teklić, OIB 80645998554,Lada Terzić, OIB 31496851195,Ivan Tomić,Ivan Topić,Jelica Topić, OIB 84009834780,Tvrtko Topić, OIB 15832739048,Anđelka Torlak,Ivan Torlak,Marko Torlak,Damir Tot,Anka Treskavica, OIB 89998355619,Anka Tukić,Nediljko Ugrin, OIB 61713318858,Marinko Uvodić, OIB 86857726322,Nedjeljka Uvodić,Marko Validžić,Ivanka Varnica,Milica Varvodić,Kristina Velić,Ljiljana Vesković, OIB 43910221929,Milka Veštić, OIB 06357620254,Ante Vidan,Marko Vidović,Matko Vidović,Nevenka Vidović,Ankica Vilibić, OIB 41935131740,Anđelko Vilić, OIB 46303939151,Normela Visković, OIB 93848978885,Tonči Visković,Marica Vlaić,Dubravka Vlainić,Ivo Vodanović,Josip Vogleš,Vinko Vranković, OIB 28469423878,Ivan Vrdoljak,Mirjana Vrdoljak,Marija Vrgoč,Bože Vuco,Mirjana Vučković,Višnja Vučković,Ivan Vugdelija,Dubravka Vukas, OIB 08519715626,Anđelka Vukičević,Zora Vuković,Ivan Vukušić,Jadran Vukušić, OIB 16315354223,Nevenka Vukušić,Vjera Vukušić,Zvonimir Vukušić,Nevenka Vuleta,Vinka Zekić,Dinko Zenčić, OIB 65189931544,Borislav Zokić, OIB 51253879731,Dolina Zokić, OIB 75688399939,Margita Zokić, OIB 85982645988,Luca Zolota, OIB 57479376750,Milan Žarković,Nevenka Živko,Davorka Živković,Ivica Živković,Ivo Živković,Siniša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893091722.25</izvorni_sadrzaj>
    <derivirana_varijabla naziv="DomainObject.Predmet.TrenutnaVrijednost_1">893091722.25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Formated_1">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Formated>
  <DomainObject.Predmet.StrankaListFormatedOIB>
    <izvorni_sadrzaj>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FormatedOIB_1">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FormatedOIB>
  <DomainObject.Predmet.StrankaListFormatedWithAdress>
    <izvorni_sadrzaj>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Ivelja Pavičić Nade, Vrbanj 0,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Mosorska Ulica 11 A, 21214 Kaštel Gomilica</item>
      <item>Marko Baković, Kroz selo 2, 22320 Siverić</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Bauk, Stepinčeva 16, 21000 Split</item>
      <item>Ivo Bavčević, Šibenska 3, 21000 Split</item>
      <item>Nataša Bazina, PUT STRMA 67 (ranije: NEORIĆ, NEORIĆ, 0), 21203 Neorić</item>
      <item>Mirjana Begonja, Džale 2, 22323 Sedramić</item>
      <item>Jelena Belić, Banski Dolac 627, 21465 Jelsa</item>
      <item>Niko Belić, Jelsa 627, 21465 Jelsa</item>
      <item>Jagoda Bešker,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 Šimunović, Skradinska 7, 21000 Split</item>
      <item>Gordana Buljević, Trondheimska 10, 21000 Split</item>
      <item>Marina Burić, Mirlović Zagora, 22323 Unešić</item>
      <item>Mario Buzov, Cerje 85, 22320 Mirlović Polje</item>
      <item>Đuro Caratan, Stara zavala 58, 21465 Jelsa</item>
      <item>Toni Caratan, Stara Zavala 58, 21465 Jelsa</item>
      <item>Boris Carić, IVAN DOLAC 179 (ranije: IVAN DOLAC, IVAN DOLAC, 0), 21465 Ivan Dolac</item>
      <item>Paulo Carić, SVIRČE 145 (ranije: SVIRČE, SVIRČE, 0), 21460 Svirče</item>
      <item>Dinka Cazareo, Marina Šabića 4, 21460 Stari Grad</item>
      <item>Nevenka Cukrov, Domovinskog rata 6, 21210 Solin</item>
      <item>Dijana Czwik,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Šimićeva 54, 21000 Split</item>
      <item>Milka Drlje, Kitožer 9, 21311 Stobreč</item>
      <item>Mate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Težački put 40,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Neorić bb,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Jelsa 667, 21465 Jelsa</item>
      <item>Ana Moro, Vukovarska 80, 21000 Split</item>
      <item>Slavko Moro, Crivac 62P, 21203 Crivac</item>
      <item>Tomi Moscatello, Ploča 17, Dol, 21460 Stari Grad</item>
      <item>Marija Munitić, Mažuranićevo šetalište 48, 21000 Split</item>
      <item>Ljubomir Muslim, Imotska 60, 21000 Split</item>
      <item>Mijo Nožina, Prgomet bb, 21201 Prgomet</item>
      <item>Jurica Oman, Ive Tijardovića 10, 21000 Split</item>
      <item>Mirko Oman, Tijardovićeva 10, 21000 Split</item>
      <item>Janja Orošnjak, Gorice 2, 21212 Kaštel Sućurac</item>
      <item>Mila Palada, Odeska 4, 21000 Split</item>
      <item>Ivan Pandža, K. Čipika 9, 21217 Kaštel Stari</item>
      <item>Asija Papić, Dr. Ante Starčevića 55, 21220 Trogir</item>
      <item>Mijo Papić, Getaldićeva 5, 21000 Split</item>
      <item>Tereza Papić, M. Getaldićeva 5, 21000 Split</item>
      <item>Rajko Parać, Ružić bb, 22320 Ružić</item>
      <item>Tatjana Parać, Vrlička 43, 21000 Split</item>
      <item>Đurđica Parat, Boksitno naselje 15,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53, 21450 Hvar</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Neorić bb,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Neorić bb, 21203 Neorić</item>
      <item>Marija Stančić, Petra Krešimira IV 10, 21460 Stari Grad</item>
      <item>Đani Stanić,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Velebitska 91, 21000 Split</item>
      <item>Ivan Topić, Obala kneza Branimira 1, 21000 Split</item>
      <item>Jelica Topić, Mosećka 50A, 21000 Split</item>
      <item>Tvrtko Topić, Ulica 142. Brigade 37 A, 22320 Siverić</item>
      <item>Anđelka Torlak, Radunica 29, 21000 Split</item>
      <item>Ivan Torlak, Radunica 29, 21000 Split</item>
      <item>Marko Torlak, Kljaci bb, 22320 Kljake</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Gradac bb, 22320 Gradac</item>
      <item>Ankica Vilibić, Marina Getaldića 33, 21000 Split</item>
      <item>Anđelko Vilić, RADOBILJSKA CESTA 41 (ranije: KREŠEVO, KREŠEVO, 24), 21250 Kreševo</item>
      <item>Normela Visković,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Kneza Mislava 9, 21311 Podstrana</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izvorni_sadrzaj>
    <derivirana_varijabla naziv="DomainObject.Predmet.StrankaListFormatedWithAdress_1">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Ivelja Pavičić Nade, Vrbanj 0,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Mosorska Ulica 11 A, 21214 Kaštel Gomilica</item>
      <item>Marko Baković, Kroz selo 2, 22320 Siverić</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Bauk, Stepinčeva 16, 21000 Split</item>
      <item>Ivo Bavčević, Šibenska 3, 21000 Split</item>
      <item>Nataša Bazina, PUT STRMA 67 (ranije: NEORIĆ, NEORIĆ, 0), 21203 Neorić</item>
      <item>Mirjana Begonja, Džale 2, 22323 Sedramić</item>
      <item>Jelena Belić, Banski Dolac 627, 21465 Jelsa</item>
      <item>Niko Belić, Jelsa 627, 21465 Jelsa</item>
      <item>Jagoda Bešker,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 Šimunović, Skradinska 7, 21000 Split</item>
      <item>Gordana Buljević, Trondheimska 10, 21000 Split</item>
      <item>Marina Burić, Mirlović Zagora, 22323 Unešić</item>
      <item>Mario Buzov, Cerje 85, 22320 Mirlović Polje</item>
      <item>Đuro Caratan, Stara zavala 58, 21465 Jelsa</item>
      <item>Toni Caratan, Stara Zavala 58, 21465 Jelsa</item>
      <item>Boris Carić, IVAN DOLAC 179 (ranije: IVAN DOLAC, IVAN DOLAC, 0), 21465 Ivan Dolac</item>
      <item>Paulo Carić, SVIRČE 145 (ranije: SVIRČE, SVIRČE, 0), 21460 Svirče</item>
      <item>Dinka Cazareo, Marina Šabića 4, 21460 Stari Grad</item>
      <item>Nevenka Cukrov, Domovinskog rata 6, 21210 Solin</item>
      <item>Dijana Czwik,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Šimićeva 54, 21000 Split</item>
      <item>Milka Drlje, Kitožer 9, 21311 Stobreč</item>
      <item>Mate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Težački put 40,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Neorić bb,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Jelsa 667, 21465 Jelsa</item>
      <item>Ana Moro, Vukovarska 80, 21000 Split</item>
      <item>Slavko Moro, Crivac 62P, 21203 Crivac</item>
      <item>Tomi Moscatello, Ploča 17, Dol, 21460 Stari Grad</item>
      <item>Marija Munitić, Mažuranićevo šetalište 48, 21000 Split</item>
      <item>Ljubomir Muslim, Imotska 60, 21000 Split</item>
      <item>Mijo Nožina, Prgomet bb, 21201 Prgomet</item>
      <item>Jurica Oman, Ive Tijardovića 10, 21000 Split</item>
      <item>Mirko Oman, Tijardovićeva 10, 21000 Split</item>
      <item>Janja Orošnjak, Gorice 2, 21212 Kaštel Sućurac</item>
      <item>Mila Palada, Odeska 4, 21000 Split</item>
      <item>Ivan Pandža, K. Čipika 9, 21217 Kaštel Stari</item>
      <item>Asija Papić, Dr. Ante Starčevića 55, 21220 Trogir</item>
      <item>Mijo Papić, Getaldićeva 5, 21000 Split</item>
      <item>Tereza Papić, M. Getaldićeva 5, 21000 Split</item>
      <item>Rajko Parać, Ružić bb, 22320 Ružić</item>
      <item>Tatjana Parać, Vrlička 43, 21000 Split</item>
      <item>Đurđica Parat, Boksitno naselje 15,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53, 21450 Hvar</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Neorić bb,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Neorić bb, 21203 Neorić</item>
      <item>Marija Stančić, Petra Krešimira IV 10, 21460 Stari Grad</item>
      <item>Đani Stanić,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Velebitska 91, 21000 Split</item>
      <item>Ivan Topić, Obala kneza Branimira 1, 21000 Split</item>
      <item>Jelica Topić, Mosećka 50A, 21000 Split</item>
      <item>Tvrtko Topić, Ulica 142. Brigade 37 A, 22320 Siverić</item>
      <item>Anđelka Torlak, Radunica 29, 21000 Split</item>
      <item>Ivan Torlak, Radunica 29, 21000 Split</item>
      <item>Marko Torlak, Kljaci bb, 22320 Kljake</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Gradac bb, 22320 Gradac</item>
      <item>Ankica Vilibić, Marina Getaldića 33, 21000 Split</item>
      <item>Anđelko Vilić, RADOBILJSKA CESTA 41 (ranije: KREŠEVO, KREŠEVO, 24), 21250 Kreševo</item>
      <item>Normela Visković,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Kneza Mislava 9, 21311 Podstrana</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derivirana_varijabla>
  </DomainObject.Predmet.StrankaListFormatedWithAdress>
  <DomainObject.Predmet.StrankaListFormatedWithAdressOIB>
    <izvorni_sadrzaj>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Ivelja Pavičić Nade, Vrbanj 0,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OIB 36917498674, Mosorska Ulica 11 A, 21214 Kaštel Gomilica</item>
      <item>Marko Baković, Kroz selo 2, 22320 Siverić</item>
      <item>Ivica Ban, Braće Radića 7, 21212 Kaštel Sućurac</item>
      <item>Srđanka Banovac, OIB 50974371502,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OIB 88385690941, Barišići 10, 22320 Žitnić</item>
      <item>Ivan Barišić, Kornatska 31, 31000 Osijek</item>
      <item>Manda Bašić, Put Majdana 29, 21210 Solin</item>
      <item>Aleksandar Bauk, OIB 97860316263, Alojzija Stepinca 16, 21000 Split</item>
      <item>Marina Bauk, Stepinčeva 16, 21000 Split</item>
      <item>Ivo Bavčević, Šibenska 3, 21000 Split</item>
      <item>Nataša Bazina, OIB 67925940620, PUT STRMA 67 (ranije: NEORIĆ, NEORIĆ, 0), 21203 Neorić</item>
      <item>Mirjana Begonja, Džale 2, 22323 Sedramić</item>
      <item>Jelena Belić, Banski Dolac 627, 21465 Jelsa</item>
      <item>Niko Belić, OIB 18977071620, Jelsa 627, 21465 Jelsa</item>
      <item>Jagoda Bešker, OIB 29966440390,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OIB 38057391892, Mosećka 56, 21000 Split</item>
      <item>Goran Bosančić, OIB 33007404175, Ulica Braski Dolac 40, 21212 Kaštel Sućurac</item>
      <item>Pava Botić, OIB 34296544282, Kosorova 7, 22300 Knin</item>
      <item>Ljuba Božanić, Dobrilina 11, 21000 Split</item>
      <item>Anka Božić, Šibenksa 9, 21000 Split</item>
      <item>Anica Božić-Bakušić, Katalinića prilaz 5, 21000 Split</item>
      <item>Ivica Bratić,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Krešimirova 25, 21311 Žrnovnica</item>
      <item>Zora Budimir, Cesta Domovinskog rata 36, 22300 Knin</item>
      <item>Miranda Budiša, OIB 35557811513, Ulica Kralja Zvonimira 18, 22320 Drniš</item>
      <item>Nediljko Bugarin, Doverska 7, 21000 Split</item>
      <item>Željka Vučemilović Šimunović, Skradinska 7, 21000 Split</item>
      <item>Gordana Buljević, OIB 32937631192, Trondheimska 10, 21000 Split</item>
      <item>Marina Burić, Mirlović Zagora, 22323 Unešić</item>
      <item>Mario Buzov, Cerje 85, 22320 Mirlović Polje</item>
      <item>Đuro Caratan, Stara zavala 58, 21465 Jelsa</item>
      <item>Toni Caratan, Stara Zavala 58, 21465 Jelsa</item>
      <item>Boris Carić, OIB 46466426123, IVAN DOLAC 179 (ranije: IVAN DOLAC, IVAN DOLAC, 0), 21465 Ivan Dolac</item>
      <item>Paulo Carić, OIB 15402538356, SVIRČE 145 (ranije: SVIRČE, SVIRČE, 0), 21460 Svirče</item>
      <item>Dinka Cazareo, Marina Šabića 4, 21460 Stari Grad</item>
      <item>Nevenka Cukrov, Domovinskog rata 6, 21210 Solin</item>
      <item>Dijana Czwik, OIB 09675579569,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OIB 82167098700, Grge Novaka 6, 22300 Knin</item>
      <item>Ankica Delić, Kaštelanska cesta 42, 21212 Kaštel Sućurac</item>
      <item>Marko Delić, Gašpini 108, 21210 Solin</item>
      <item>Nediljka Delić, Donji Muć bb, 21203 Donji Muć</item>
      <item>Gordana Didak, OIB 78878339902, Kroz Smrdečac 5, 21000 Split</item>
      <item>Mili Divić, OIB 35555990248, Radobiljska Cesta 12, 21250 Katuni</item>
      <item>Ljiljana Dragan, Šimićeva 54, 21000 Split</item>
      <item>Milka Drlje, Kitožer 9, 21311 Stobreč</item>
      <item>Mate Drmić, Put Plokita 40, 21000 Split</item>
      <item>Jozo Družianić, OIB 63604163211, Pujanke 15, 21000 Split</item>
      <item>Stanko Duvančić, OIB 41476060687, Duvančići 9, 22320 Razvođe</item>
      <item>Damir Duvnjak, Križine 15A, 21000 Split</item>
      <item>Nives Džanko, OIB 90598357164, Ulica Fra Pavla Melade 24 A, 21217 Kaštel Štafilić</item>
      <item>Ante Đurđević, OIB 72594587030, Jadranska 12, 21400 Supetar</item>
      <item>Ljubica Elez, Donji Moseć 14, 22320 Moseć</item>
      <item>Ankica Ezgeta, Kaštelanska cesta 12, 21217 Kaštel Stari</item>
      <item>Lenka Franić, OIB 62951288048, Sedam Kaštela 6, 21000 Split</item>
      <item>Ivica Gabelić, OIB 70468304794, Vrboska 387, 21465 Vrboska</item>
      <item>Marija Galešić, Neorić 61, 21203 Neorić</item>
      <item>Petar Galić, Težački put 40, 21000 Split</item>
      <item>Silvana Galić, OIB 02726524452, Trondheimska 5, 21000 Split</item>
      <item>Kazimir Garić, OIB 83662319172,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OIB 74813693236,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OIB 70330715284, Cigići 1, 22320 Otavice</item>
      <item>Silvana Hajduk, OIB 33507058945, Varoš 1, 21231 Klis</item>
      <item>Tomislav Herceg, Sinjska 46, 22300 Knin</item>
      <item>Mira Ikica, OIB 11849010850, Vlaka Vi 2, 22303 Oklaj</item>
      <item>Franjo Ivčević, Sv. Petra od Klob. 1, 21217 Kaštel Novi</item>
      <item>Jelena Ivčević, OIB 74901888496, Ulica Sv. Petra Od Klobuka 16, 21217 Kaštel Novi</item>
      <item>Damir Jakus, Stepinčeva 67, 21000 Split</item>
      <item>Gospova Jakus, OIB 04209324873, Poljička Cesta 84, Poljica</item>
      <item>Marica Jakus, OIB 74750176046,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OIB 80409745726,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OIB 44567225674, Istarska 5, 21000 Split</item>
      <item>Ante Kekez, Dubrovačka 35, 21000 Split</item>
      <item>Ivanko Kekez, OIB 69257203171, Sukoišanska 29, 21000 Split</item>
      <item>Petrica Kekez, OIB 01138031201, Dubrovačka 35, 21000 Split</item>
      <item>Boško Kevo, Stipe Pensa 5, 21217 Kaštel Štafilić</item>
      <item>Antiša Kliškinić, OIB 54591476829, Ulica Petra Krešimira Iv 108, 21210 Solin</item>
      <item>Veljko Knezović, OIB 29953576092,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OIB 00968558935, Požeška 6, 21000 Split</item>
      <item>Anka Krstić, Odeska 19, 21000 Split</item>
      <item>Ivan Kundid, Gradišćanskih Hrvata 1, 21000 Split</item>
      <item>Ivana Kundid, Dinarska 11, 21000 Split</item>
      <item>Ružica Kundid, Dinarska 11, 21000 Split</item>
      <item>Deni Kuvačić, OIB 86909984538, Mažuranićevo Šetalište 10 B, 21000 Split</item>
      <item>Anka Landikušić, OIB 18023655586, Gradac 19 A, 21311 Podstrana</item>
      <item>Ivan Lasić, Konjsko bb, 21231 Konjsko</item>
      <item>Dražen Lazić, Šime Ljubića 9, 21000 Split</item>
      <item>Nenad Leskur, OIB 79369933858, Ulica Stjepana Radića 14, 21210 Solin</item>
      <item>Ivana Lilić, OIB 24212828078, Put Brodarice 7, 21000 Split</item>
      <item>Ivo Lipanović, M. Getaldića 31, 21000 Split</item>
      <item>Marko Lojić, Lojići 1, 22320 Drniš</item>
      <item>Mile Lovrić, Fra Grge Martića 41, 21000 Split</item>
      <item>Ana Lovrinčević, Vrh Visoke 121, 21000 Split</item>
      <item>Dejan Lukavac, OIB 85205650926, Ćirići 3, 22320 Tepljuh</item>
      <item>Nela Madžar, OIB 92085359240, Poljička 2, 21311 Podstrana</item>
      <item>Alenka Malinić, OIB 44061509536, Pujanke 79, 21000 Split</item>
      <item>Pavao Marasović, Neorić bb,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OIB 14390943845,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OIB 88248589366, Ulica 142. Brigade 16, 22320 Siverić</item>
      <item>Pere Mihanović, OIB 49545684243,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OIB 74628173475, Jelsa 667, 21465 Jelsa</item>
      <item>Ana Moro, Vukovarska 80, 21000 Split</item>
      <item>Slavko Moro, Crivac 62P, 21203 Crivac</item>
      <item>Tomi Moscatello, OIB 28508820612, Ploča 17, Dol, 21460 Stari Grad</item>
      <item>Marija Munitić, Mažuranićevo šetalište 48, 21000 Split</item>
      <item>Ljubomir Muslim, OIB 17589644925, Imotska 60, 21000 Split</item>
      <item>Mijo Nožina, Prgomet bb,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K. Čipika 9, 21217 Kaštel Stari</item>
      <item>Asija Papić, OIB 36844611036, Dr. Ante Starčevića 55, 21220 Trogir</item>
      <item>Mijo Papić, Getaldićeva 5, 21000 Split</item>
      <item>Tereza Papić, M. Getaldićeva 5, 21000 Split</item>
      <item>Rajko Parać, Ružić bb, 22320 Ružić</item>
      <item>Tatjana Parać, OIB 45662446398, Vrlička 43, 21000 Split</item>
      <item>Đurđica Parat, Boksitno naselje 15, 22320 Drniš</item>
      <item>Ivan Pastuović, Pastuovića 3, 22320 Ružić</item>
      <item>Jurica Pavela, OIB 06763759506, Poljana Kneza Trpimira 6, 21000 Split</item>
      <item>Roki Pavičić, OIB 01089958101, Drugi Donji Dvori 6, 21460 Stari Grad</item>
      <item>Ivan Pažanin, Biokovska 6, 21000 Split</item>
      <item>Luka Peko, OIB 89771272445, Terzićeva 5, 21000 Split</item>
      <item>Neda Penga, OIB 76197116887,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OIB 48544328267, Terzićeva 3, 21000 Split</item>
      <item>Dragica Peša, Jeretova 7, 21000 Split</item>
      <item>Iris Peša, OIB 06010961010, Rikarda Katalinića Jeretova 7, 21000 Split</item>
      <item>Nikša Petrić, Kod sv. Stjepana 53, 21450 Hvar</item>
      <item>Matko Pezo, OIB 51619560640, Hercegovačka 30, 21000 Split</item>
      <item>Zlatko Piperković, OIB 91173398058, Dinka Šimunovića 17, 21000 Split</item>
      <item>Joško Pivac, Varaždinska 43, 21000 Split</item>
      <item>Luka Pjevac,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J. Palmotića 2, 21000 Split</item>
      <item>Milanka Pranić, OIB 03263396290, Mosećka Ulica 4, 22320 Drniš</item>
      <item>Miroslav Primorac, OIB 42998076332,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OIB 03030085275,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OIB 03031267329, Zvonimirova 29 B, 22300 Knin</item>
      <item>Sofija Ruić, OIB 32252086462, Getaldićeva 19, 21000 Split</item>
      <item>Ana Runjić, Hrvatskih vitezova 46, 21000 Split</item>
      <item>Gordan Ruščić, OIB 53119078542, Putaljski put bb, 21212 Kaštel Sućurac</item>
      <item>Sanja Ružić, Šižgorićeva 7, 21000 Split</item>
      <item>Svjetlana Samac, OIB 00231948560, Samci 14, 22320 Brištane</item>
      <item>Miljenko Samardžić, OIB 48154982931, Šižegorićeva 20, 21000 Split</item>
      <item>Dinka Sanseović, OIB 27313861620, KUNIČIĆA DVOR 4 (ranije: DOL, DOL, 0), Dol</item>
      <item>Ante Sarić, Neorić bb, 21203 Neorić</item>
      <item>Ivan Sarić, Neorić bb, 21203 Neorić</item>
      <item>Marija Sedlar, Ostravska 1, 21000 Split</item>
      <item>Ljubica Sekelez, OIB 37811046307, Mitnička 1, 21000 Split</item>
      <item>Kristina Serdarević, OIB 96208368856, Put Jokića-kalčina 8, 21203 Neorić</item>
      <item>Aleksandra Sever-Muhar, Karamanova 7, 21000 Split</item>
      <item>Boško Sikavica, Kričke bb, 22320 Ružić</item>
      <item>Snježana Sikavica, Domovinskog rata 12, 21210 Solin</item>
      <item>Dragan Simić, Sarajevska 76, 21000 Split</item>
      <item>Tanja Sinovčić, OIB 15724160128, Trondheimska 10, 21000 Split</item>
      <item>Ljiljana Sirić, OIB 13682411690, Put Vele Meje 10, 21212 Kaštel Sućurac</item>
      <item>Dijana Skelin, Vručine II 12, 21217 Kaštel Novi</item>
      <item>Kata Sočo, Neorić bb, 21203 Neorić</item>
      <item>Marija Stančić, Petra Krešimira IV 10, 21460 Stari Grad</item>
      <item>Đani Stanić, OIB 01952579328,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OIB 20916812996, Crivac bb, 21203 Crivac</item>
      <item>Marijan Šamija, Trstenik 2, 21000 Split</item>
      <item>Marinka Šamija, OIB 26187211202, Vrgoračka 8, 22300 Knin</item>
      <item>Katica Šeparović,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Ivaniševićeva 45, 21000 Split</item>
      <item>Vesna Šunjić, Šimićeva 14, 21000 Split</item>
      <item>Ljubica Tarle, OIB 28166909018, Tarle 12, 22320 Velušić</item>
      <item>Nada Teklić, OIB 80645998554, Zgon 80, 21210 Solin</item>
      <item>Lada Terzić, OIB 31496851195, Puntarska 5, 21000 Split</item>
      <item>Ivan Tomić, Velebitska 91, 21000 Split</item>
      <item>Ivan Topić, Obala kneza Branimira 1, 21000 Split</item>
      <item>Jelica Topić, OIB 84009834780, Mosećka 50A, 21000 Split</item>
      <item>Tvrtko Topić, OIB 15832739048, Ulica 142. Brigade 37 A, 22320 Siverić</item>
      <item>Anđelka Torlak, Radunica 29, 21000 Split</item>
      <item>Ivan Torlak, Radunica 29, 21000 Split</item>
      <item>Marko Torlak, Kljaci bb, 22320 Kljake</item>
      <item>Damir Tot, Šimićeva 12, 21000 Split</item>
      <item>Anka Treskavica, OIB 89998355619, Dubrovačka 35, 21000 Split</item>
      <item>Anka Tukić, Šime Ljubića 13, 21000 Split</item>
      <item>Nediljko Ugrin, OIB 61713318858, Sv. Ivana 33, 21311 Donje Sitno</item>
      <item>Marinko Uvodić, OIB 86857726322,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OIB 43910221929, Fausta Vrančića 8, 21000 Split</item>
      <item>Milka Veštić, OIB 06357620254, Čavale 11, 22323 Sedramić</item>
      <item>Ante Vidan, Gundulićeva 44, 21000 Split</item>
      <item>Marko Vidović, Ružić bb, 22320 Gradac</item>
      <item>Matko Vidović, Gradac bb, 22320 Gradac</item>
      <item>Nevenka Vidović, Gradac bb,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OIB 28469423878,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OIB 08519715626, Markov Put 8, 21000 Split</item>
      <item>Anđelka Vukičević, Badanj bb, 22320 Drniš</item>
      <item>Zora Vuković, Plitvička 1A, 21000 Split</item>
      <item>Ivan Vukušić, Dobrilina 6, 21000 Split</item>
      <item>Jadran Vukušić, OIB 16315354223,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 Kneza Mislava 9, 21311 Podstrana</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izvorni_sadrzaj>
    <derivirana_varijabla naziv="DomainObject.Predmet.StrankaListFormatedWithAdressOIB_1">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Ivelja Pavičić Nade, Vrbanj 0,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OIB 36917498674, Mosorska Ulica 11 A, 21214 Kaštel Gomilica</item>
      <item>Marko Baković, Kroz selo 2, 22320 Siverić</item>
      <item>Ivica Ban, Braće Radića 7, 21212 Kaštel Sućurac</item>
      <item>Srđanka Banovac, OIB 50974371502,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OIB 88385690941, Barišići 10, 22320 Žitnić</item>
      <item>Ivan Barišić, Kornatska 31, 31000 Osijek</item>
      <item>Manda Bašić, Put Majdana 29, 21210 Solin</item>
      <item>Aleksandar Bauk, OIB 97860316263, Alojzija Stepinca 16, 21000 Split</item>
      <item>Marina Bauk, Stepinčeva 16, 21000 Split</item>
      <item>Ivo Bavčević, Šibenska 3, 21000 Split</item>
      <item>Nataša Bazina, OIB 67925940620, PUT STRMA 67 (ranije: NEORIĆ, NEORIĆ, 0), 21203 Neorić</item>
      <item>Mirjana Begonja, Džale 2, 22323 Sedramić</item>
      <item>Jelena Belić, Banski Dolac 627, 21465 Jelsa</item>
      <item>Niko Belić, OIB 18977071620, Jelsa 627, 21465 Jelsa</item>
      <item>Jagoda Bešker, OIB 29966440390,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OIB 38057391892, Mosećka 56, 21000 Split</item>
      <item>Goran Bosančić, OIB 33007404175, Ulica Braski Dolac 40, 21212 Kaštel Sućurac</item>
      <item>Pava Botić, OIB 34296544282, Kosorova 7, 22300 Knin</item>
      <item>Ljuba Božanić, Dobrilina 11, 21000 Split</item>
      <item>Anka Božić, Šibenksa 9, 21000 Split</item>
      <item>Anica Božić-Bakušić, Katalinića prilaz 5, 21000 Split</item>
      <item>Ivica Bratić,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Krešimirova 25, 21311 Žrnovnica</item>
      <item>Zora Budimir, Cesta Domovinskog rata 36, 22300 Knin</item>
      <item>Miranda Budiša, OIB 35557811513, Ulica Kralja Zvonimira 18, 22320 Drniš</item>
      <item>Nediljko Bugarin, Doverska 7, 21000 Split</item>
      <item>Željka Vučemilović Šimunović, Skradinska 7, 21000 Split</item>
      <item>Gordana Buljević, OIB 32937631192, Trondheimska 10, 21000 Split</item>
      <item>Marina Burić, Mirlović Zagora, 22323 Unešić</item>
      <item>Mario Buzov, Cerje 85, 22320 Mirlović Polje</item>
      <item>Đuro Caratan, Stara zavala 58, 21465 Jelsa</item>
      <item>Toni Caratan, Stara Zavala 58, 21465 Jelsa</item>
      <item>Boris Carić, OIB 46466426123, IVAN DOLAC 179 (ranije: IVAN DOLAC, IVAN DOLAC, 0), 21465 Ivan Dolac</item>
      <item>Paulo Carić, OIB 15402538356, SVIRČE 145 (ranije: SVIRČE, SVIRČE, 0), 21460 Svirče</item>
      <item>Dinka Cazareo, Marina Šabića 4, 21460 Stari Grad</item>
      <item>Nevenka Cukrov, Domovinskog rata 6, 21210 Solin</item>
      <item>Dijana Czwik, OIB 09675579569,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OIB 82167098700, Grge Novaka 6, 22300 Knin</item>
      <item>Ankica Delić, Kaštelanska cesta 42, 21212 Kaštel Sućurac</item>
      <item>Marko Delić, Gašpini 108, 21210 Solin</item>
      <item>Nediljka Delić, Donji Muć bb, 21203 Donji Muć</item>
      <item>Gordana Didak, OIB 78878339902, Kroz Smrdečac 5, 21000 Split</item>
      <item>Mili Divić, OIB 35555990248, Radobiljska Cesta 12, 21250 Katuni</item>
      <item>Ljiljana Dragan, Šimićeva 54, 21000 Split</item>
      <item>Milka Drlje, Kitožer 9, 21311 Stobreč</item>
      <item>Mate Drmić, Put Plokita 40, 21000 Split</item>
      <item>Jozo Družianić, OIB 63604163211, Pujanke 15, 21000 Split</item>
      <item>Stanko Duvančić, OIB 41476060687, Duvančići 9, 22320 Razvođe</item>
      <item>Damir Duvnjak, Križine 15A, 21000 Split</item>
      <item>Nives Džanko, OIB 90598357164, Ulica Fra Pavla Melade 24 A, 21217 Kaštel Štafilić</item>
      <item>Ante Đurđević, OIB 72594587030, Jadranska 12, 21400 Supetar</item>
      <item>Ljubica Elez, Donji Moseć 14, 22320 Moseć</item>
      <item>Ankica Ezgeta, Kaštelanska cesta 12, 21217 Kaštel Stari</item>
      <item>Lenka Franić, OIB 62951288048, Sedam Kaštela 6, 21000 Split</item>
      <item>Ivica Gabelić, OIB 70468304794, Vrboska 387, 21465 Vrboska</item>
      <item>Marija Galešić, Neorić 61, 21203 Neorić</item>
      <item>Petar Galić, Težački put 40, 21000 Split</item>
      <item>Silvana Galić, OIB 02726524452, Trondheimska 5, 21000 Split</item>
      <item>Kazimir Garić, OIB 83662319172,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OIB 74813693236,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OIB 70330715284, Cigići 1, 22320 Otavice</item>
      <item>Silvana Hajduk, OIB 33507058945, Varoš 1, 21231 Klis</item>
      <item>Tomislav Herceg, Sinjska 46, 22300 Knin</item>
      <item>Mira Ikica, OIB 11849010850, Vlaka Vi 2, 22303 Oklaj</item>
      <item>Franjo Ivčević, Sv. Petra od Klob. 1, 21217 Kaštel Novi</item>
      <item>Jelena Ivčević, OIB 74901888496, Ulica Sv. Petra Od Klobuka 16, 21217 Kaštel Novi</item>
      <item>Damir Jakus, Stepinčeva 67, 21000 Split</item>
      <item>Gospova Jakus, OIB 04209324873, Poljička Cesta 84, Poljica</item>
      <item>Marica Jakus, OIB 74750176046,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OIB 80409745726,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OIB 44567225674, Istarska 5, 21000 Split</item>
      <item>Ante Kekez, Dubrovačka 35, 21000 Split</item>
      <item>Ivanko Kekez, OIB 69257203171, Sukoišanska 29, 21000 Split</item>
      <item>Petrica Kekez, OIB 01138031201, Dubrovačka 35, 21000 Split</item>
      <item>Boško Kevo, Stipe Pensa 5, 21217 Kaštel Štafilić</item>
      <item>Antiša Kliškinić, OIB 54591476829, Ulica Petra Krešimira Iv 108, 21210 Solin</item>
      <item>Veljko Knezović, OIB 29953576092,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OIB 00968558935, Požeška 6, 21000 Split</item>
      <item>Anka Krstić, Odeska 19, 21000 Split</item>
      <item>Ivan Kundid, Gradišćanskih Hrvata 1, 21000 Split</item>
      <item>Ivana Kundid, Dinarska 11, 21000 Split</item>
      <item>Ružica Kundid, Dinarska 11, 21000 Split</item>
      <item>Deni Kuvačić, OIB 86909984538, Mažuranićevo Šetalište 10 B, 21000 Split</item>
      <item>Anka Landikušić, OIB 18023655586, Gradac 19 A, 21311 Podstrana</item>
      <item>Ivan Lasić, Konjsko bb, 21231 Konjsko</item>
      <item>Dražen Lazić, Šime Ljubića 9, 21000 Split</item>
      <item>Nenad Leskur, OIB 79369933858, Ulica Stjepana Radića 14, 21210 Solin</item>
      <item>Ivana Lilić, OIB 24212828078, Put Brodarice 7, 21000 Split</item>
      <item>Ivo Lipanović, M. Getaldića 31, 21000 Split</item>
      <item>Marko Lojić, Lojići 1, 22320 Drniš</item>
      <item>Mile Lovrić, Fra Grge Martića 41, 21000 Split</item>
      <item>Ana Lovrinčević, Vrh Visoke 121, 21000 Split</item>
      <item>Dejan Lukavac, OIB 85205650926, Ćirići 3, 22320 Tepljuh</item>
      <item>Nela Madžar, OIB 92085359240, Poljička 2, 21311 Podstrana</item>
      <item>Alenka Malinić, OIB 44061509536, Pujanke 79, 21000 Split</item>
      <item>Pavao Marasović, Neorić bb,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OIB 14390943845,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OIB 88248589366, Ulica 142. Brigade 16, 22320 Siverić</item>
      <item>Pere Mihanović, OIB 49545684243,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OIB 74628173475, Jelsa 667, 21465 Jelsa</item>
      <item>Ana Moro, Vukovarska 80, 21000 Split</item>
      <item>Slavko Moro, Crivac 62P, 21203 Crivac</item>
      <item>Tomi Moscatello, OIB 28508820612, Ploča 17, Dol, 21460 Stari Grad</item>
      <item>Marija Munitić, Mažuranićevo šetalište 48, 21000 Split</item>
      <item>Ljubomir Muslim, OIB 17589644925, Imotska 60, 21000 Split</item>
      <item>Mijo Nožina, Prgomet bb,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K. Čipika 9, 21217 Kaštel Stari</item>
      <item>Asija Papić, OIB 36844611036, Dr. Ante Starčevića 55, 21220 Trogir</item>
      <item>Mijo Papić, Getaldićeva 5, 21000 Split</item>
      <item>Tereza Papić, M. Getaldićeva 5, 21000 Split</item>
      <item>Rajko Parać, Ružić bb, 22320 Ružić</item>
      <item>Tatjana Parać, OIB 45662446398, Vrlička 43, 21000 Split</item>
      <item>Đurđica Parat, Boksitno naselje 15, 22320 Drniš</item>
      <item>Ivan Pastuović, Pastuovića 3, 22320 Ružić</item>
      <item>Jurica Pavela, OIB 06763759506, Poljana Kneza Trpimira 6, 21000 Split</item>
      <item>Roki Pavičić, OIB 01089958101, Drugi Donji Dvori 6, 21460 Stari Grad</item>
      <item>Ivan Pažanin, Biokovska 6, 21000 Split</item>
      <item>Luka Peko, OIB 89771272445, Terzićeva 5, 21000 Split</item>
      <item>Neda Penga, OIB 76197116887,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OIB 48544328267, Terzićeva 3, 21000 Split</item>
      <item>Dragica Peša, Jeretova 7, 21000 Split</item>
      <item>Iris Peša, OIB 06010961010, Rikarda Katalinića Jeretova 7, 21000 Split</item>
      <item>Nikša Petrić, Kod sv. Stjepana 53, 21450 Hvar</item>
      <item>Matko Pezo, OIB 51619560640, Hercegovačka 30, 21000 Split</item>
      <item>Zlatko Piperković, OIB 91173398058, Dinka Šimunovića 17, 21000 Split</item>
      <item>Joško Pivac, Varaždinska 43, 21000 Split</item>
      <item>Luka Pjevac,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J. Palmotića 2, 21000 Split</item>
      <item>Milanka Pranić, OIB 03263396290, Mosećka Ulica 4, 22320 Drniš</item>
      <item>Miroslav Primorac, OIB 42998076332,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OIB 03030085275,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OIB 03031267329, Zvonimirova 29 B, 22300 Knin</item>
      <item>Sofija Ruić, OIB 32252086462, Getaldićeva 19, 21000 Split</item>
      <item>Ana Runjić, Hrvatskih vitezova 46, 21000 Split</item>
      <item>Gordan Ruščić, OIB 53119078542, Putaljski put bb, 21212 Kaštel Sućurac</item>
      <item>Sanja Ružić, Šižgorićeva 7, 21000 Split</item>
      <item>Svjetlana Samac, OIB 00231948560, Samci 14, 22320 Brištane</item>
      <item>Miljenko Samardžić, OIB 48154982931, Šižegorićeva 20, 21000 Split</item>
      <item>Dinka Sanseović, OIB 27313861620, KUNIČIĆA DVOR 4 (ranije: DOL, DOL, 0), Dol</item>
      <item>Ante Sarić, Neorić bb, 21203 Neorić</item>
      <item>Ivan Sarić, Neorić bb, 21203 Neorić</item>
      <item>Marija Sedlar, Ostravska 1, 21000 Split</item>
      <item>Ljubica Sekelez, OIB 37811046307, Mitnička 1, 21000 Split</item>
      <item>Kristina Serdarević, OIB 96208368856, Put Jokića-kalčina 8, 21203 Neorić</item>
      <item>Aleksandra Sever-Muhar, Karamanova 7, 21000 Split</item>
      <item>Boško Sikavica, Kričke bb, 22320 Ružić</item>
      <item>Snježana Sikavica, Domovinskog rata 12, 21210 Solin</item>
      <item>Dragan Simić, Sarajevska 76, 21000 Split</item>
      <item>Tanja Sinovčić, OIB 15724160128, Trondheimska 10, 21000 Split</item>
      <item>Ljiljana Sirić, OIB 13682411690, Put Vele Meje 10, 21212 Kaštel Sućurac</item>
      <item>Dijana Skelin, Vručine II 12, 21217 Kaštel Novi</item>
      <item>Kata Sočo, Neorić bb, 21203 Neorić</item>
      <item>Marija Stančić, Petra Krešimira IV 10, 21460 Stari Grad</item>
      <item>Đani Stanić, OIB 01952579328,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OIB 20916812996, Crivac bb, 21203 Crivac</item>
      <item>Marijan Šamija, Trstenik 2, 21000 Split</item>
      <item>Marinka Šamija, OIB 26187211202, Vrgoračka 8, 22300 Knin</item>
      <item>Katica Šeparović,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Ivaniševićeva 45, 21000 Split</item>
      <item>Vesna Šunjić, Šimićeva 14, 21000 Split</item>
      <item>Ljubica Tarle, OIB 28166909018, Tarle 12, 22320 Velušić</item>
      <item>Nada Teklić, OIB 80645998554, Zgon 80, 21210 Solin</item>
      <item>Lada Terzić, OIB 31496851195, Puntarska 5, 21000 Split</item>
      <item>Ivan Tomić, Velebitska 91, 21000 Split</item>
      <item>Ivan Topić, Obala kneza Branimira 1, 21000 Split</item>
      <item>Jelica Topić, OIB 84009834780, Mosećka 50A, 21000 Split</item>
      <item>Tvrtko Topić, OIB 15832739048, Ulica 142. Brigade 37 A, 22320 Siverić</item>
      <item>Anđelka Torlak, Radunica 29, 21000 Split</item>
      <item>Ivan Torlak, Radunica 29, 21000 Split</item>
      <item>Marko Torlak, Kljaci bb, 22320 Kljake</item>
      <item>Damir Tot, Šimićeva 12, 21000 Split</item>
      <item>Anka Treskavica, OIB 89998355619, Dubrovačka 35, 21000 Split</item>
      <item>Anka Tukić, Šime Ljubića 13, 21000 Split</item>
      <item>Nediljko Ugrin, OIB 61713318858, Sv. Ivana 33, 21311 Donje Sitno</item>
      <item>Marinko Uvodić, OIB 86857726322,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OIB 43910221929, Fausta Vrančića 8, 21000 Split</item>
      <item>Milka Veštić, OIB 06357620254, Čavale 11, 22323 Sedramić</item>
      <item>Ante Vidan, Gundulićeva 44, 21000 Split</item>
      <item>Marko Vidović, Ružić bb, 22320 Gradac</item>
      <item>Matko Vidović, Gradac bb, 22320 Gradac</item>
      <item>Nevenka Vidović, Gradac bb,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OIB 28469423878,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OIB 08519715626, Markov Put 8, 21000 Split</item>
      <item>Anđelka Vukičević, Badanj bb, 22320 Drniš</item>
      <item>Zora Vuković, Plitvička 1A, 21000 Split</item>
      <item>Ivan Vukušić, Dobrilina 6, 21000 Split</item>
      <item>Jadran Vukušić, OIB 16315354223,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 Kneza Mislava 9, 21311 Podstrana</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derivirana_varijabla>
  </DomainObject.Predmet.StrankaListFormatedWithAdressOIB>
  <DomainObject.Predmet.StrankaListNazivFormated>
    <izvorni_sadrzaj>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NazivFormated_1">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NazivFormated>
  <DomainObject.Predmet.StrankaListNazivFormatedOIB>
    <izvorni_sadrzaj>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NazivFormatedOIB_1">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21000 Split</item>
    </izvorni_sadrzaj>
    <derivirana_varijabla naziv="DomainObject.Predmet.ProtuStrankaListFormatedWithAdress_1">
      <item>DALMACIJAVINO d.d. za proizvodnju i promet alkoholnih i bezalkoholnih pića "u stečaju", Obala kneza Domagoja 15, 21000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21000 Split</item>
    </izvorni_sadrzaj>
    <derivirana_varijabla naziv="DomainObject.Predmet.ProtuStrankaListFormatedWithAdressOIB_1">
      <item>DALMACIJAVINO d.d. za proizvodnju i promet alkoholnih i bezalkoholnih pića "u stečaju", OIB 07837847925, Obala kneza Domagoja 15, 21000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zvorni_sadrzaj>
    <derivirana_varijabla naziv="DomainObject.Predmet.OstaliListFormated_1">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derivirana_varijabla>
  </DomainObject.Predmet.OstaliListFormated>
  <DomainObject.Predmet.OstaliListFormatedOIB>
    <izvorni_sadrzaj>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zvorni_sadrzaj>
    <derivirana_varijabla naziv="DomainObject.Predmet.OstaliListFormatedOIB_1">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derivirana_varijabla>
  </DomainObject.Predmet.OstaliListFormatedOIB>
  <DomainObject.Predmet.OstaliListFormatedWithAdress>
    <izvorni_sadrzaj>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Perica Mitrović dipl.iur., Bjelolasička 23, 31000 Osijek</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zvorni_sadrzaj>
    <derivirana_varijabla naziv="DomainObject.Predmet.OstaliListFormatedWithAdress_1">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Perica Mitrović dipl.iur., Bjelolasička 23, 31000 Osijek</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derivirana_varijabla>
  </DomainObject.Predmet.OstaliListFormatedWithAdress>
  <DomainObject.Predmet.OstaliListFormatedWithAdressOIB>
    <izvorni_sadrzaj>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Perica Mitrović dipl.iur., OIB 29538074286, Bjelolasička 23, 31000 Osijek</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33628117012,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zvorni_sadrzaj>
    <derivirana_varijabla naziv="DomainObject.Predmet.OstaliListFormatedWithAdressOIB_1">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Perica Mitrović dipl.iur., OIB 29538074286, Bjelolasička 23, 31000 Osijek</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33628117012,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derivirana_varijabla>
  </DomainObject.Predmet.OstaliListFormatedWithAdressOIB>
  <DomainObject.Predmet.OstaliListNazivFormated>
    <izvorni_sadrzaj>
      <item>ŽUPANIJSKO DRŽAVNO ODVJETNIŠTVO U SPLITU</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zvorni_sadrzaj>
    <derivirana_varijabla naziv="DomainObject.Predmet.OstaliListNazivFormated_1">
      <item>ŽUPANIJSKO DRŽAVNO ODVJETNIŠTVO U SPLITU</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derivirana_varijabla>
  </DomainObject.Predmet.OstaliListNazivFormated>
  <DomainObject.Predmet.OstaliListNazivFormatedOIB>
    <izvorni_sadrzaj>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zvorni_sadrzaj>
    <derivirana_varijabla naziv="DomainObject.Predmet.OstaliListNazivFormatedOIB_1">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REPUBLIKA HRVATSKA, OIB 18683136487 i dr.</izvorni_sadrzaj>
    <derivirana_varijabla naziv="DomainObject.Predmet.StrankaIDrugiAdressOIB_1">REPUBLIKA HRVATSKA, OIB 18683136487 i dr.</derivirana_varijabla>
  </DomainObject.Predmet.StrankaIDrugiAdressOIB>
  <DomainObject.Predmet.ProtustrankaIDrugiAdressOIB>
    <izvorni_sadrzaj>DALMACIJAVINO d.d. za proizvodnju i promet alkoholnih i bezalkoholnih pića "u stečaju", OIB 07837847925, Obala kneza Domagoja 15, 21000 Split</izvorni_sadrzaj>
    <derivirana_varijabla naziv="DomainObject.Predmet.ProtustrankaIDrugiAdressOIB_1">DALMACIJAVINO d.d. za proizvodnju i promet alkoholnih i bezalkoholnih pića "u stečaju", OIB 07837847925, Obala kneza Domagoja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Perica Mitrović dipl.iur.</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udioniciListNaziv_1">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Perica Mitrović dipl.iur.</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udioniciListNaziv>
  <DomainObject.Predmet.SudioniciListAdressOIB>
    <izvorni_sadrzaj>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Perica Mitrović dipl.iur., OIB 29538074286, Bjelolasička 23,31000 Osijek</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33628117012,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Ivelja Pavičić Nade, Vrbanj 0,21460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Krilava 8,21000 Split</item>
      <item>Gordana Babić, Šulavi bb,21214 Kaštel Lukšić</item>
      <item>Ivan Babić, Doverska 7,21000 Split</item>
      <item>Katica Babić, Zvonimirova 16,21210 Solin</item>
      <item>Jure Bacelj, Novakova 26,21000 Split</item>
      <item>Ana Bačić, Umljanovići bb,22320 Drniš</item>
      <item>Nediljka Bajić, Križanica 7,21000 Split</item>
      <item>Žarka Bakotić, OIB 36917498674, Mosorska Ulica 11 A,21214 Kaštel Gomilica</item>
      <item>Marko Baković, Kroz selo 2,22320 Siverić</item>
      <item>Ivica Ban, Braće Radića 7,21212 Kaštel Sućurac</item>
      <item>Srđanka Banovac, OIB 50974371502, Sikavice - Banovci 5,Parčić</item>
      <item>Božidar Barać, Maslinska 22,21000 Split</item>
      <item>Vedran Barbarić, Šimićeva 8,21000 Split</item>
      <item>Marija Barbir, Vukovarska 175,21000 Split</item>
      <item>Petar Barbir, Vukovarska 175,21000 Split</item>
      <item>Anica Baričević, Put blata bb,21217 Kaštel Novi</item>
      <item>Damira Barišić, OIB 88385690941, Barišići 10,22320 Žitnić</item>
      <item>Ivan Barišić, Kornatska 31,31000 Osijek</item>
      <item>Manda Bašić, Put Majdana 29,21210 Solin</item>
      <item>Aleksandar Bauk, OIB 97860316263, Alojzija Stepinca 16,21000 Split</item>
      <item>Marina Bauk, Stepinčeva 16,21000 Split</item>
      <item>Ivo Bavčević, Šibenska 3,21000 Split</item>
      <item>Nataša Bazina, OIB 67925940620, PUT STRMA 67 (ranije: NEORIĆ, NEORIĆ, 0),21203 Neorić</item>
      <item>Mirjana Begonja, Džale 2,22323 Sedramić</item>
      <item>Jelena Belić, Banski Dolac 627,21465 Jelsa</item>
      <item>Niko Belić, OIB 18977071620, Jelsa 627,21465 Jelsa</item>
      <item>Jagoda Bešker, OIB 29966440390, Gašpini 23,21210 Solin</item>
      <item>Nedo Bešker, Gašpini 23,21210 Solin</item>
      <item>Zorica Bilić, Predraga Bojanića 13,21460 Stari Grad</item>
      <item>Sanja Bilić Pavlinović, Vukovarska 80,21000 Split</item>
      <item>Jela Bilobrk, Stepinčeva 32,21000 Split</item>
      <item>Antun Blažević, Meštrovića šetalište 96,21000 Split</item>
      <item>Hrvoje Blažević, Blaževići bb,22320 Čavoglave</item>
      <item>Damir Bojčić, Kralja Zvonimira 24,22320 Drniš</item>
      <item>Željko Bojčić, P. Preradovića 4,22320 Drniš</item>
      <item>Denis Boljat, Karlovo 46,21214 Kaštel Kambelovac</item>
      <item>Srećko Boras, Put groblja bb,21217 Kaštel Novi</item>
      <item>Robert Borić, OIB 38057391892, Mosećka 56,21000 Split</item>
      <item>Goran Bosančić, OIB 33007404175, Ulica Braski Dolac 40,21212 Kaštel Sućurac</item>
      <item>Pava Botić, OIB 34296544282, Kosorova 7,22300 Knin</item>
      <item>Ljuba Božanić, Dobrilina 11,21000 Split</item>
      <item>Anka Božić, Šibenksa 9,21000 Split</item>
      <item>Anica Božić-Bakušić, Katalinića prilaz 5,21000 Split</item>
      <item>Ivica Bratić, Neorić bb,21203 Neorić</item>
      <item>Nikša Bratić, OIB 49290967945, Put Svete Mande 18,21000 Split</item>
      <item>Vencislav Brizić, OIB 29265973045, Ulica Kralja Zvonimira 56,21460 Stari Grad</item>
      <item>Zlata Brizić, OIB 73389614517, Ulica Kralja Zvonimira 56,21460 Stari Grad</item>
      <item>Mate Brstilo, Krešimirova 25,21311 Žrnovnica</item>
      <item>Zora Budimir, Cesta Domovinskog rata 36,22300 Knin</item>
      <item>Miranda Budiša, OIB 35557811513, Ulica Kralja Zvonimira 18,22320 Drniš</item>
      <item>Nediljko Bugarin, Doverska 7,21000 Split</item>
      <item>Željka Vučemilović Šimunović, Skradinska 7,21000 Split</item>
      <item>Gordana Buljević, OIB 32937631192, Trondheimska 10,21000 Split</item>
      <item>Marina Burić, Mirlović Zagora,22323 Unešić</item>
      <item>Mario Buzov, Cerje 85,22320 Mirlović Polje</item>
      <item>Đuro Caratan, Stara zavala 58,21465 Jelsa</item>
      <item>Toni Caratan, Stara Zavala 58,21465 Jelsa</item>
      <item>Boris Carić, OIB 46466426123, IVAN DOLAC 179 (ranije: IVAN DOLAC, IVAN DOLAC, 0),21465 Ivan Dolac</item>
      <item>Paulo Carić, OIB 15402538356, SVIRČE 145 (ranije: SVIRČE, SVIRČE, 0),21460 Svirče</item>
      <item>Dinka Cazareo, Marina Šabića 4,21460 Stari Grad</item>
      <item>Nevenka Cukrov, Domovinskog rata 6,21210 Solin</item>
      <item>Dijana Czwik, OIB 09675579569, Matoševa Ulica 96,21210 Solin</item>
      <item>Vinka Čavala, Krešimirova bb,21214 Kaštel Gomilica</item>
      <item>Silva Černak-Lojić, Kralja Zvonimira 18,22320 Drniš</item>
      <item>Diana Čović, Duće-Glavica,21310 Omiš</item>
      <item>Ante Čulo, Hrvatskih knezova bb,21214 Kaštel Gomilica</item>
      <item>Blaž Ćapin, Odakova 9,21000 Split</item>
      <item>Filip Delać, OIB 82167098700, Grge Novaka 6,22300 Knin</item>
      <item>Ankica Delić, Kaštelanska cesta 42,21212 Kaštel Sućurac</item>
      <item>Marko Delić, Gašpini 108,21210 Solin</item>
      <item>Nediljka Delić, Donji Muć bb,21203 Donji Muć</item>
      <item>Gordana Didak, OIB 78878339902, Kroz Smrdečac 5,21000 Split</item>
      <item>Mili Divić, OIB 35555990248, Radobiljska Cesta 12,21250 Katuni</item>
      <item>Ljiljana Dragan, Šimićeva 54,21000 Split</item>
      <item>Milka Drlje, Kitožer 9,21311 Stobreč</item>
      <item>Mate Drmić, Put Plokita 40,21000 Split</item>
      <item>Jozo Družianić, OIB 63604163211, Pujanke 15,21000 Split</item>
      <item>Stanko Duvančić, OIB 41476060687, Duvančići 9,22320 Razvođe</item>
      <item>Damir Duvnjak, Križine 15A,21000 Split</item>
      <item>Nives Džanko, OIB 90598357164, Ulica Fra Pavla Melade 24 A,21217 Kaštel Štafilić</item>
      <item>Ante Đurđević, OIB 72594587030, Jadranska 12,21400 Supetar</item>
      <item>Ljubica Elez, Donji Moseć 14,22320 Moseć</item>
      <item>Ankica Ezgeta, Kaštelanska cesta 12,21217 Kaštel Stari</item>
      <item>Lenka Franić, OIB 62951288048, Sedam Kaštela 6,21000 Split</item>
      <item>Ivica Gabelić, OIB 70468304794, Vrboska 387,21465 Vrboska</item>
      <item>Marija Galešić, Neorić 61,21203 Neorić</item>
      <item>Petar Galić, Težački put 40,21000 Split</item>
      <item>Silvana Galić, OIB 02726524452, Trondheimska 5,21000 Split</item>
      <item>Kazimir Garić, OIB 83662319172, Ulica Matija Ivanića 35,21460 Stari Grad</item>
      <item>Vencel Gašpar, Hercegovačka 24,21000 Split</item>
      <item>Vinko Gašpar, Sinjska 9,21000 Split</item>
      <item>Ana Goreta, Put željezničke stanice,22320 Drniš</item>
      <item>Zorka Goreta, Donje Gorete 21,22320 Drniš</item>
      <item>Josip Gotovac, Vukovarska 113,21000 Split</item>
      <item>Vjekoslav Grbčić, Gajeva 11A,21000 Split</item>
      <item>Divna Grbeša, OIB 74813693236, FRANKOPANSKA ULICA 20 (ranije: SOLIN, FRANKOPANSKA ULICA, 60),21210 Solin</item>
      <item>Ana Grubišić, Put Sirobuje 10,21311 Stobreč</item>
      <item>Gordana Grubišić, Braće Radića 3,21210 Solin</item>
      <item>Nikola Grubišić, Kralja Zvonimira 37,22320 Drniš</item>
      <item>Sanja Grubišić, Kralja Zvonimira 16,22320 Drniš</item>
      <item>Antonio Gudelj, Put Dragovoda 17,21000 Split</item>
      <item>Kata Gugić, Sarajevska 42,21000 Split</item>
      <item>Mirjana Gugić, Luke Botića 6,21210 Solin</item>
      <item>Ivica Hajder, Cigići 1,22320 Otavice</item>
      <item>Željko Hajder, OIB 70330715284, Cigići 1,22320 Otavice</item>
      <item>Silvana Hajduk, OIB 33507058945, Varoš 1,21231 Klis</item>
      <item>Tomislav Herceg, Sinjska 46,22300 Knin</item>
      <item>Mira Ikica, OIB 11849010850, Vlaka Vi 2,22303 Oklaj</item>
      <item>Franjo Ivčević, Sv. Petra od Klob. 1,21217 Kaštel Novi</item>
      <item>Jelena Ivčević, OIB 74901888496, Ulica Sv. Petra Od Klobuka 16,21217 Kaštel Novi</item>
      <item>Damir Jakus, Stepinčeva 67,21000 Split</item>
      <item>Gospova Jakus, OIB 04209324873, Poljička Cesta 84,Poljica</item>
      <item>Marica Jakus, OIB 74750176046, PUT MAJDANA 31 (ranije: SOLIN, PUT MAJDANA, 31),21231 Klis</item>
      <item>Petar Jakus, Put Majdana 31,21210 Solin</item>
      <item>Marko Janković, Bisko bb,21232 Bisko</item>
      <item>Matija Jeličić, Vinkovačka 5,21000 Split</item>
      <item>Ante Jeličić, Trondheimska 7,21000 Split</item>
      <item>Marija Jocić, K. Ćipika 9,21217 Kaštel Stari</item>
      <item>Ante Jolić, Jolići 2,22320 Gradac</item>
      <item>Marica Jukić, Perivoj A. Roje 5,21000 Split</item>
      <item>Marko Jukić, Perivoj Ane Roje 5,21000 Split</item>
      <item>Renata Jukić, Put Župića 29,21230 Sinj</item>
      <item>Jadranka Jurić, Bufaline II 29,21217 Kaštel Novi</item>
      <item>Marija Jurić, Put Kruševika bb,21214 Kaštel Kambelovac</item>
      <item>Ankica Kainić, OIB 80409745726, Prominski Put 11,22300 Knin</item>
      <item>Jelena Kalinić, Ivana Raosa 15,21000 Split</item>
      <item>Petar Kalinić, Mosećka 114,21000 Split</item>
      <item>Anamarija Kalinić Radović, Vukovarska 57,21000 Split</item>
      <item>Stipan Kamber, Sesartići 20,21210 Solin</item>
      <item>Đuro Kapoši, Južno predgrađe 51,31000 Osijek</item>
      <item>Željko Karin, Zgon 80,21210 Solin</item>
      <item>Marijana Karin Prnjak, Zgon 80,21210 Solin</item>
      <item>Neda Kasalo, Kaštelanska cesta 1,21214 Kaštel Kambelovac</item>
      <item>Zvonimir Kasalo, Kaštelanska cesta 1,21214 Kaštel Kambelovac</item>
      <item>Suzana Kašić, Kralja Zvonimira 47,22320 Drniš</item>
      <item>Ivana Katalinić, Renka Šperca 11,21310 Omiš</item>
      <item>Josip Katušić, Luke Botića 11,21210 Solin</item>
      <item>Ljiljana Kegalj, OIB 44567225674, Istarska 5,21000 Split</item>
      <item>Ante Kekez, Dubrovačka 35,21000 Split</item>
      <item>Ivanko Kekez, OIB 69257203171, Sukoišanska 29,21000 Split</item>
      <item>Petrica Kekez, OIB 01138031201, Dubrovačka 35,21000 Split</item>
      <item>Boško Kevo, Stipe Pensa 5,21217 Kaštel Štafilić</item>
      <item>Antiša Kliškinić, OIB 54591476829, Ulica Petra Krešimira Iv 108,21210 Solin</item>
      <item>Veljko Knezović, OIB 29953576092, Zagrebačka 6,21311 Stobreč</item>
      <item>Stjepan Kokeza, Pribude bb,21206 Pribude</item>
      <item>Petar Kolega, Put Mira 2,21210 Solin</item>
      <item>Daniela Kovač, Cesta dr. Franje Tuđmana 238a,21212 Kaštel Sućurac</item>
      <item>Željka Kovač, Mažuranićevo šetalište 26,21000 Split</item>
      <item>Ivan Kraljić, Neorić bb,21203 Neorić</item>
      <item>Inga Krnjaić, OIB 00968558935, Požeška 6,21000 Split</item>
      <item>Anka Krstić, Odeska 19,21000 Split</item>
      <item>Ivan Kundid, Gradišćanskih Hrvata 1,21000 Split</item>
      <item>Ivana Kundid, Dinarska 11,21000 Split</item>
      <item>Ružica Kundid, Dinarska 11,21000 Split</item>
      <item>Deni Kuvačić, OIB 86909984538, Mažuranićevo Šetalište 10 B,21000 Split</item>
      <item>Anka Landikušić, OIB 18023655586, Gradac 19 A,21311 Podstrana</item>
      <item>Ivan Lasić, Konjsko bb,21231 Konjsko</item>
      <item>Dražen Lazić, Šime Ljubića 9,21000 Split</item>
      <item>Nenad Leskur, OIB 79369933858, Ulica Stjepana Radića 14,21210 Solin</item>
      <item>Ivana Lilić, OIB 24212828078, Put Brodarice 7,21000 Split</item>
      <item>Ivo Lipanović, M. Getaldića 31,21000 Split</item>
      <item>Marko Lojić, Lojići 1,22320 Drniš</item>
      <item>Mile Lovrić, Fra Grge Martića 41,21000 Split</item>
      <item>Ana Lovrinčević, Vrh Visoke 121,21000 Split</item>
      <item>Dejan Lukavac, OIB 85205650926, Ćirići 3,22320 Tepljuh</item>
      <item>Nela Madžar, OIB 92085359240, Poljička 2,21311 Podstrana</item>
      <item>Alenka Malinić, OIB 44061509536, Pujanke 79,21000 Split</item>
      <item>Pavao Marasović, Neorić bb,21203 Neorić</item>
      <item>Anto Marijan, OIB 32989170521, Ulica Mate Lovraka 2,10410 Velika Gorica</item>
      <item>Cvita Marijanović, OIB 33573858243, Marjanovići Iznad Crkve 11,22320 Gradac</item>
      <item>Dobrinka Marijanović, OIB 03673706981, Put Smokovika 35,21000 Split</item>
      <item>Tomislav Marijanović, Put Smokovika 35,21000 Split</item>
      <item>Jasna Marin, Petra Svačića 99,22320 Drniš</item>
      <item>Marina Marin, Trbounje bb,22320 Drniš</item>
      <item>Željko Marinac, Varaždinska 3,21000 Split</item>
      <item>Božidar Marinković, Dosud 9,21000 Split</item>
      <item>Jakov Mateta, OIB 14390943845, ULICA KORIOLANA ĆIPIKA 10 (ranije: KAŠTEL STARI, ULICA KARIOLANA ČIPIKA, 10),21217 Kaštel Stari</item>
      <item>Ivan Matić, Kopilica 33,21000 Split</item>
      <item>Ružica Matić, Trbounje bb,22320 Trbounje</item>
      <item>Slavko Matić, I. Aljinovića 11,21311 Žrnovnica</item>
      <item>Željko Matić, Raška 12,22320 Drniš</item>
      <item>Marija Matković, Šižgorićeva 20,21000 Split</item>
      <item>Ivan Melvan, Luke Botića 7,21217 Kaštel Novi</item>
      <item>Nikola Midenjak, OIB 88248589366, Ulica 142. Brigade 16,22320 Siverić</item>
      <item>Pere Mihanović, OIB 49545684243, Radičinka 12,21311 Žrnovnica</item>
      <item>Ana Mikulić, Čavoglave bb,22320 Drniš</item>
      <item>Mate Mikulić, Pauk 11,22320 Čavoglave</item>
      <item>Ivan Milaković, Strmoševica 3,21222 Marina</item>
      <item>Ivan Milanović, Terzićeva 17,21000 Split</item>
      <item>Zorka Miletić, Kliški put 4,21210 Solin</item>
      <item>Milan Miljuš, Kranjčevićeva 35,21000 Split</item>
      <item>Đorđe Mirčetić, Pokvasica 2,22320 Miočić</item>
      <item>Tonči Mišković, OIB 74628173475, Jelsa 667,21465 Jelsa</item>
      <item>Ana Moro, Vukovarska 80,21000 Split</item>
      <item>Slavko Moro, Crivac 62P,21203 Crivac</item>
      <item>Tomi Moscatello, OIB 28508820612, Ploča 17, Dol,21460 Stari Grad</item>
      <item>Marija Munitić, Mažuranićevo šetalište 48,21000 Split</item>
      <item>Ljubomir Muslim, OIB 17589644925, Imotska 60,21000 Split</item>
      <item>Mijo Nožina, Prgomet bb,21201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K. Čipika 9,21217 Kaštel Stari</item>
      <item>Asija Papić, OIB 36844611036, Dr. Ante Starčevića 55,21220 Trogir</item>
      <item>Mijo Papić, Getaldićeva 5,21000 Split</item>
      <item>Tereza Papić, M. Getaldićeva 5,21000 Split</item>
      <item>Rajko Parać, Ružić bb,22320 Ružić</item>
      <item>Tatjana Parać, OIB 45662446398, Vrlička 43,21000 Split</item>
      <item>Đurđica Parat, Boksitno naselje 15,22320 Drniš</item>
      <item>Ivan Pastuović, Pastuovića 3,22320 Ružić</item>
      <item>Jurica Pavela, OIB 06763759506, Poljana Kneza Trpimira 6,21000 Split</item>
      <item>Roki Pavičić, OIB 01089958101, Drugi Donji Dvori 6,21460 Stari Grad</item>
      <item>Ivan Pažanin, Biokovska 6,21000 Split</item>
      <item>Luka Peko, OIB 89771272445, Terzićeva 5,21000 Split</item>
      <item>Neda Penga, OIB 76197116887, Sv.lovre 23,21311 Stobreč</item>
      <item>Ante Perko, Don Petra Peroša 5,21210 Mravince</item>
      <item>Ivana Perko, Don Petra Peroša 5,21210 Mravince</item>
      <item>Gordana Perković, Vukovarska 43,21000 Split</item>
      <item>Marica Perković, Perkovići 15,22320 Kljake</item>
      <item>Nediljko Perković, Vukovarska 43,21000 Split</item>
      <item>Nila Peroš, OIB 48544328267, Terzićeva 3,21000 Split</item>
      <item>Dragica Peša, Jeretova 7,21000 Split</item>
      <item>Iris Peša, OIB 06010961010, Rikarda Katalinića Jeretova 7,21000 Split</item>
      <item>Nikša Petrić, Kod sv. Stjepana 53,21450 Hvar</item>
      <item>Matko Pezo, OIB 51619560640, Hercegovačka 30,21000 Split</item>
      <item>Zlatko Piperković, OIB 91173398058, Dinka Šimunovića 17,21000 Split</item>
      <item>Joško Pivac, Varaždinska 43,21000 Split</item>
      <item>Luka Pjevac,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J. Palmotića 2,21000 Split</item>
      <item>Milanka Pranić, OIB 03263396290, Mosećka Ulica 4,22320 Drniš</item>
      <item>Miroslav Primorac, OIB 42998076332, I. Paštrića Poljičanina 19,21311 Podstrana</item>
      <item>Iva Punda, Bistrička 29,21204 Kotlenice</item>
      <item>Drago Radić, Na rudini 3,20207 Čibača</item>
      <item>Mladen Radmilović, Gorička 4,21000 Split</item>
      <item>Petar Radonić, Burkovo 98,21465 Jelsa</item>
      <item>Jagoda Radošević, Vrh Lučca 35,21000 Split</item>
      <item>Ante Rajčić, Velebitska 97,21000 Split</item>
      <item>Marko Ralica, Benkovačka 3,21000 Split</item>
      <item>Ivan Raos, Mandićeva 66,21311 Stobreč</item>
      <item>Zdenka Razlog, OIB 03030085275, Kod Pošte 33,22320 Siverić</item>
      <item>Mila Rebić, Marka M. 20A,21210 Mravince</item>
      <item>Marija Reljanović, Otavice 30,22320 Otavice</item>
      <item>Mara Režić, Kliški put bb,21210 Solin</item>
      <item>Marija Rizvan, Bilice 12,21000 Split</item>
      <item>Anđelko Rogulj, Gomile 38,21217 Kaštel Stari</item>
      <item>Berislava Roša, OIB 03031267329, Zvonimirova 29 B,22300 Knin</item>
      <item>Sofija Ruić, OIB 32252086462, Getaldićeva 19,21000 Split</item>
      <item>Ana Runjić, Hrvatskih vitezova 46,21000 Split</item>
      <item>Gordan Ruščić, OIB 53119078542, Putaljski put bb,21212 Kaštel Sućurac</item>
      <item>Sanja Ružić, Šižgorićeva 7,21000 Split</item>
      <item>Svjetlana Samac, OIB 00231948560, Samci 14,22320 Brištane</item>
      <item>Miljenko Samardžić, OIB 48154982931, Šižegorićeva 20,21000 Split</item>
      <item>Dinka Sanseović, OIB 27313861620, KUNIČIĆA DVOR 4 (ranije: DOL, DOL, 0),Dol</item>
      <item>Ante Sarić, Neorić bb,21203 Neorić</item>
      <item>Ivan Sarić, Neorić bb,21203 Neorić</item>
      <item>Marija Sedlar, Ostravska 1,21000 Split</item>
      <item>Ljubica Sekelez, OIB 37811046307, Mitnička 1,21000 Split</item>
      <item>Kristina Serdarević, OIB 96208368856, Put Jokića-kalčina 8,21203 Neorić</item>
      <item>Aleksandra Sever-Muhar, Karamanova 7,21000 Split</item>
      <item>Boško Sikavica, Kričke bb,22320 Ružić</item>
      <item>Snježana Sikavica, Domovinskog rata 12,21210 Solin</item>
      <item>Dragan Simić, Sarajevska 76,21000 Split</item>
      <item>Tanja Sinovčić, OIB 15724160128, Trondheimska 10,21000 Split</item>
      <item>Ljiljana Sirić, OIB 13682411690, Put Vele Meje 10,21212 Kaštel Sućurac</item>
      <item>Dijana Skelin, Vručine II 12,21217 Kaštel Novi</item>
      <item>Kata Sočo, Neorić bb,21203 Neorić</item>
      <item>Marija Stančić, Petra Krešimira IV 10,21460 Stari Grad</item>
      <item>Đani Stanić, OIB 01952579328, Matoševa Ulica 131,21210 Solin</item>
      <item>Danica Stipinović, Kneza Trpimira 101,21212 Kaštel Sućurac</item>
      <item>Milorad Stojsavljević, Šimićeva 58,21000 Split</item>
      <item>Petar Strinić, Velebitska 93,21000 Split</item>
      <item>Luca Strunje, Kralja Tomislava 18,22300 Knin</item>
      <item>Slavka Svalina, OIB 20916812996, Crivac bb,21203 Crivac</item>
      <item>Marijan Šamija, Trstenik 2,21000 Split</item>
      <item>Marinka Šamija, OIB 26187211202, Vrgoračka 8,22300 Knin</item>
      <item>Katica Šeparović,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Ivaniševićeva 45,21000 Split</item>
      <item>Vesna Šunjić, Šimićeva 14,21000 Split</item>
      <item>Ljubica Tarle, OIB 28166909018, Tarle 12,22320 Velušić</item>
      <item>Nada Teklić, OIB 80645998554, Zgon 80,21210 Solin</item>
      <item>Lada Terzić, OIB 31496851195, Puntarska 5,21000 Split</item>
      <item>Ivan Tomić, Velebitska 91,21000 Split</item>
      <item>Ivan Topić, Obala kneza Branimira 1,21000 Split</item>
      <item>Jelica Topić, OIB 84009834780, Mosećka 50A,21000 Split</item>
      <item>Tvrtko Topić, OIB 15832739048, Ulica 142. Brigade 37 A,22320 Siverić</item>
      <item>Anđelka Torlak, Radunica 29,21000 Split</item>
      <item>Ivan Torlak, Radunica 29,21000 Split</item>
      <item>Marko Torlak, Kljaci bb,22320 Kljake</item>
      <item>Damir Tot, Šimićeva 12,21000 Split</item>
      <item>Anka Treskavica, OIB 89998355619, Dubrovačka 35,21000 Split</item>
      <item>Anka Tukić, Šime Ljubića 13,21000 Split</item>
      <item>Nediljko Ugrin, OIB 61713318858, Sv. Ivana 33,21311 Donje Sitno</item>
      <item>Marinko Uvodić, OIB 86857726322, Zgon 32,21210 Solin</item>
      <item>Nedjeljka Uvodić, Vinkovačka 51,21000 Split</item>
      <item>Marko Validžić, Ružić bb,22320 Ružić</item>
      <item>Ivanka Varnica, Imotska 69,21000 Split</item>
      <item>Milica Varvodić, Kozjačka 24,21210 Solin</item>
      <item>Kristina Velić, Papandopulova 11,21000 Split</item>
      <item>Ljiljana Vesković, OIB 43910221929, Fausta Vrančića 8,21000 Split</item>
      <item>Milka Veštić, OIB 06357620254, Čavale 11,22323 Sedramić</item>
      <item>Ante Vidan, Gundulićeva 44,21000 Split</item>
      <item>Marko Vidović, Ružić bb,22320 Gradac</item>
      <item>Matko Vidović, Gradac bb,22320 Gradac</item>
      <item>Nevenka Vidović, Gradac bb,22320 Gradac</item>
      <item>Ankica Vilibić, OIB 41935131740, Marina Getaldića 33,21000 Split</item>
      <item>Anđelko Vilić, OIB 46303939151, RADOBILJSKA CESTA 41 (ranije: KREŠEVO, KREŠEVO, 24),21250 Kreševo</item>
      <item>Normela Visković, OIB 93848978885, Jelsa 1005,21465 Jelsa</item>
      <item>Tonči Visković, Pelinje 1005,21465 Jelsa</item>
      <item>Marica Vlaić, Mira Tilića 12,22320 Drniš</item>
      <item>Dubravka Vlainić, Strossmayerovo Šetalište 357,21465 Jelsa</item>
      <item>Ivo Vodanović, Pavičića dvori 11,21460 Stari Grad</item>
      <item>Josip Vogleš, Kaštelanska cesta 8,21214 Kaštel Kambelovac</item>
      <item>Vinko Vranković, OIB 28469423878, JELSA 129 (ranije: JELSA, JELSA, 0),21465 Jelsa</item>
      <item>Ivan Vrdoljak, Donji Muč bb,21203 Donji Muć</item>
      <item>Mirjana Vrdoljak, Put Kule 12,21210 Solin</item>
      <item>Marija Vrgoč, Velebitska 34,21000 Split</item>
      <item>Bože Vuco, Starčevićeva 10,21212 Kaštel Sućurac</item>
      <item>Mirjana Vučković, Ruđera Boškovića 23,21000 Split</item>
      <item>Višnja Vučković, Uvala Luka 18,22202 Dvornica</item>
      <item>Ivan Vugdelija, Put Groblja bb,21217 Kaštel Štafilić</item>
      <item>Dubravka Vukas, OIB 08519715626, Markov Put 8,21000 Split</item>
      <item>Anđelka Vukičević, Badanj bb,22320 Drniš</item>
      <item>Zora Vuković, Plitvička 1A,21000 Split</item>
      <item>Ivan Vukušić, Dobrilina 6,21000 Split</item>
      <item>Jadran Vukušić, OIB 16315354223, Put Sv. Klementa 19,21311 Gornje Sitno</item>
      <item>Nevenka Vukušić, Cerje 2,22320 Mirlović Polje</item>
      <item>Vjera Vukušić, Kralja Petra Krešimira IV 8,22320 Drniš</item>
      <item>Zvonimir Vukušić, Vinodolska 10,21000 Split</item>
      <item>Nevenka Vuleta, Markov put 33,21311 Stobreč</item>
      <item>Vinka Zekić,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M. Čačića 3,22300 Knin</item>
      <item>Davorka Živković, Živkovići 12,22320 Badanj</item>
      <item>Ivica Živković, Badanj bb,22320 Badanj</item>
      <item>Ivo Živković, A. Starčevića 51,21210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 Kneza Mislava 9,21311 Podstrana</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zvorni_sadrzaj>
    <derivirana_varijabla naziv="DomainObject.Predmet.SudioniciListAdressOIB_1">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Perica Mitrović dipl.iur., OIB 29538074286, Bjelolasička 23,31000 Osijek</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33628117012,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Ivelja Pavičić Nade, Vrbanj 0,21460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Krilava 8,21000 Split</item>
      <item>Gordana Babić, Šulavi bb,21214 Kaštel Lukšić</item>
      <item>Ivan Babić, Doverska 7,21000 Split</item>
      <item>Katica Babić, Zvonimirova 16,21210 Solin</item>
      <item>Jure Bacelj, Novakova 26,21000 Split</item>
      <item>Ana Bačić, Umljanovići bb,22320 Drniš</item>
      <item>Nediljka Bajić, Križanica 7,21000 Split</item>
      <item>Žarka Bakotić, OIB 36917498674, Mosorska Ulica 11 A,21214 Kaštel Gomilica</item>
      <item>Marko Baković, Kroz selo 2,22320 Siverić</item>
      <item>Ivica Ban, Braće Radića 7,21212 Kaštel Sućurac</item>
      <item>Srđanka Banovac, OIB 50974371502, Sikavice - Banovci 5,Parčić</item>
      <item>Božidar Barać, Maslinska 22,21000 Split</item>
      <item>Vedran Barbarić, Šimićeva 8,21000 Split</item>
      <item>Marija Barbir, Vukovarska 175,21000 Split</item>
      <item>Petar Barbir, Vukovarska 175,21000 Split</item>
      <item>Anica Baričević, Put blata bb,21217 Kaštel Novi</item>
      <item>Damira Barišić, OIB 88385690941, Barišići 10,22320 Žitnić</item>
      <item>Ivan Barišić, Kornatska 31,31000 Osijek</item>
      <item>Manda Bašić, Put Majdana 29,21210 Solin</item>
      <item>Aleksandar Bauk, OIB 97860316263, Alojzija Stepinca 16,21000 Split</item>
      <item>Marina Bauk, Stepinčeva 16,21000 Split</item>
      <item>Ivo Bavčević, Šibenska 3,21000 Split</item>
      <item>Nataša Bazina, OIB 67925940620, PUT STRMA 67 (ranije: NEORIĆ, NEORIĆ, 0),21203 Neorić</item>
      <item>Mirjana Begonja, Džale 2,22323 Sedramić</item>
      <item>Jelena Belić, Banski Dolac 627,21465 Jelsa</item>
      <item>Niko Belić, OIB 18977071620, Jelsa 627,21465 Jelsa</item>
      <item>Jagoda Bešker, OIB 29966440390, Gašpini 23,21210 Solin</item>
      <item>Nedo Bešker, Gašpini 23,21210 Solin</item>
      <item>Zorica Bilić, Predraga Bojanića 13,21460 Stari Grad</item>
      <item>Sanja Bilić Pavlinović, Vukovarska 80,21000 Split</item>
      <item>Jela Bilobrk, Stepinčeva 32,21000 Split</item>
      <item>Antun Blažević, Meštrovića šetalište 96,21000 Split</item>
      <item>Hrvoje Blažević, Blaževići bb,22320 Čavoglave</item>
      <item>Damir Bojčić, Kralja Zvonimira 24,22320 Drniš</item>
      <item>Željko Bojčić, P. Preradovića 4,22320 Drniš</item>
      <item>Denis Boljat, Karlovo 46,21214 Kaštel Kambelovac</item>
      <item>Srećko Boras, Put groblja bb,21217 Kaštel Novi</item>
      <item>Robert Borić, OIB 38057391892, Mosećka 56,21000 Split</item>
      <item>Goran Bosančić, OIB 33007404175, Ulica Braski Dolac 40,21212 Kaštel Sućurac</item>
      <item>Pava Botić, OIB 34296544282, Kosorova 7,22300 Knin</item>
      <item>Ljuba Božanić, Dobrilina 11,21000 Split</item>
      <item>Anka Božić, Šibenksa 9,21000 Split</item>
      <item>Anica Božić-Bakušić, Katalinića prilaz 5,21000 Split</item>
      <item>Ivica Bratić, Neorić bb,21203 Neorić</item>
      <item>Nikša Bratić, OIB 49290967945, Put Svete Mande 18,21000 Split</item>
      <item>Vencislav Brizić, OIB 29265973045, Ulica Kralja Zvonimira 56,21460 Stari Grad</item>
      <item>Zlata Brizić, OIB 73389614517, Ulica Kralja Zvonimira 56,21460 Stari Grad</item>
      <item>Mate Brstilo, Krešimirova 25,21311 Žrnovnica</item>
      <item>Zora Budimir, Cesta Domovinskog rata 36,22300 Knin</item>
      <item>Miranda Budiša, OIB 35557811513, Ulica Kralja Zvonimira 18,22320 Drniš</item>
      <item>Nediljko Bugarin, Doverska 7,21000 Split</item>
      <item>Željka Vučemilović Šimunović, Skradinska 7,21000 Split</item>
      <item>Gordana Buljević, OIB 32937631192, Trondheimska 10,21000 Split</item>
      <item>Marina Burić, Mirlović Zagora,22323 Unešić</item>
      <item>Mario Buzov, Cerje 85,22320 Mirlović Polje</item>
      <item>Đuro Caratan, Stara zavala 58,21465 Jelsa</item>
      <item>Toni Caratan, Stara Zavala 58,21465 Jelsa</item>
      <item>Boris Carić, OIB 46466426123, IVAN DOLAC 179 (ranije: IVAN DOLAC, IVAN DOLAC, 0),21465 Ivan Dolac</item>
      <item>Paulo Carić, OIB 15402538356, SVIRČE 145 (ranije: SVIRČE, SVIRČE, 0),21460 Svirče</item>
      <item>Dinka Cazareo, Marina Šabića 4,21460 Stari Grad</item>
      <item>Nevenka Cukrov, Domovinskog rata 6,21210 Solin</item>
      <item>Dijana Czwik, OIB 09675579569, Matoševa Ulica 96,21210 Solin</item>
      <item>Vinka Čavala, Krešimirova bb,21214 Kaštel Gomilica</item>
      <item>Silva Černak-Lojić, Kralja Zvonimira 18,22320 Drniš</item>
      <item>Diana Čović, Duće-Glavica,21310 Omiš</item>
      <item>Ante Čulo, Hrvatskih knezova bb,21214 Kaštel Gomilica</item>
      <item>Blaž Ćapin, Odakova 9,21000 Split</item>
      <item>Filip Delać, OIB 82167098700, Grge Novaka 6,22300 Knin</item>
      <item>Ankica Delić, Kaštelanska cesta 42,21212 Kaštel Sućurac</item>
      <item>Marko Delić, Gašpini 108,21210 Solin</item>
      <item>Nediljka Delić, Donji Muć bb,21203 Donji Muć</item>
      <item>Gordana Didak, OIB 78878339902, Kroz Smrdečac 5,21000 Split</item>
      <item>Mili Divić, OIB 35555990248, Radobiljska Cesta 12,21250 Katuni</item>
      <item>Ljiljana Dragan, Šimićeva 54,21000 Split</item>
      <item>Milka Drlje, Kitožer 9,21311 Stobreč</item>
      <item>Mate Drmić, Put Plokita 40,21000 Split</item>
      <item>Jozo Družianić, OIB 63604163211, Pujanke 15,21000 Split</item>
      <item>Stanko Duvančić, OIB 41476060687, Duvančići 9,22320 Razvođe</item>
      <item>Damir Duvnjak, Križine 15A,21000 Split</item>
      <item>Nives Džanko, OIB 90598357164, Ulica Fra Pavla Melade 24 A,21217 Kaštel Štafilić</item>
      <item>Ante Đurđević, OIB 72594587030, Jadranska 12,21400 Supetar</item>
      <item>Ljubica Elez, Donji Moseć 14,22320 Moseć</item>
      <item>Ankica Ezgeta, Kaštelanska cesta 12,21217 Kaštel Stari</item>
      <item>Lenka Franić, OIB 62951288048, Sedam Kaštela 6,21000 Split</item>
      <item>Ivica Gabelić, OIB 70468304794, Vrboska 387,21465 Vrboska</item>
      <item>Marija Galešić, Neorić 61,21203 Neorić</item>
      <item>Petar Galić, Težački put 40,21000 Split</item>
      <item>Silvana Galić, OIB 02726524452, Trondheimska 5,21000 Split</item>
      <item>Kazimir Garić, OIB 83662319172, Ulica Matija Ivanića 35,21460 Stari Grad</item>
      <item>Vencel Gašpar, Hercegovačka 24,21000 Split</item>
      <item>Vinko Gašpar, Sinjska 9,21000 Split</item>
      <item>Ana Goreta, Put željezničke stanice,22320 Drniš</item>
      <item>Zorka Goreta, Donje Gorete 21,22320 Drniš</item>
      <item>Josip Gotovac, Vukovarska 113,21000 Split</item>
      <item>Vjekoslav Grbčić, Gajeva 11A,21000 Split</item>
      <item>Divna Grbeša, OIB 74813693236, FRANKOPANSKA ULICA 20 (ranije: SOLIN, FRANKOPANSKA ULICA, 60),21210 Solin</item>
      <item>Ana Grubišić, Put Sirobuje 10,21311 Stobreč</item>
      <item>Gordana Grubišić, Braće Radića 3,21210 Solin</item>
      <item>Nikola Grubišić, Kralja Zvonimira 37,22320 Drniš</item>
      <item>Sanja Grubišić, Kralja Zvonimira 16,22320 Drniš</item>
      <item>Antonio Gudelj, Put Dragovoda 17,21000 Split</item>
      <item>Kata Gugić, Sarajevska 42,21000 Split</item>
      <item>Mirjana Gugić, Luke Botića 6,21210 Solin</item>
      <item>Ivica Hajder, Cigići 1,22320 Otavice</item>
      <item>Željko Hajder, OIB 70330715284, Cigići 1,22320 Otavice</item>
      <item>Silvana Hajduk, OIB 33507058945, Varoš 1,21231 Klis</item>
      <item>Tomislav Herceg, Sinjska 46,22300 Knin</item>
      <item>Mira Ikica, OIB 11849010850, Vlaka Vi 2,22303 Oklaj</item>
      <item>Franjo Ivčević, Sv. Petra od Klob. 1,21217 Kaštel Novi</item>
      <item>Jelena Ivčević, OIB 74901888496, Ulica Sv. Petra Od Klobuka 16,21217 Kaštel Novi</item>
      <item>Damir Jakus, Stepinčeva 67,21000 Split</item>
      <item>Gospova Jakus, OIB 04209324873, Poljička Cesta 84,Poljica</item>
      <item>Marica Jakus, OIB 74750176046, PUT MAJDANA 31 (ranije: SOLIN, PUT MAJDANA, 31),21231 Klis</item>
      <item>Petar Jakus, Put Majdana 31,21210 Solin</item>
      <item>Marko Janković, Bisko bb,21232 Bisko</item>
      <item>Matija Jeličić, Vinkovačka 5,21000 Split</item>
      <item>Ante Jeličić, Trondheimska 7,21000 Split</item>
      <item>Marija Jocić, K. Ćipika 9,21217 Kaštel Stari</item>
      <item>Ante Jolić, Jolići 2,22320 Gradac</item>
      <item>Marica Jukić, Perivoj A. Roje 5,21000 Split</item>
      <item>Marko Jukić, Perivoj Ane Roje 5,21000 Split</item>
      <item>Renata Jukić, Put Župića 29,21230 Sinj</item>
      <item>Jadranka Jurić, Bufaline II 29,21217 Kaštel Novi</item>
      <item>Marija Jurić, Put Kruševika bb,21214 Kaštel Kambelovac</item>
      <item>Ankica Kainić, OIB 80409745726, Prominski Put 11,22300 Knin</item>
      <item>Jelena Kalinić, Ivana Raosa 15,21000 Split</item>
      <item>Petar Kalinić, Mosećka 114,21000 Split</item>
      <item>Anamarija Kalinić Radović, Vukovarska 57,21000 Split</item>
      <item>Stipan Kamber, Sesartići 20,21210 Solin</item>
      <item>Đuro Kapoši, Južno predgrađe 51,31000 Osijek</item>
      <item>Željko Karin, Zgon 80,21210 Solin</item>
      <item>Marijana Karin Prnjak, Zgon 80,21210 Solin</item>
      <item>Neda Kasalo, Kaštelanska cesta 1,21214 Kaštel Kambelovac</item>
      <item>Zvonimir Kasalo, Kaštelanska cesta 1,21214 Kaštel Kambelovac</item>
      <item>Suzana Kašić, Kralja Zvonimira 47,22320 Drniš</item>
      <item>Ivana Katalinić, Renka Šperca 11,21310 Omiš</item>
      <item>Josip Katušić, Luke Botića 11,21210 Solin</item>
      <item>Ljiljana Kegalj, OIB 44567225674, Istarska 5,21000 Split</item>
      <item>Ante Kekez, Dubrovačka 35,21000 Split</item>
      <item>Ivanko Kekez, OIB 69257203171, Sukoišanska 29,21000 Split</item>
      <item>Petrica Kekez, OIB 01138031201, Dubrovačka 35,21000 Split</item>
      <item>Boško Kevo, Stipe Pensa 5,21217 Kaštel Štafilić</item>
      <item>Antiša Kliškinić, OIB 54591476829, Ulica Petra Krešimira Iv 108,21210 Solin</item>
      <item>Veljko Knezović, OIB 29953576092, Zagrebačka 6,21311 Stobreč</item>
      <item>Stjepan Kokeza, Pribude bb,21206 Pribude</item>
      <item>Petar Kolega, Put Mira 2,21210 Solin</item>
      <item>Daniela Kovač, Cesta dr. Franje Tuđmana 238a,21212 Kaštel Sućurac</item>
      <item>Željka Kovač, Mažuranićevo šetalište 26,21000 Split</item>
      <item>Ivan Kraljić, Neorić bb,21203 Neorić</item>
      <item>Inga Krnjaić, OIB 00968558935, Požeška 6,21000 Split</item>
      <item>Anka Krstić, Odeska 19,21000 Split</item>
      <item>Ivan Kundid, Gradišćanskih Hrvata 1,21000 Split</item>
      <item>Ivana Kundid, Dinarska 11,21000 Split</item>
      <item>Ružica Kundid, Dinarska 11,21000 Split</item>
      <item>Deni Kuvačić, OIB 86909984538, Mažuranićevo Šetalište 10 B,21000 Split</item>
      <item>Anka Landikušić, OIB 18023655586, Gradac 19 A,21311 Podstrana</item>
      <item>Ivan Lasić, Konjsko bb,21231 Konjsko</item>
      <item>Dražen Lazić, Šime Ljubića 9,21000 Split</item>
      <item>Nenad Leskur, OIB 79369933858, Ulica Stjepana Radića 14,21210 Solin</item>
      <item>Ivana Lilić, OIB 24212828078, Put Brodarice 7,21000 Split</item>
      <item>Ivo Lipanović, M. Getaldića 31,21000 Split</item>
      <item>Marko Lojić, Lojići 1,22320 Drniš</item>
      <item>Mile Lovrić, Fra Grge Martića 41,21000 Split</item>
      <item>Ana Lovrinčević, Vrh Visoke 121,21000 Split</item>
      <item>Dejan Lukavac, OIB 85205650926, Ćirići 3,22320 Tepljuh</item>
      <item>Nela Madžar, OIB 92085359240, Poljička 2,21311 Podstrana</item>
      <item>Alenka Malinić, OIB 44061509536, Pujanke 79,21000 Split</item>
      <item>Pavao Marasović, Neorić bb,21203 Neorić</item>
      <item>Anto Marijan, OIB 32989170521, Ulica Mate Lovraka 2,10410 Velika Gorica</item>
      <item>Cvita Marijanović, OIB 33573858243, Marjanovići Iznad Crkve 11,22320 Gradac</item>
      <item>Dobrinka Marijanović, OIB 03673706981, Put Smokovika 35,21000 Split</item>
      <item>Tomislav Marijanović, Put Smokovika 35,21000 Split</item>
      <item>Jasna Marin, Petra Svačića 99,22320 Drniš</item>
      <item>Marina Marin, Trbounje bb,22320 Drniš</item>
      <item>Željko Marinac, Varaždinska 3,21000 Split</item>
      <item>Božidar Marinković, Dosud 9,21000 Split</item>
      <item>Jakov Mateta, OIB 14390943845, ULICA KORIOLANA ĆIPIKA 10 (ranije: KAŠTEL STARI, ULICA KARIOLANA ČIPIKA, 10),21217 Kaštel Stari</item>
      <item>Ivan Matić, Kopilica 33,21000 Split</item>
      <item>Ružica Matić, Trbounje bb,22320 Trbounje</item>
      <item>Slavko Matić, I. Aljinovića 11,21311 Žrnovnica</item>
      <item>Željko Matić, Raška 12,22320 Drniš</item>
      <item>Marija Matković, Šižgorićeva 20,21000 Split</item>
      <item>Ivan Melvan, Luke Botića 7,21217 Kaštel Novi</item>
      <item>Nikola Midenjak, OIB 88248589366, Ulica 142. Brigade 16,22320 Siverić</item>
      <item>Pere Mihanović, OIB 49545684243, Radičinka 12,21311 Žrnovnica</item>
      <item>Ana Mikulić, Čavoglave bb,22320 Drniš</item>
      <item>Mate Mikulić, Pauk 11,22320 Čavoglave</item>
      <item>Ivan Milaković, Strmoševica 3,21222 Marina</item>
      <item>Ivan Milanović, Terzićeva 17,21000 Split</item>
      <item>Zorka Miletić, Kliški put 4,21210 Solin</item>
      <item>Milan Miljuš, Kranjčevićeva 35,21000 Split</item>
      <item>Đorđe Mirčetić, Pokvasica 2,22320 Miočić</item>
      <item>Tonči Mišković, OIB 74628173475, Jelsa 667,21465 Jelsa</item>
      <item>Ana Moro, Vukovarska 80,21000 Split</item>
      <item>Slavko Moro, Crivac 62P,21203 Crivac</item>
      <item>Tomi Moscatello, OIB 28508820612, Ploča 17, Dol,21460 Stari Grad</item>
      <item>Marija Munitić, Mažuranićevo šetalište 48,21000 Split</item>
      <item>Ljubomir Muslim, OIB 17589644925, Imotska 60,21000 Split</item>
      <item>Mijo Nožina, Prgomet bb,21201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K. Čipika 9,21217 Kaštel Stari</item>
      <item>Asija Papić, OIB 36844611036, Dr. Ante Starčevića 55,21220 Trogir</item>
      <item>Mijo Papić, Getaldićeva 5,21000 Split</item>
      <item>Tereza Papić, M. Getaldićeva 5,21000 Split</item>
      <item>Rajko Parać, Ružić bb,22320 Ružić</item>
      <item>Tatjana Parać, OIB 45662446398, Vrlička 43,21000 Split</item>
      <item>Đurđica Parat, Boksitno naselje 15,22320 Drniš</item>
      <item>Ivan Pastuović, Pastuovića 3,22320 Ružić</item>
      <item>Jurica Pavela, OIB 06763759506, Poljana Kneza Trpimira 6,21000 Split</item>
      <item>Roki Pavičić, OIB 01089958101, Drugi Donji Dvori 6,21460 Stari Grad</item>
      <item>Ivan Pažanin, Biokovska 6,21000 Split</item>
      <item>Luka Peko, OIB 89771272445, Terzićeva 5,21000 Split</item>
      <item>Neda Penga, OIB 76197116887, Sv.lovre 23,21311 Stobreč</item>
      <item>Ante Perko, Don Petra Peroša 5,21210 Mravince</item>
      <item>Ivana Perko, Don Petra Peroša 5,21210 Mravince</item>
      <item>Gordana Perković, Vukovarska 43,21000 Split</item>
      <item>Marica Perković, Perkovići 15,22320 Kljake</item>
      <item>Nediljko Perković, Vukovarska 43,21000 Split</item>
      <item>Nila Peroš, OIB 48544328267, Terzićeva 3,21000 Split</item>
      <item>Dragica Peša, Jeretova 7,21000 Split</item>
      <item>Iris Peša, OIB 06010961010, Rikarda Katalinića Jeretova 7,21000 Split</item>
      <item>Nikša Petrić, Kod sv. Stjepana 53,21450 Hvar</item>
      <item>Matko Pezo, OIB 51619560640, Hercegovačka 30,21000 Split</item>
      <item>Zlatko Piperković, OIB 91173398058, Dinka Šimunovića 17,21000 Split</item>
      <item>Joško Pivac, Varaždinska 43,21000 Split</item>
      <item>Luka Pjevac,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J. Palmotića 2,21000 Split</item>
      <item>Milanka Pranić, OIB 03263396290, Mosećka Ulica 4,22320 Drniš</item>
      <item>Miroslav Primorac, OIB 42998076332, I. Paštrića Poljičanina 19,21311 Podstrana</item>
      <item>Iva Punda, Bistrička 29,21204 Kotlenice</item>
      <item>Drago Radić, Na rudini 3,20207 Čibača</item>
      <item>Mladen Radmilović, Gorička 4,21000 Split</item>
      <item>Petar Radonić, Burkovo 98,21465 Jelsa</item>
      <item>Jagoda Radošević, Vrh Lučca 35,21000 Split</item>
      <item>Ante Rajčić, Velebitska 97,21000 Split</item>
      <item>Marko Ralica, Benkovačka 3,21000 Split</item>
      <item>Ivan Raos, Mandićeva 66,21311 Stobreč</item>
      <item>Zdenka Razlog, OIB 03030085275, Kod Pošte 33,22320 Siverić</item>
      <item>Mila Rebić, Marka M. 20A,21210 Mravince</item>
      <item>Marija Reljanović, Otavice 30,22320 Otavice</item>
      <item>Mara Režić, Kliški put bb,21210 Solin</item>
      <item>Marija Rizvan, Bilice 12,21000 Split</item>
      <item>Anđelko Rogulj, Gomile 38,21217 Kaštel Stari</item>
      <item>Berislava Roša, OIB 03031267329, Zvonimirova 29 B,22300 Knin</item>
      <item>Sofija Ruić, OIB 32252086462, Getaldićeva 19,21000 Split</item>
      <item>Ana Runjić, Hrvatskih vitezova 46,21000 Split</item>
      <item>Gordan Ruščić, OIB 53119078542, Putaljski put bb,21212 Kaštel Sućurac</item>
      <item>Sanja Ružić, Šižgorićeva 7,21000 Split</item>
      <item>Svjetlana Samac, OIB 00231948560, Samci 14,22320 Brištane</item>
      <item>Miljenko Samardžić, OIB 48154982931, Šižegorićeva 20,21000 Split</item>
      <item>Dinka Sanseović, OIB 27313861620, KUNIČIĆA DVOR 4 (ranije: DOL, DOL, 0),Dol</item>
      <item>Ante Sarić, Neorić bb,21203 Neorić</item>
      <item>Ivan Sarić, Neorić bb,21203 Neorić</item>
      <item>Marija Sedlar, Ostravska 1,21000 Split</item>
      <item>Ljubica Sekelez, OIB 37811046307, Mitnička 1,21000 Split</item>
      <item>Kristina Serdarević, OIB 96208368856, Put Jokića-kalčina 8,21203 Neorić</item>
      <item>Aleksandra Sever-Muhar, Karamanova 7,21000 Split</item>
      <item>Boško Sikavica, Kričke bb,22320 Ružić</item>
      <item>Snježana Sikavica, Domovinskog rata 12,21210 Solin</item>
      <item>Dragan Simić, Sarajevska 76,21000 Split</item>
      <item>Tanja Sinovčić, OIB 15724160128, Trondheimska 10,21000 Split</item>
      <item>Ljiljana Sirić, OIB 13682411690, Put Vele Meje 10,21212 Kaštel Sućurac</item>
      <item>Dijana Skelin, Vručine II 12,21217 Kaštel Novi</item>
      <item>Kata Sočo, Neorić bb,21203 Neorić</item>
      <item>Marija Stančić, Petra Krešimira IV 10,21460 Stari Grad</item>
      <item>Đani Stanić, OIB 01952579328, Matoševa Ulica 131,21210 Solin</item>
      <item>Danica Stipinović, Kneza Trpimira 101,21212 Kaštel Sućurac</item>
      <item>Milorad Stojsavljević, Šimićeva 58,21000 Split</item>
      <item>Petar Strinić, Velebitska 93,21000 Split</item>
      <item>Luca Strunje, Kralja Tomislava 18,22300 Knin</item>
      <item>Slavka Svalina, OIB 20916812996, Crivac bb,21203 Crivac</item>
      <item>Marijan Šamija, Trstenik 2,21000 Split</item>
      <item>Marinka Šamija, OIB 26187211202, Vrgoračka 8,22300 Knin</item>
      <item>Katica Šeparović,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Ivaniševićeva 45,21000 Split</item>
      <item>Vesna Šunjić, Šimićeva 14,21000 Split</item>
      <item>Ljubica Tarle, OIB 28166909018, Tarle 12,22320 Velušić</item>
      <item>Nada Teklić, OIB 80645998554, Zgon 80,21210 Solin</item>
      <item>Lada Terzić, OIB 31496851195, Puntarska 5,21000 Split</item>
      <item>Ivan Tomić, Velebitska 91,21000 Split</item>
      <item>Ivan Topić, Obala kneza Branimira 1,21000 Split</item>
      <item>Jelica Topić, OIB 84009834780, Mosećka 50A,21000 Split</item>
      <item>Tvrtko Topić, OIB 15832739048, Ulica 142. Brigade 37 A,22320 Siverić</item>
      <item>Anđelka Torlak, Radunica 29,21000 Split</item>
      <item>Ivan Torlak, Radunica 29,21000 Split</item>
      <item>Marko Torlak, Kljaci bb,22320 Kljake</item>
      <item>Damir Tot, Šimićeva 12,21000 Split</item>
      <item>Anka Treskavica, OIB 89998355619, Dubrovačka 35,21000 Split</item>
      <item>Anka Tukić, Šime Ljubića 13,21000 Split</item>
      <item>Nediljko Ugrin, OIB 61713318858, Sv. Ivana 33,21311 Donje Sitno</item>
      <item>Marinko Uvodić, OIB 86857726322, Zgon 32,21210 Solin</item>
      <item>Nedjeljka Uvodić, Vinkovačka 51,21000 Split</item>
      <item>Marko Validžić, Ružić bb,22320 Ružić</item>
      <item>Ivanka Varnica, Imotska 69,21000 Split</item>
      <item>Milica Varvodić, Kozjačka 24,21210 Solin</item>
      <item>Kristina Velić, Papandopulova 11,21000 Split</item>
      <item>Ljiljana Vesković, OIB 43910221929, Fausta Vrančića 8,21000 Split</item>
      <item>Milka Veštić, OIB 06357620254, Čavale 11,22323 Sedramić</item>
      <item>Ante Vidan, Gundulićeva 44,21000 Split</item>
      <item>Marko Vidović, Ružić bb,22320 Gradac</item>
      <item>Matko Vidović, Gradac bb,22320 Gradac</item>
      <item>Nevenka Vidović, Gradac bb,22320 Gradac</item>
      <item>Ankica Vilibić, OIB 41935131740, Marina Getaldića 33,21000 Split</item>
      <item>Anđelko Vilić, OIB 46303939151, RADOBILJSKA CESTA 41 (ranije: KREŠEVO, KREŠEVO, 24),21250 Kreševo</item>
      <item>Normela Visković, OIB 93848978885, Jelsa 1005,21465 Jelsa</item>
      <item>Tonči Visković, Pelinje 1005,21465 Jelsa</item>
      <item>Marica Vlaić, Mira Tilića 12,22320 Drniš</item>
      <item>Dubravka Vlainić, Strossmayerovo Šetalište 357,21465 Jelsa</item>
      <item>Ivo Vodanović, Pavičića dvori 11,21460 Stari Grad</item>
      <item>Josip Vogleš, Kaštelanska cesta 8,21214 Kaštel Kambelovac</item>
      <item>Vinko Vranković, OIB 28469423878, JELSA 129 (ranije: JELSA, JELSA, 0),21465 Jelsa</item>
      <item>Ivan Vrdoljak, Donji Muč bb,21203 Donji Muć</item>
      <item>Mirjana Vrdoljak, Put Kule 12,21210 Solin</item>
      <item>Marija Vrgoč, Velebitska 34,21000 Split</item>
      <item>Bože Vuco, Starčevićeva 10,21212 Kaštel Sućurac</item>
      <item>Mirjana Vučković, Ruđera Boškovića 23,21000 Split</item>
      <item>Višnja Vučković, Uvala Luka 18,22202 Dvornica</item>
      <item>Ivan Vugdelija, Put Groblja bb,21217 Kaštel Štafilić</item>
      <item>Dubravka Vukas, OIB 08519715626, Markov Put 8,21000 Split</item>
      <item>Anđelka Vukičević, Badanj bb,22320 Drniš</item>
      <item>Zora Vuković, Plitvička 1A,21000 Split</item>
      <item>Ivan Vukušić, Dobrilina 6,21000 Split</item>
      <item>Jadran Vukušić, OIB 16315354223, Put Sv. Klementa 19,21311 Gornje Sitno</item>
      <item>Nevenka Vukušić, Cerje 2,22320 Mirlović Polje</item>
      <item>Vjera Vukušić, Kralja Petra Krešimira IV 8,22320 Drniš</item>
      <item>Zvonimir Vukušić, Vinodolska 10,21000 Split</item>
      <item>Nevenka Vuleta, Markov put 33,21311 Stobreč</item>
      <item>Vinka Zekić,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M. Čačića 3,22300 Knin</item>
      <item>Davorka Živković, Živkovići 12,22320 Badanj</item>
      <item>Ivica Živković, Badanj bb,22320 Badanj</item>
      <item>Ivo Živković, A. Starčevića 51,21210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 Kneza Mislava 9,21311 Podstrana</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18683136487</item>
      <item>, OIB 07837847925</item>
      <item>, OIB null</item>
      <item>, OIB 85821130368</item>
      <item>, OIB 64546066176</item>
      <item>, OIB 29538074286</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33628117012</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null</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null</item>
      <item>, OIB null</item>
      <item>, OIB null</item>
      <item>, OIB null</item>
      <item>, OIB 50608806627</item>
      <item>, OIB 74697035343</item>
      <item>, OIB 09033661295</item>
      <item>, OIB null</item>
      <item>, OIB null</item>
      <item>, OIB null</item>
      <item>, OIB null</item>
      <item>, OIB null</item>
      <item>, OIB null</item>
      <item>, OIB null</item>
      <item>, OIB 36917498674</item>
      <item>, OIB null</item>
      <item>, OIB null</item>
      <item>, OIB 50974371502</item>
      <item>, OIB null</item>
      <item>, OIB null</item>
      <item>, OIB null</item>
      <item>, OIB null</item>
      <item>, OIB null</item>
      <item>, OIB 88385690941</item>
      <item>, OIB null</item>
      <item>, OIB null</item>
      <item>, OIB 97860316263</item>
      <item>, OIB null</item>
      <item>, OIB null</item>
      <item>, OIB 67925940620</item>
      <item>, OIB null</item>
      <item>, OIB null</item>
      <item>, OIB 18977071620</item>
      <item>, OIB 29966440390</item>
      <item>, OIB null</item>
      <item>, OIB null</item>
      <item>, OIB null</item>
      <item>, OIB null</item>
      <item>, OIB null</item>
      <item>, OIB null</item>
      <item>, OIB null</item>
      <item>, OIB null</item>
      <item>, OIB null</item>
      <item>, OIB null</item>
      <item>, OIB 38057391892</item>
      <item>, OIB 33007404175</item>
      <item>, OIB 34296544282</item>
      <item>, OIB null</item>
      <item>, OIB null</item>
      <item>, OIB null</item>
      <item>, OIB null</item>
      <item>, OIB 49290967945</item>
      <item>, OIB 29265973045</item>
      <item>, OIB 73389614517</item>
      <item>, OIB null</item>
      <item>, OIB null</item>
      <item>, OIB 35557811513</item>
      <item>, OIB null</item>
      <item>, OIB null</item>
      <item>, OIB 32937631192</item>
      <item>, OIB null</item>
      <item>, OIB null</item>
      <item>, OIB null</item>
      <item>, OIB null</item>
      <item>, OIB 46466426123</item>
      <item>, OIB 15402538356</item>
      <item>, OIB null</item>
      <item>, OIB null</item>
      <item>, OIB 09675579569</item>
      <item>, OIB null</item>
      <item>, OIB null</item>
      <item>, OIB null</item>
      <item>, OIB null</item>
      <item>, OIB null</item>
      <item>, OIB 82167098700</item>
      <item>, OIB null</item>
      <item>, OIB null</item>
      <item>, OIB null</item>
      <item>, OIB 78878339902</item>
      <item>, OIB 35555990248</item>
      <item>, OIB null</item>
      <item>, OIB null</item>
      <item>, OIB null</item>
      <item>, OIB 63604163211</item>
      <item>, OIB 41476060687</item>
      <item>, OIB null</item>
      <item>, OIB 90598357164</item>
      <item>, OIB 72594587030</item>
      <item>, OIB null</item>
      <item>, OIB null</item>
      <item>, OIB 62951288048</item>
      <item>, OIB 70468304794</item>
      <item>, OIB null</item>
      <item>, OIB null</item>
      <item>, OIB 02726524452</item>
      <item>, OIB 83662319172</item>
      <item>, OIB null</item>
      <item>, OIB null</item>
      <item>, OIB null</item>
      <item>, OIB null</item>
      <item>, OIB null</item>
      <item>, OIB null</item>
      <item>, OIB 74813693236</item>
      <item>, OIB null</item>
      <item>, OIB null</item>
      <item>, OIB null</item>
      <item>, OIB null</item>
      <item>, OIB null</item>
      <item>, OIB null</item>
      <item>, OIB null</item>
      <item>, OIB null</item>
      <item>, OIB 70330715284</item>
      <item>, OIB 33507058945</item>
      <item>, OIB null</item>
      <item>, OIB 11849010850</item>
      <item>, OIB null</item>
      <item>, OIB 74901888496</item>
      <item>, OIB null</item>
      <item>, OIB 04209324873</item>
      <item>, OIB 74750176046</item>
      <item>, OIB null</item>
      <item>, OIB null</item>
      <item>, OIB null</item>
      <item>, OIB null</item>
      <item>, OIB null</item>
      <item>, OIB null</item>
      <item>, OIB null</item>
      <item>, OIB null</item>
      <item>, OIB null</item>
      <item>, OIB null</item>
      <item>, OIB null</item>
      <item>, OIB 80409745726</item>
      <item>, OIB null</item>
      <item>, OIB null</item>
      <item>, OIB null</item>
      <item>, OIB null</item>
      <item>, OIB null</item>
      <item>, OIB null</item>
      <item>, OIB null</item>
      <item>, OIB null</item>
      <item>, OIB null</item>
      <item>, OIB null</item>
      <item>, OIB null</item>
      <item>, OIB null</item>
      <item>, OIB 44567225674</item>
      <item>, OIB null</item>
      <item>, OIB 69257203171</item>
      <item>, OIB 01138031201</item>
      <item>, OIB null</item>
      <item>, OIB 54591476829</item>
      <item>, OIB 29953576092</item>
      <item>, OIB null</item>
      <item>, OIB null</item>
      <item>, OIB null</item>
      <item>, OIB null</item>
      <item>, OIB null</item>
      <item>, OIB 00968558935</item>
      <item>, OIB null</item>
      <item>, OIB null</item>
      <item>, OIB null</item>
      <item>, OIB null</item>
      <item>, OIB 86909984538</item>
      <item>, OIB 18023655586</item>
      <item>, OIB null</item>
      <item>, OIB null</item>
      <item>, OIB 79369933858</item>
      <item>, OIB 24212828078</item>
      <item>, OIB null</item>
      <item>, OIB null</item>
      <item>, OIB null</item>
      <item>, OIB null</item>
      <item>, OIB 85205650926</item>
      <item>, OIB 92085359240</item>
      <item>, OIB 44061509536</item>
      <item>, OIB null</item>
      <item>, OIB 32989170521</item>
      <item>, OIB 33573858243</item>
      <item>, OIB 03673706981</item>
      <item>, OIB null</item>
      <item>, OIB null</item>
      <item>, OIB null</item>
      <item>, OIB null</item>
      <item>, OIB null</item>
      <item>, OIB 14390943845</item>
      <item>, OIB null</item>
      <item>, OIB null</item>
      <item>, OIB null</item>
      <item>, OIB null</item>
      <item>, OIB null</item>
      <item>, OIB null</item>
      <item>, OIB 88248589366</item>
      <item>, OIB 49545684243</item>
      <item>, OIB null</item>
      <item>, OIB null</item>
      <item>, OIB null</item>
      <item>, OIB null</item>
      <item>, OIB null</item>
      <item>, OIB null</item>
      <item>, OIB null</item>
      <item>, OIB 74628173475</item>
      <item>, OIB null</item>
      <item>, OIB null</item>
      <item>, OIB 28508820612</item>
      <item>, OIB null</item>
      <item>, OIB 17589644925</item>
      <item>, OIB null</item>
      <item>, OIB 78517901315</item>
      <item>, OIB 68766264149</item>
      <item>, OIB 49619386391</item>
      <item>, OIB 10163841708</item>
      <item>, OIB null</item>
      <item>, OIB 36844611036</item>
      <item>, OIB null</item>
      <item>, OIB null</item>
      <item>, OIB null</item>
      <item>, OIB 45662446398</item>
      <item>, OIB null</item>
      <item>, OIB null</item>
      <item>, OIB 06763759506</item>
      <item>, OIB 01089958101</item>
      <item>, OIB null</item>
      <item>, OIB 89771272445</item>
      <item>, OIB 76197116887</item>
      <item>, OIB null</item>
      <item>, OIB null</item>
      <item>, OIB null</item>
      <item>, OIB null</item>
      <item>, OIB null</item>
      <item>, OIB 48544328267</item>
      <item>, OIB null</item>
      <item>, OIB 06010961010</item>
      <item>, OIB null</item>
      <item>, OIB 51619560640</item>
      <item>, OIB 91173398058</item>
      <item>, OIB null</item>
      <item>, OIB null</item>
      <item>, OIB 92736733656</item>
      <item>, OIB 75774016292</item>
      <item>, OIB 98826275620</item>
      <item>, OIB null</item>
      <item>, OIB 03263396290</item>
      <item>, OIB 42998076332</item>
      <item>, OIB null</item>
      <item>, OIB null</item>
      <item>, OIB null</item>
      <item>, OIB null</item>
      <item>, OIB null</item>
      <item>, OIB null</item>
      <item>, OIB null</item>
      <item>, OIB null</item>
      <item>, OIB 03030085275</item>
      <item>, OIB null</item>
      <item>, OIB null</item>
      <item>, OIB null</item>
      <item>, OIB null</item>
      <item>, OIB null</item>
      <item>, OIB 03031267329</item>
      <item>, OIB 32252086462</item>
      <item>, OIB null</item>
      <item>, OIB 53119078542</item>
      <item>, OIB null</item>
      <item>, OIB 00231948560</item>
      <item>, OIB 48154982931</item>
      <item>, OIB 27313861620</item>
      <item>, OIB null</item>
      <item>, OIB null</item>
      <item>, OIB null</item>
      <item>, OIB 37811046307</item>
      <item>, OIB 96208368856</item>
      <item>, OIB null</item>
      <item>, OIB null</item>
      <item>, OIB null</item>
      <item>, OIB null</item>
      <item>, OIB 15724160128</item>
      <item>, OIB 13682411690</item>
      <item>, OIB null</item>
      <item>, OIB null</item>
      <item>, OIB null</item>
      <item>, OIB 01952579328</item>
      <item>, OIB null</item>
      <item>, OIB null</item>
      <item>, OIB null</item>
      <item>, OIB null</item>
      <item>, OIB 20916812996</item>
      <item>, OIB null</item>
      <item>, OIB 26187211202</item>
      <item>, OIB null</item>
      <item>, OIB 88234857624</item>
      <item>, OIB 53374014167</item>
      <item>, OIB 94704411458</item>
      <item>, OIB 71821692373</item>
      <item>, OIB 09408788504</item>
      <item>, OIB 07038339077</item>
      <item>, OIB 38900880602</item>
      <item>, OIB null</item>
      <item>, OIB null</item>
      <item>, OIB 28166909018</item>
      <item>, OIB 80645998554</item>
      <item>, OIB 31496851195</item>
      <item>, OIB null</item>
      <item>, OIB null</item>
      <item>, OIB 84009834780</item>
      <item>, OIB 15832739048</item>
      <item>, OIB null</item>
      <item>, OIB null</item>
      <item>, OIB null</item>
      <item>, OIB null</item>
      <item>, OIB 89998355619</item>
      <item>, OIB null</item>
      <item>, OIB 61713318858</item>
      <item>, OIB 86857726322</item>
      <item>, OIB null</item>
      <item>, OIB null</item>
      <item>, OIB null</item>
      <item>, OIB null</item>
      <item>, OIB null</item>
      <item>, OIB 43910221929</item>
      <item>, OIB 06357620254</item>
      <item>, OIB null</item>
      <item>, OIB null</item>
      <item>, OIB null</item>
      <item>, OIB null</item>
      <item>, OIB 41935131740</item>
      <item>, OIB 46303939151</item>
      <item>, OIB 93848978885</item>
      <item>, OIB null</item>
      <item>, OIB null</item>
      <item>, OIB null</item>
      <item>, OIB null</item>
      <item>, OIB null</item>
      <item>, OIB 28469423878</item>
      <item>, OIB null</item>
      <item>, OIB null</item>
      <item>, OIB null</item>
      <item>, OIB null</item>
      <item>, OIB null</item>
      <item>, OIB null</item>
      <item>, OIB null</item>
      <item>, OIB 08519715626</item>
      <item>, OIB null</item>
      <item>, OIB null</item>
      <item>, OIB null</item>
      <item>, OIB 16315354223</item>
      <item>, OIB null</item>
      <item>, OIB null</item>
      <item>, OIB null</item>
      <item>, OIB null</item>
      <item>, OIB null</item>
      <item>, OIB 65189931544</item>
      <item>, OIB 51253879731</item>
      <item>, OIB 75688399939</item>
      <item>, OIB 85982645988</item>
      <item>, OIB 57479376750</item>
      <item>, OIB null</item>
      <item>, OIB null</item>
      <item>, OIB null</item>
      <item>, OIB null</item>
      <item>, OIB null</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zvorni_sadrzaj>
    <derivirana_varijabla naziv="DomainObject.Predmet.SudioniciListNazivOIB_1">
      <item>, OIB 70793241859</item>
      <item>, OIB 18683136487</item>
      <item>, OIB 07837847925</item>
      <item>, OIB null</item>
      <item>, OIB 85821130368</item>
      <item>, OIB 64546066176</item>
      <item>, OIB 29538074286</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33628117012</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null</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null</item>
      <item>, OIB null</item>
      <item>, OIB null</item>
      <item>, OIB null</item>
      <item>, OIB 50608806627</item>
      <item>, OIB 74697035343</item>
      <item>, OIB 09033661295</item>
      <item>, OIB null</item>
      <item>, OIB null</item>
      <item>, OIB null</item>
      <item>, OIB null</item>
      <item>, OIB null</item>
      <item>, OIB null</item>
      <item>, OIB null</item>
      <item>, OIB 36917498674</item>
      <item>, OIB null</item>
      <item>, OIB null</item>
      <item>, OIB 50974371502</item>
      <item>, OIB null</item>
      <item>, OIB null</item>
      <item>, OIB null</item>
      <item>, OIB null</item>
      <item>, OIB null</item>
      <item>, OIB 88385690941</item>
      <item>, OIB null</item>
      <item>, OIB null</item>
      <item>, OIB 97860316263</item>
      <item>, OIB null</item>
      <item>, OIB null</item>
      <item>, OIB 67925940620</item>
      <item>, OIB null</item>
      <item>, OIB null</item>
      <item>, OIB 18977071620</item>
      <item>, OIB 29966440390</item>
      <item>, OIB null</item>
      <item>, OIB null</item>
      <item>, OIB null</item>
      <item>, OIB null</item>
      <item>, OIB null</item>
      <item>, OIB null</item>
      <item>, OIB null</item>
      <item>, OIB null</item>
      <item>, OIB null</item>
      <item>, OIB null</item>
      <item>, OIB 38057391892</item>
      <item>, OIB 33007404175</item>
      <item>, OIB 34296544282</item>
      <item>, OIB null</item>
      <item>, OIB null</item>
      <item>, OIB null</item>
      <item>, OIB null</item>
      <item>, OIB 49290967945</item>
      <item>, OIB 29265973045</item>
      <item>, OIB 73389614517</item>
      <item>, OIB null</item>
      <item>, OIB null</item>
      <item>, OIB 35557811513</item>
      <item>, OIB null</item>
      <item>, OIB null</item>
      <item>, OIB 32937631192</item>
      <item>, OIB null</item>
      <item>, OIB null</item>
      <item>, OIB null</item>
      <item>, OIB null</item>
      <item>, OIB 46466426123</item>
      <item>, OIB 15402538356</item>
      <item>, OIB null</item>
      <item>, OIB null</item>
      <item>, OIB 09675579569</item>
      <item>, OIB null</item>
      <item>, OIB null</item>
      <item>, OIB null</item>
      <item>, OIB null</item>
      <item>, OIB null</item>
      <item>, OIB 82167098700</item>
      <item>, OIB null</item>
      <item>, OIB null</item>
      <item>, OIB null</item>
      <item>, OIB 78878339902</item>
      <item>, OIB 35555990248</item>
      <item>, OIB null</item>
      <item>, OIB null</item>
      <item>, OIB null</item>
      <item>, OIB 63604163211</item>
      <item>, OIB 41476060687</item>
      <item>, OIB null</item>
      <item>, OIB 90598357164</item>
      <item>, OIB 72594587030</item>
      <item>, OIB null</item>
      <item>, OIB null</item>
      <item>, OIB 62951288048</item>
      <item>, OIB 70468304794</item>
      <item>, OIB null</item>
      <item>, OIB null</item>
      <item>, OIB 02726524452</item>
      <item>, OIB 83662319172</item>
      <item>, OIB null</item>
      <item>, OIB null</item>
      <item>, OIB null</item>
      <item>, OIB null</item>
      <item>, OIB null</item>
      <item>, OIB null</item>
      <item>, OIB 74813693236</item>
      <item>, OIB null</item>
      <item>, OIB null</item>
      <item>, OIB null</item>
      <item>, OIB null</item>
      <item>, OIB null</item>
      <item>, OIB null</item>
      <item>, OIB null</item>
      <item>, OIB null</item>
      <item>, OIB 70330715284</item>
      <item>, OIB 33507058945</item>
      <item>, OIB null</item>
      <item>, OIB 11849010850</item>
      <item>, OIB null</item>
      <item>, OIB 74901888496</item>
      <item>, OIB null</item>
      <item>, OIB 04209324873</item>
      <item>, OIB 74750176046</item>
      <item>, OIB null</item>
      <item>, OIB null</item>
      <item>, OIB null</item>
      <item>, OIB null</item>
      <item>, OIB null</item>
      <item>, OIB null</item>
      <item>, OIB null</item>
      <item>, OIB null</item>
      <item>, OIB null</item>
      <item>, OIB null</item>
      <item>, OIB null</item>
      <item>, OIB 80409745726</item>
      <item>, OIB null</item>
      <item>, OIB null</item>
      <item>, OIB null</item>
      <item>, OIB null</item>
      <item>, OIB null</item>
      <item>, OIB null</item>
      <item>, OIB null</item>
      <item>, OIB null</item>
      <item>, OIB null</item>
      <item>, OIB null</item>
      <item>, OIB null</item>
      <item>, OIB null</item>
      <item>, OIB 44567225674</item>
      <item>, OIB null</item>
      <item>, OIB 69257203171</item>
      <item>, OIB 01138031201</item>
      <item>, OIB null</item>
      <item>, OIB 54591476829</item>
      <item>, OIB 29953576092</item>
      <item>, OIB null</item>
      <item>, OIB null</item>
      <item>, OIB null</item>
      <item>, OIB null</item>
      <item>, OIB null</item>
      <item>, OIB 00968558935</item>
      <item>, OIB null</item>
      <item>, OIB null</item>
      <item>, OIB null</item>
      <item>, OIB null</item>
      <item>, OIB 86909984538</item>
      <item>, OIB 18023655586</item>
      <item>, OIB null</item>
      <item>, OIB null</item>
      <item>, OIB 79369933858</item>
      <item>, OIB 24212828078</item>
      <item>, OIB null</item>
      <item>, OIB null</item>
      <item>, OIB null</item>
      <item>, OIB null</item>
      <item>, OIB 85205650926</item>
      <item>, OIB 92085359240</item>
      <item>, OIB 44061509536</item>
      <item>, OIB null</item>
      <item>, OIB 32989170521</item>
      <item>, OIB 33573858243</item>
      <item>, OIB 03673706981</item>
      <item>, OIB null</item>
      <item>, OIB null</item>
      <item>, OIB null</item>
      <item>, OIB null</item>
      <item>, OIB null</item>
      <item>, OIB 14390943845</item>
      <item>, OIB null</item>
      <item>, OIB null</item>
      <item>, OIB null</item>
      <item>, OIB null</item>
      <item>, OIB null</item>
      <item>, OIB null</item>
      <item>, OIB 88248589366</item>
      <item>, OIB 49545684243</item>
      <item>, OIB null</item>
      <item>, OIB null</item>
      <item>, OIB null</item>
      <item>, OIB null</item>
      <item>, OIB null</item>
      <item>, OIB null</item>
      <item>, OIB null</item>
      <item>, OIB 74628173475</item>
      <item>, OIB null</item>
      <item>, OIB null</item>
      <item>, OIB 28508820612</item>
      <item>, OIB null</item>
      <item>, OIB 17589644925</item>
      <item>, OIB null</item>
      <item>, OIB 78517901315</item>
      <item>, OIB 68766264149</item>
      <item>, OIB 49619386391</item>
      <item>, OIB 10163841708</item>
      <item>, OIB null</item>
      <item>, OIB 36844611036</item>
      <item>, OIB null</item>
      <item>, OIB null</item>
      <item>, OIB null</item>
      <item>, OIB 45662446398</item>
      <item>, OIB null</item>
      <item>, OIB null</item>
      <item>, OIB 06763759506</item>
      <item>, OIB 01089958101</item>
      <item>, OIB null</item>
      <item>, OIB 89771272445</item>
      <item>, OIB 76197116887</item>
      <item>, OIB null</item>
      <item>, OIB null</item>
      <item>, OIB null</item>
      <item>, OIB null</item>
      <item>, OIB null</item>
      <item>, OIB 48544328267</item>
      <item>, OIB null</item>
      <item>, OIB 06010961010</item>
      <item>, OIB null</item>
      <item>, OIB 51619560640</item>
      <item>, OIB 91173398058</item>
      <item>, OIB null</item>
      <item>, OIB null</item>
      <item>, OIB 92736733656</item>
      <item>, OIB 75774016292</item>
      <item>, OIB 98826275620</item>
      <item>, OIB null</item>
      <item>, OIB 03263396290</item>
      <item>, OIB 42998076332</item>
      <item>, OIB null</item>
      <item>, OIB null</item>
      <item>, OIB null</item>
      <item>, OIB null</item>
      <item>, OIB null</item>
      <item>, OIB null</item>
      <item>, OIB null</item>
      <item>, OIB null</item>
      <item>, OIB 03030085275</item>
      <item>, OIB null</item>
      <item>, OIB null</item>
      <item>, OIB null</item>
      <item>, OIB null</item>
      <item>, OIB null</item>
      <item>, OIB 03031267329</item>
      <item>, OIB 32252086462</item>
      <item>, OIB null</item>
      <item>, OIB 53119078542</item>
      <item>, OIB null</item>
      <item>, OIB 00231948560</item>
      <item>, OIB 48154982931</item>
      <item>, OIB 27313861620</item>
      <item>, OIB null</item>
      <item>, OIB null</item>
      <item>, OIB null</item>
      <item>, OIB 37811046307</item>
      <item>, OIB 96208368856</item>
      <item>, OIB null</item>
      <item>, OIB null</item>
      <item>, OIB null</item>
      <item>, OIB null</item>
      <item>, OIB 15724160128</item>
      <item>, OIB 13682411690</item>
      <item>, OIB null</item>
      <item>, OIB null</item>
      <item>, OIB null</item>
      <item>, OIB 01952579328</item>
      <item>, OIB null</item>
      <item>, OIB null</item>
      <item>, OIB null</item>
      <item>, OIB null</item>
      <item>, OIB 20916812996</item>
      <item>, OIB null</item>
      <item>, OIB 26187211202</item>
      <item>, OIB null</item>
      <item>, OIB 88234857624</item>
      <item>, OIB 53374014167</item>
      <item>, OIB 94704411458</item>
      <item>, OIB 71821692373</item>
      <item>, OIB 09408788504</item>
      <item>, OIB 07038339077</item>
      <item>, OIB 38900880602</item>
      <item>, OIB null</item>
      <item>, OIB null</item>
      <item>, OIB 28166909018</item>
      <item>, OIB 80645998554</item>
      <item>, OIB 31496851195</item>
      <item>, OIB null</item>
      <item>, OIB null</item>
      <item>, OIB 84009834780</item>
      <item>, OIB 15832739048</item>
      <item>, OIB null</item>
      <item>, OIB null</item>
      <item>, OIB null</item>
      <item>, OIB null</item>
      <item>, OIB 89998355619</item>
      <item>, OIB null</item>
      <item>, OIB 61713318858</item>
      <item>, OIB 86857726322</item>
      <item>, OIB null</item>
      <item>, OIB null</item>
      <item>, OIB null</item>
      <item>, OIB null</item>
      <item>, OIB null</item>
      <item>, OIB 43910221929</item>
      <item>, OIB 06357620254</item>
      <item>, OIB null</item>
      <item>, OIB null</item>
      <item>, OIB null</item>
      <item>, OIB null</item>
      <item>, OIB 41935131740</item>
      <item>, OIB 46303939151</item>
      <item>, OIB 93848978885</item>
      <item>, OIB null</item>
      <item>, OIB null</item>
      <item>, OIB null</item>
      <item>, OIB null</item>
      <item>, OIB null</item>
      <item>, OIB 28469423878</item>
      <item>, OIB null</item>
      <item>, OIB null</item>
      <item>, OIB null</item>
      <item>, OIB null</item>
      <item>, OIB null</item>
      <item>, OIB null</item>
      <item>, OIB null</item>
      <item>, OIB 08519715626</item>
      <item>, OIB null</item>
      <item>, OIB null</item>
      <item>, OIB null</item>
      <item>, OIB 16315354223</item>
      <item>, OIB null</item>
      <item>, OIB null</item>
      <item>, OIB null</item>
      <item>, OIB null</item>
      <item>, OIB null</item>
      <item>, OIB 65189931544</item>
      <item>, OIB 51253879731</item>
      <item>, OIB 75688399939</item>
      <item>, OIB 85982645988</item>
      <item>, OIB 57479376750</item>
      <item>, OIB null</item>
      <item>, OIB null</item>
      <item>, OIB null</item>
      <item>, OIB null</item>
      <item>, OIB null</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76F033-E3D1-46A8-97D6-9DF223E714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HP</properties:Company>
  <properties:Pages>8</properties:Pages>
  <properties:Words>3738</properties:Words>
  <properties:Characters>21528</properties:Characters>
  <properties:Lines>346</properties:Lines>
  <properties:Paragraphs>111</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25342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2016-03-18T11:35:00Z</dcterms:created>
  <dc:creator>admin</dc:creator>
  <cp:lastModifiedBy>Ana Golub Gruić</cp:lastModifiedBy>
  <cp:lastPrinted>2016-03-18T13:05:00Z</cp:lastPrinted>
  <dcterms:modified xmlns:xsi="http://www.w3.org/2001/XMLSchema-instance" xsi:type="dcterms:W3CDTF">2016-03-18T13:44:00Z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8</vt:i4>
  </prop:property>
</prop:Properties>
</file>