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4c04" w14:paraId="0654c04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CD554E" w:rsidP="00934350" w:rsidR="00934350">
      <w:pPr>
        <w:ind w:firstLine="708"/>
        <w:jc w:val="both"/>
      </w:pPr>
      <w:r>
        <w:t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KUMIĆ j.d.o.o., Rakitnica, Bjelovarska 68, OIB: 08676090377, dana 29</w:t>
      </w:r>
      <w:r w:rsidR="00934350">
        <w:t>. srpnja 2016.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934350">
        <w:t xml:space="preserve"> </w:t>
      </w:r>
      <w:r w:rsidR="006F7E0C">
        <w:t xml:space="preserve">ovosudno Rješenje poslovni broj 2 </w:t>
      </w:r>
      <w:r w:rsidR="0021073E">
        <w:t>St-</w:t>
      </w:r>
      <w:r w:rsidR="00CD554E">
        <w:t>756</w:t>
      </w:r>
      <w:r w:rsidR="00934350">
        <w:t>/15</w:t>
      </w:r>
      <w:r w:rsidR="003B3B1A">
        <w:t>-</w:t>
      </w:r>
      <w:r w:rsidR="00CD554E">
        <w:t>5</w:t>
      </w:r>
      <w:r w:rsidR="00934350">
        <w:t xml:space="preserve"> </w:t>
      </w:r>
      <w:r w:rsidR="00CD554E">
        <w:t>od 21</w:t>
      </w:r>
      <w:r w:rsidR="006F7E0C">
        <w:t xml:space="preserve">. </w:t>
      </w:r>
      <w:r w:rsidR="00CD554E">
        <w:t>siječnja</w:t>
      </w:r>
      <w:r w:rsidR="00FF34E7">
        <w:t xml:space="preserve"> 2016.</w:t>
      </w:r>
      <w:r w:rsidR="00CD554E">
        <w:t xml:space="preserve"> u izreci pod točkom V. u pogledu naznake stečajnog dužnika, tako da umjesto naznake stečajnog dužnika "</w:t>
      </w:r>
      <w:r w:rsidR="00CD554E" w:rsidRPr="00CD554E">
        <w:t xml:space="preserve"> </w:t>
      </w:r>
      <w:r w:rsidR="00CD554E">
        <w:t>UDRUGA MLADIH "PESKI" ĐURĐEVAC, Đurđevac, Grkinska 4, OIB: 05098834726" ispravno treba stajati "</w:t>
      </w:r>
      <w:r w:rsidR="00CD554E" w:rsidRPr="00CD554E">
        <w:t xml:space="preserve"> </w:t>
      </w:r>
      <w:r w:rsidR="00CD554E">
        <w:t>KUMIĆ j.d.o.o., Rakitnica, Bjelovarska 68, OIB: 086760</w:t>
      </w:r>
      <w:r w:rsidR="008B7218">
        <w:t>90377".</w:t>
      </w:r>
    </w:p>
    <w:p w:rsidRDefault="00934350" w:rsidP="003B3B1A" w:rsidR="00934350">
      <w:pPr>
        <w:jc w:val="both"/>
      </w:pPr>
    </w:p>
    <w:p w:rsidRDefault="00934350" w:rsidP="00934350" w:rsidR="00934350">
      <w:pPr>
        <w:jc w:val="both"/>
      </w:pPr>
      <w:r>
        <w:tab/>
      </w: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666F7F" w:rsidR="006F7E0C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6F7E0C">
        <w:t>omaške</w:t>
      </w:r>
      <w:r w:rsidR="001D5F48">
        <w:t xml:space="preserve"> u pisanju</w:t>
      </w:r>
      <w:r w:rsidR="00CD554E">
        <w:t xml:space="preserve"> naznake stečajnog dužnika, radi čega je</w:t>
      </w:r>
      <w:r w:rsidR="001D5F48">
        <w:t xml:space="preserve"> po službenoj dužnosti valjalo odlučiti kao u izreci ovog rješenja</w:t>
      </w:r>
      <w:r w:rsidR="006F7E0C">
        <w:t xml:space="preserve"> (čl. 342. st. 1. i 2. ZPP-a).</w:t>
      </w:r>
    </w:p>
    <w:p w:rsidRDefault="006F7E0C" w:rsidP="00D94D43" w:rsidR="00D94D43">
      <w:pPr>
        <w:ind w:firstLine="708"/>
        <w:jc w:val="both"/>
      </w:pPr>
      <w:r>
        <w:t xml:space="preserve"> </w:t>
      </w: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CD554E">
        <w:t>29</w:t>
      </w:r>
      <w:r w:rsidR="00AB0BF8">
        <w:t xml:space="preserve">. </w:t>
      </w:r>
      <w:r w:rsidR="0021073E">
        <w:t>srpnja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923733" w:rsidR="00923733">
      <w:pPr>
        <w:ind w:left="4956"/>
        <w:jc w:val="center"/>
      </w:pPr>
      <w:r>
        <w:t>Melita Poljanec Bubaš</w:t>
      </w:r>
    </w:p>
    <w:p w:rsidRDefault="00923733" w:rsidP="002D0BEC" w:rsidR="00923733">
      <w:pPr>
        <w:ind w:left="4956"/>
        <w:jc w:val="center"/>
      </w:pPr>
    </w:p>
    <w:p w:rsidRDefault="00F04C11" w:rsidP="00BE2A3A" w:rsidR="00F04C11">
      <w:pPr>
        <w:ind w:left="4956"/>
        <w:jc w:val="center"/>
      </w:pP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666F7F" w:rsidP="00D94D43" w:rsidR="00666F7F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CD554E" w:rsidP="00CD554E" w:rsidR="00CD554E">
      <w:pPr>
        <w:numPr>
          <w:ilvl w:val="0"/>
          <w:numId w:val="4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D554E" w:rsidP="00CD554E" w:rsidR="00CD554E">
      <w:pPr>
        <w:numPr>
          <w:ilvl w:val="0"/>
          <w:numId w:val="4"/>
        </w:numPr>
        <w:jc w:val="both"/>
      </w:pPr>
      <w:r>
        <w:t>Županijsko državno odvjetništvo u Varaždinu, Braće Radića 2</w:t>
      </w:r>
    </w:p>
    <w:p w:rsidRDefault="00CD554E" w:rsidP="00CD554E" w:rsidR="00CD554E">
      <w:pPr>
        <w:numPr>
          <w:ilvl w:val="0"/>
          <w:numId w:val="4"/>
        </w:numPr>
        <w:jc w:val="both"/>
      </w:pPr>
      <w:r>
        <w:t>Dužnik KUMIĆ j.d.o.o., Rakitnica, Bjelovarska 68</w:t>
      </w:r>
    </w:p>
    <w:p w:rsidRDefault="00CD554E" w:rsidP="00CD554E" w:rsidR="00CD554E">
      <w:pPr>
        <w:numPr>
          <w:ilvl w:val="0"/>
          <w:numId w:val="4"/>
        </w:numPr>
      </w:pPr>
      <w:r>
        <w:t>Direktor dužnika Alen Boltižar, Bjelovar, Sv. Ćirila i Metoda 24</w:t>
      </w:r>
    </w:p>
    <w:p w:rsidRDefault="00CD554E" w:rsidP="00CD554E" w:rsidR="00CD554E">
      <w:pPr>
        <w:numPr>
          <w:ilvl w:val="0"/>
          <w:numId w:val="4"/>
        </w:numPr>
      </w:pPr>
      <w:r>
        <w:t>Sudski registar ovog suda</w:t>
      </w:r>
    </w:p>
    <w:p w:rsidRDefault="00CD554E" w:rsidP="00CD554E" w:rsidR="00CD554E">
      <w:pPr>
        <w:numPr>
          <w:ilvl w:val="0"/>
          <w:numId w:val="4"/>
        </w:numPr>
      </w:pPr>
      <w:r>
        <w:t xml:space="preserve">Ministarstvo financija, Porezna uprava, Područni ured Sjeverna Hrvatska, Ispostava Koprivnica, Hrvatske državnosti 7         </w:t>
      </w:r>
    </w:p>
    <w:p w:rsidRDefault="00CD554E" w:rsidP="00CD554E" w:rsidR="00CD554E">
      <w:pPr>
        <w:numPr>
          <w:ilvl w:val="0"/>
          <w:numId w:val="4"/>
        </w:numPr>
        <w:rPr>
          <w:color w:val="C00000"/>
        </w:rPr>
      </w:pPr>
      <w:r>
        <w:t>Stečajni upravitelj Antun Mišanović, Varaždin, Braće Radić 24</w:t>
      </w:r>
    </w:p>
    <w:p w:rsidRDefault="00CD554E" w:rsidP="00CD554E" w:rsidR="00CD554E">
      <w:pPr>
        <w:numPr>
          <w:ilvl w:val="0"/>
          <w:numId w:val="4"/>
        </w:numPr>
      </w:pPr>
      <w:r>
        <w:t>E-oglasna ploča suda</w:t>
      </w:r>
    </w:p>
    <w:p w:rsidRDefault="00CD554E" w:rsidP="00CD554E" w:rsidR="00CD554E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4BA" w:rsidR="008444BA">
      <w:r>
        <w:separator/>
      </w:r>
    </w:p>
  </w:endnote>
  <w:endnote w:id="0" w:type="continuationSeparator">
    <w:p w:rsidRDefault="008444BA" w:rsidR="0084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4BA" w:rsidR="008444BA">
      <w:r>
        <w:separator/>
      </w:r>
    </w:p>
  </w:footnote>
  <w:footnote w:id="0" w:type="continuationSeparator">
    <w:p w:rsidRDefault="008444BA" w:rsidR="0084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C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D554E" w:rsidP="00CD554E" w:rsidR="00CD554E">
    <w:pPr>
      <w:pStyle w:val="Zaglavlje"/>
      <w:jc w:val="right"/>
    </w:pPr>
    <w:r>
      <w:t>Poslovni broj: 2 St-756/15-</w:t>
    </w:r>
    <w:r w:rsidR="008B7218">
      <w:t>8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21073E">
      <w:t>oslovni broj: 2 St</w:t>
    </w:r>
    <w:r>
      <w:t>-</w:t>
    </w:r>
    <w:r w:rsidR="00CD554E">
      <w:t>756/15-</w:t>
    </w:r>
    <w:r w:rsidR="008B721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B1E38"/>
    <w:rsid w:val="001D5F48"/>
    <w:rsid w:val="0021073E"/>
    <w:rsid w:val="00242530"/>
    <w:rsid w:val="002505A8"/>
    <w:rsid w:val="00284860"/>
    <w:rsid w:val="0029205A"/>
    <w:rsid w:val="002D0BEC"/>
    <w:rsid w:val="002D6128"/>
    <w:rsid w:val="00353148"/>
    <w:rsid w:val="003976EA"/>
    <w:rsid w:val="003A1193"/>
    <w:rsid w:val="003B3B1A"/>
    <w:rsid w:val="003C2362"/>
    <w:rsid w:val="003E1C4A"/>
    <w:rsid w:val="003F44A9"/>
    <w:rsid w:val="00401C0E"/>
    <w:rsid w:val="00412896"/>
    <w:rsid w:val="0044166A"/>
    <w:rsid w:val="004F6830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66F7F"/>
    <w:rsid w:val="00693831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4BA"/>
    <w:rsid w:val="00844A99"/>
    <w:rsid w:val="00867882"/>
    <w:rsid w:val="008A0481"/>
    <w:rsid w:val="008B7218"/>
    <w:rsid w:val="008E135D"/>
    <w:rsid w:val="00923733"/>
    <w:rsid w:val="00927DAA"/>
    <w:rsid w:val="00934350"/>
    <w:rsid w:val="00941173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D554E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54162"/>
    <w:rsid w:val="00F75F1B"/>
    <w:rsid w:val="00F95EF3"/>
    <w:rsid w:val="00FE2772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554E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D554E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3E1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C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C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C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C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554E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D554E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3E1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C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C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C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C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KUMIĆ jednostavno društvo s ograničenom odgovornošću za trgovinu i usluge</izvorni_sadrzaj>
    <derivirana_varijabla naziv="DomainObject.Predmet.ProtustrankaFormated_1">  KUMIĆ jednostavno društvo s ograničenom odgovornošću za trgovinu i usluge</derivirana_varijabla>
  </DomainObject.Predmet.ProtustrankaFormated>
  <DomainObject.Predmet.ProtustrankaFormatedOIB>
    <izvorni_sadrzaj>  KUMIĆ jednostavno društvo s ograničenom odgovornošću za trgovinu i usluge, OIB 08676090377</izvorni_sadrzaj>
    <derivirana_varijabla naziv="DomainObject.Predmet.ProtustrankaFormatedOIB_1">  KUMIĆ jednostavno društvo s ograničenom odgovornošću za trgovinu i usluge, OIB 08676090377</derivirana_varijabla>
  </DomainObject.Predmet.ProtustrankaFormatedOIB>
  <DomainObject.Predmet.ProtustrankaFormatedWithAdress>
    <izvorni_sadrzaj> KUMIĆ jednostavno društvo s ograničenom odgovornošću za trgovinu i usluge, Bjelovarska 68, 48350 Rakitnica</izvorni_sadrzaj>
    <derivirana_varijabla naziv="DomainObject.Predmet.ProtustrankaFormatedWithAdress_1"> KUMIĆ jednostavno društvo s ograničenom odgovornošću za trgovinu i usluge, Bjelovarska 68, 48350 Rakitnica</derivirana_varijabla>
  </DomainObject.Predmet.ProtustrankaFormatedWithAdress>
  <DomainObject.Predmet.ProtustrankaFormatedWithAdressOIB>
    <izvorni_sadrzaj> KUMIĆ jednostavno društvo s ograničenom odgovornošću za trgovinu i usluge, OIB 08676090377, Bjelovarska 68, 48350 Rakitnica</izvorni_sadrzaj>
    <derivirana_varijabla naziv="DomainObject.Predmet.ProtustrankaFormatedWithAdressOIB_1"> KUMIĆ jednostavno društvo s ograničenom odgovornošću za trgovinu i usluge, OIB 08676090377, Bjelovarska 68, 48350 Rakitnica</derivirana_varijabla>
  </DomainObject.Predmet.ProtustrankaFormatedWithAdressOIB>
  <DomainObject.Predmet.ProtustrankaWithAdress>
    <izvorni_sadrzaj>KUMIĆ jednostavno društvo s ograničenom odgovornošću za trgovinu i usluge Bjelovarska 68, 48350 Rakitnica</izvorni_sadrzaj>
    <derivirana_varijabla naziv="DomainObject.Predmet.ProtustrankaWithAdress_1">KUMIĆ jednostavno društvo s ograničenom odgovornošću za trgovinu i usluge Bjelovarska 68, 48350 Rakitnica</derivirana_varijabla>
  </DomainObject.Predmet.ProtustrankaWithAdress>
  <DomainObject.Predmet.ProtustrankaWithAdressOIB>
    <izvorni_sadrzaj>KUMIĆ jednostavno društvo s ograničenom odgovornošću za trgovinu i usluge, OIB 08676090377, Bjelovarska 68, 48350 Rakitnica</izvorni_sadrzaj>
    <derivirana_varijabla naziv="DomainObject.Predmet.ProtustrankaWithAdressOIB_1">KUMIĆ jednostavno društvo s ograničenom odgovornošću za trgovinu i usluge, OIB 08676090377, Bjelovarska 68, 48350 Rakitnica</derivirana_varijabla>
  </DomainObject.Predmet.ProtustrankaWithAdressOIB>
  <DomainObject.Predmet.ProtustrankaNazivFormated>
    <izvorni_sadrzaj>KUMIĆ jednostavno društvo s ograničenom odgovornošću za trgovinu i usluge</izvorni_sadrzaj>
    <derivirana_varijabla naziv="DomainObject.Predmet.ProtustrankaNazivFormated_1">KUMIĆ jednostavno društvo s ograničenom odgovornošću za trgovinu i usluge</derivirana_varijabla>
  </DomainObject.Predmet.ProtustrankaNazivFormated>
  <DomainObject.Predmet.ProtustrankaNazivFormatedOIB>
    <izvorni_sadrzaj>KUMIĆ jednostavno društvo s ograničenom odgovornošću za trgovinu i usluge, OIB 08676090377</izvorni_sadrzaj>
    <derivirana_varijabla naziv="DomainObject.Predmet.ProtustrankaNazivFormatedOIB_1">KUMIĆ jednostavno društvo s ograničenom odgovornošću za trgovinu i usluge, OIB 08676090377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136377.14</izvorni_sadrzaj>
    <derivirana_varijabla naziv="DomainObject.Predmet.TrenutnaVrijednost_1">136377.14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KUMIĆ jednostavno društvo s ograničenom odgovornošću za trgovinu i usluge</item>
    </izvorni_sadrzaj>
    <derivirana_varijabla naziv="DomainObject.Predmet.ProtuStrankaListFormated_1">
      <item>KUMIĆ jednostavno društvo s ograničenom odgovornošću za trgovinu i usluge</item>
    </derivirana_varijabla>
  </DomainObject.Predmet.ProtuStrankaListFormated>
  <DomainObject.Predmet.ProtuStrankaListFormatedOIB>
    <izvorni_sadrzaj>
      <item>KUMIĆ jednostavno društvo s ograničenom odgovornošću za trgovinu i usluge, OIB 08676090377</item>
    </izvorni_sadrzaj>
    <derivirana_varijabla naziv="DomainObject.Predmet.ProtuStrankaListFormatedOIB_1">
      <item>KUMIĆ jednostavno društvo s ograničenom odgovornošću za trgovinu i usluge, OIB 08676090377</item>
    </derivirana_varijabla>
  </DomainObject.Predmet.ProtuStrankaListFormatedOIB>
  <DomainObject.Predmet.ProtuStrankaListFormatedWithAdress>
    <izvorni_sadrzaj>
      <item>KUMIĆ jednostavno društvo s ograničenom odgovornošću za trgovinu i usluge, Bjelovarska 68, 48350 Rakitnica</item>
    </izvorni_sadrzaj>
    <derivirana_varijabla naziv="DomainObject.Predmet.ProtuStrankaListFormatedWithAdress_1">
      <item>KUMIĆ jednostavno društvo s ograničenom odgovornošću za trgovinu i usluge, Bjelovarska 68, 48350 Rakitnica</item>
    </derivirana_varijabla>
  </DomainObject.Predmet.ProtuStrankaListFormatedWithAdress>
  <DomainObject.Predmet.ProtuStrankaListFormatedWithAdressOIB>
    <izvorni_sadrzaj>
      <item>KUMIĆ jednostavno društvo s ograničenom odgovornošću za trgovinu i usluge, OIB 08676090377, Bjelovarska 68, 48350 Rakitnica</item>
    </izvorni_sadrzaj>
    <derivirana_varijabla naziv="DomainObject.Predmet.ProtuStrankaListFormatedWithAdressOIB_1">
      <item>KUMIĆ jednostavno društvo s ograničenom odgovornošću za trgovinu i usluge, OIB 08676090377, Bjelovarska 68, 48350 Rakitnica</item>
    </derivirana_varijabla>
  </DomainObject.Predmet.ProtuStrankaListFormatedWithAdressOIB>
  <DomainObject.Predmet.ProtuStrankaListNazivFormated>
    <izvorni_sadrzaj>
      <item>KUMIĆ jednostavno društvo s ograničenom odgovornošću za trgovinu i usluge</item>
    </izvorni_sadrzaj>
    <derivirana_varijabla naziv="DomainObject.Predmet.ProtuStrankaListNazivFormated_1">
      <item>KUMIĆ jednostavno društvo s ograničenom odgovornošću za trgovinu i usluge</item>
    </derivirana_varijabla>
  </DomainObject.Predmet.ProtuStrankaListNazivFormated>
  <DomainObject.Predmet.ProtuStrankaListNazivFormatedOIB>
    <izvorni_sadrzaj>
      <item>KUMIĆ jednostavno društvo s ograničenom odgovornošću za trgovinu i usluge, OIB 08676090377</item>
    </izvorni_sadrzaj>
    <derivirana_varijabla naziv="DomainObject.Predmet.ProtuStrankaListNazivFormatedOIB_1">
      <item>KUMIĆ jednostavno društvo s ograničenom odgovornošću za trgovinu i usluge, OIB 08676090377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Alen Boltižar</item>
      <item>Ministarstvo financija, Porezna uprava, Ispostava Koprivnica</item>
    </izvorni_sadrzaj>
    <derivirana_varijabla naziv="DomainObject.Predmet.OstaliListFormated_1">
      <item>E-oglasna ploča</item>
      <item>Sudski registar</item>
      <item>Županijsko državno odvjetništvo u Varaždinu</item>
      <item>Alen Boltižar</item>
      <item>Ministarstvo financija, Porezna uprava, Ispostava Koprivnica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Alen Boltižar, OIB 19962472781</item>
      <item>Ministarstvo financija, Porezna uprava, Ispostava Koprivnica</item>
    </izvorni_sadrzaj>
    <derivirana_varijabla naziv="DomainObject.Predmet.OstaliListFormatedOIB_1">
      <item>E-oglasna ploča</item>
      <item>Sudski registar</item>
      <item>Županijsko državno odvjetništvo u Varaždinu</item>
      <item>Alen Boltižar, OIB 19962472781</item>
      <item>Ministarstvo financija, Porezna uprava, Ispostava Koprivnica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Alen Boltižar, Sv. Ćirila I Metoda 24, 43000 Bjelovar</item>
      <item>Ministarstvo financija, Porezna uprava, Ispostava Koprivnica, Hrvatske državnosti 7, 48000 Koprivnica</item>
    </izvorni_sadrzaj>
    <derivirana_varijabla naziv="DomainObject.Predmet.OstaliListFormatedWithAdress_1">
      <item>E-oglasna ploča</item>
      <item>Sudski registar</item>
      <item>Županijsko državno odvjetništvo u Varaždinu</item>
      <item>Alen Boltižar, Sv. Ćirila I Metoda 24, 43000 Bjelovar</item>
      <item>Ministarstvo financija, Porezna uprava, Ispostava Koprivnica, Hrvatske državnosti 7, 48000 Koprivnica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Alen Boltižar, OIB 19962472781, Sv. Ćirila I Metoda 24, 43000 Bjelovar</item>
      <item>Ministarstvo financija, Porezna uprava, Ispostava Koprivnica, Hrvatske državnosti 7, 48000 Koprivnica</item>
    </izvorni_sadrzaj>
    <derivirana_varijabla naziv="DomainObject.Predmet.OstaliListFormatedWithAdressOIB_1">
      <item>E-oglasna ploča</item>
      <item>Sudski registar</item>
      <item>Županijsko državno odvjetništvo u Varaždinu</item>
      <item>Alen Boltižar, OIB 19962472781, Sv. Ćirila I Metoda 24, 43000 Bjelovar</item>
      <item>Ministarstvo financija, Porezna uprava, Ispostava Koprivnica, Hrvatske državnosti 7, 48000 Koprivnica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Alen Boltižar</item>
      <item>Ministarstvo financija, Porezna uprava, Ispostava Koprivnica</item>
    </izvorni_sadrzaj>
    <derivirana_varijabla naziv="DomainObject.Predmet.OstaliListNazivFormated_1">
      <item>E-oglasna ploča</item>
      <item>Sudski registar</item>
      <item>Županijsko državno odvjetništvo u Varaždinu</item>
      <item>Alen Boltižar</item>
      <item>Ministarstvo financija, Porezna uprava, Ispostava Koprivnica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Alen Boltižar, OIB 19962472781</item>
      <item>Ministarstvo financija, Porezna uprava, Ispostava Koprivnica</item>
    </izvorni_sadrzaj>
    <derivirana_varijabla naziv="DomainObject.Predmet.OstaliListNazivFormatedOIB_1">
      <item>E-oglasna ploča</item>
      <item>Sudski registar</item>
      <item>Županijsko državno odvjetništvo u Varaždinu</item>
      <item>Alen Boltižar, OIB 19962472781</item>
      <item>Ministarstvo financija, Porezna uprava,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KUMIĆ jednostavno društvo s ograničenom odgovornošću za trgovinu i usluge</izvorni_sadrzaj>
    <derivirana_varijabla naziv="DomainObject.Predmet.ProtustrankaIDrugi_1">KUMIĆ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KUMIĆ jednostavno društvo s ograničenom odgovornošću za trgovinu i usluge, OIB 08676090377, Bjelovarska 68, 48350 Rakitnica</izvorni_sadrzaj>
    <derivirana_varijabla naziv="DomainObject.Predmet.ProtustrankaIDrugiAdressOIB_1">KUMIĆ jednostavno društvo s ograničenom odgovornošću za trgovinu i usluge, OIB 08676090377, Bjelovarska 68,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St-756/2015-5</izvorni_sadrzaj>
    <derivirana_varijabla naziv="DomainObject.Predmet.OdlukaRjesenje.Oznaka_1">St-756/2015-5</derivirana_varijabla>
  </DomainObject.Predmet.OdlukaRjesenje.Oznaka>
  <DomainObject.Predmet.SudioniciListNaziv>
    <izvorni_sadrzaj>
      <item>Financijska agencija</item>
      <item>KUMIĆ jednostavno društvo s ograničenom odgovornošću za trgovinu i usluge</item>
      <item>E-oglasna ploča</item>
      <item>Sudski registar</item>
      <item>Županijsko državno odvjetništvo u Varaždinu</item>
      <item>Alen Boltižar</item>
      <item>Ministarstvo financija, Porezna uprava, Ispostava Koprivnica</item>
    </izvorni_sadrzaj>
    <derivirana_varijabla naziv="DomainObject.Predmet.SudioniciListNaziv_1">
      <item>Financijska agencija</item>
      <item>KUMIĆ jednostavno društvo s ograničenom odgovornošću za trgovinu i usluge</item>
      <item>E-oglasna ploča</item>
      <item>Sudski registar</item>
      <item>Županijsko državno odvjetništvo u Varaždinu</item>
      <item>Alen Boltižar</item>
      <item>Ministarstvo financija, Porezna uprava, Ispostava Koprivnica</item>
    </derivirana_varijabla>
  </DomainObject.Predmet.SudioniciListNaziv>
  <DomainObject.Predmet.SudioniciListAdressOIB>
    <izvorni_sadrzaj>
      <item>Financijska agencija, OIB 85821130368, A. Cesarca 2,42000 Varaždin</item>
      <item>KUMIĆ jednostavno društvo s ograničenom odgovornošću za trgovinu i usluge, OIB 08676090377, Bjelovarska 68,48350 Rakitnica</item>
      <item>E-oglasna ploča</item>
      <item>Sudski registar</item>
      <item>Županijsko državno odvjetništvo u Varaždinu</item>
      <item>Alen Boltižar, OIB 19962472781, Sv. Ćirila I Metoda 24,43000 Bjelovar</item>
      <item>Ministarstvo financija, Porezna uprava, Ispostava Koprivnica, Hrvatske državnosti 7,48000 Koprivnica</item>
    </izvorni_sadrzaj>
    <derivirana_varijabla naziv="DomainObject.Predmet.SudioniciListAdressOIB_1">
      <item>Financijska agencija, OIB 85821130368, A. Cesarca 2,42000 Varaždin</item>
      <item>KUMIĆ jednostavno društvo s ograničenom odgovornošću za trgovinu i usluge, OIB 08676090377, Bjelovarska 68,48350 Rakitnica</item>
      <item>E-oglasna ploča</item>
      <item>Sudski registar</item>
      <item>Županijsko državno odvjetništvo u Varaždinu</item>
      <item>Alen Boltižar, OIB 19962472781, Sv. Ćirila I Metoda 24,43000 Bjelovar</item>
      <item>Ministarstvo financija, Porezna uprava, Ispostava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08676090377</item>
      <item>, OIB null</item>
      <item>, OIB null</item>
      <item>, OIB null</item>
      <item>, OIB 19962472781</item>
      <item>, OIB null</item>
    </izvorni_sadrzaj>
    <derivirana_varijabla naziv="DomainObject.Predmet.SudioniciListNazivOIB_1">
      <item>, OIB 85821130368</item>
      <item>, OIB 08676090377</item>
      <item>, OIB null</item>
      <item>, OIB null</item>
      <item>, OIB null</item>
      <item>, OIB 19962472781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22F81-56B1-46FB-B668-1FF587D4E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1663</properties:Characters>
  <properties:Lines>65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2016-07-29T10:51:00Z</dcterms:created>
  <dc:creator>zvukelic</dc:creator>
  <cp:lastModifiedBy>Marko Makaj</cp:lastModifiedBy>
  <cp:lastPrinted>2016-07-29T11:22:00Z</cp:lastPrinted>
  <dcterms:modified xmlns:xsi="http://www.w3.org/2001/XMLSchema-instance" xsi:type="dcterms:W3CDTF">2016-07-29T11:22:00Z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