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39d4" w14:paraId="36939d4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B38C6">
        <w:rPr>
          <w:b/>
        </w:rPr>
        <w:t>51</w:t>
      </w:r>
      <w:r w:rsidR="00DA1F6B">
        <w:rPr>
          <w:b/>
        </w:rPr>
        <w:t>8</w:t>
      </w:r>
      <w:r w:rsidRPr="008F7C03">
        <w:rPr>
          <w:b/>
        </w:rPr>
        <w:t>/201</w:t>
      </w:r>
      <w:r w:rsidR="000B38C6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</w:t>
      </w:r>
      <w:r w:rsidR="00461003" w:rsidRPr="00461003">
        <w:t>MOHORKO</w:t>
      </w:r>
      <w:r w:rsidR="00461003">
        <w:t xml:space="preserve"> d.o.o. u stečaju</w:t>
      </w:r>
      <w:r w:rsidR="00461003" w:rsidRPr="00461003">
        <w:t>, Blato, Ulica bb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0B38C6">
        <w:t>21</w:t>
      </w:r>
      <w:r w:rsidRPr="008F7C03">
        <w:t xml:space="preserve">. </w:t>
      </w:r>
      <w:r w:rsidR="000B38C6">
        <w:t>travnj</w:t>
      </w:r>
      <w:r w:rsidR="00DC201A">
        <w:t>a</w:t>
      </w:r>
      <w:r w:rsidRPr="008F7C03">
        <w:t xml:space="preserve"> 201</w:t>
      </w:r>
      <w:r w:rsidR="000B38C6">
        <w:t>7</w:t>
      </w:r>
      <w:r w:rsidRPr="008F7C03">
        <w:t xml:space="preserve">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461003" w:rsidRPr="00461003">
        <w:t>MOHORKO d.o.o. u stečaju, Blato, Ulica bb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461003" w:rsidRPr="00461003">
        <w:t>MOHORKO d.o.o. u stečaju, Blato, Ulica bb</w:t>
      </w:r>
      <w:r w:rsidR="00DC201A" w:rsidRPr="00DC201A">
        <w:t xml:space="preserve">, </w:t>
      </w:r>
      <w:r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161AB6" w:rsidP="00461003" w:rsidR="00645CA3" w:rsidRPr="00645CA3">
      <w:pPr>
        <w:ind w:hanging="705" w:left="705"/>
        <w:jc w:val="both"/>
      </w:pPr>
      <w:r>
        <w:rPr>
          <w:b/>
        </w:rPr>
        <w:t>III.</w:t>
      </w:r>
      <w:r>
        <w:tab/>
      </w:r>
      <w:r w:rsidR="00645CA3"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461003" w:rsidP="00645CA3" w:rsidR="00645CA3" w:rsidRPr="00645CA3">
      <w:pPr>
        <w:ind w:hanging="705" w:left="705"/>
        <w:jc w:val="both"/>
      </w:pPr>
      <w:r>
        <w:rPr>
          <w:b/>
        </w:rPr>
        <w:t>I</w:t>
      </w:r>
      <w:r w:rsidR="00645CA3" w:rsidRPr="00645CA3">
        <w:rPr>
          <w:b/>
        </w:rPr>
        <w:t>V.</w:t>
      </w:r>
      <w:r w:rsidR="00645CA3"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lastRenderedPageBreak/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461003" w:rsidP="00645CA3" w:rsidR="00645CA3" w:rsidRPr="00645CA3">
      <w:pPr>
        <w:ind w:hanging="705" w:left="705"/>
        <w:jc w:val="both"/>
      </w:pPr>
      <w:r>
        <w:rPr>
          <w:b/>
        </w:rPr>
        <w:t>V</w:t>
      </w:r>
      <w:r w:rsidR="00645CA3" w:rsidRPr="00645CA3">
        <w:rPr>
          <w:b/>
        </w:rPr>
        <w:t>I</w:t>
      </w:r>
      <w:r w:rsidR="00A27F3E"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tab/>
        <w:t xml:space="preserve">Ročište za ispitivanje prijavljenih potraživanja vjerovnika zakazuje se za dan </w:t>
      </w:r>
      <w:r>
        <w:t>10</w:t>
      </w:r>
      <w:r w:rsidR="00645CA3" w:rsidRPr="00645CA3">
        <w:t xml:space="preserve">. </w:t>
      </w:r>
      <w:r w:rsidR="00A27F3E">
        <w:t>srpnja</w:t>
      </w:r>
      <w:r w:rsidR="00161AB6">
        <w:t xml:space="preserve"> 201</w:t>
      </w:r>
      <w:r w:rsidR="002E096E">
        <w:t>7</w:t>
      </w:r>
      <w:r w:rsidR="00161AB6">
        <w:t xml:space="preserve">. godine u </w:t>
      </w:r>
      <w:r w:rsidR="00A27F3E">
        <w:t>10</w:t>
      </w:r>
      <w:r w:rsidR="00161AB6">
        <w:t>,0</w:t>
      </w:r>
      <w:r w:rsidR="00645CA3" w:rsidRPr="00645CA3">
        <w:t xml:space="preserve">0 sati, sve u zgradi ovog suda u Dubrovniku, Dr. A. Starčevića 23, sudnica </w:t>
      </w:r>
      <w:r w:rsidR="00FE0A68">
        <w:t>1</w:t>
      </w:r>
      <w:r w:rsidR="00645CA3">
        <w:t>, I. kat</w:t>
      </w:r>
      <w:r w:rsidR="00645CA3"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9F1889" w:rsidP="00342487" w:rsidR="00645CA3" w:rsidRPr="00645CA3">
      <w:pPr>
        <w:ind w:hanging="705" w:left="705"/>
        <w:jc w:val="both"/>
      </w:pPr>
      <w:r>
        <w:rPr>
          <w:b/>
        </w:rPr>
        <w:t>VIII</w:t>
      </w:r>
      <w:r w:rsidR="00645CA3" w:rsidRPr="00A27F3E">
        <w:rPr>
          <w:b/>
        </w:rPr>
        <w:t>.</w:t>
      </w:r>
      <w:r w:rsidR="00645CA3" w:rsidRPr="00645CA3">
        <w:tab/>
        <w:t>Otvaranje ovog  postupka upisat će se u registar Trgovačkog suda u Splitu, Stalna služba u Dubrovniku i u zemljišne knjige Općinskog suda u Dubrovniku</w:t>
      </w:r>
      <w:r w:rsidR="00342487">
        <w:t>,</w:t>
      </w:r>
      <w:r w:rsidR="00DC201A">
        <w:t xml:space="preserve"> zemljišno knjižni odjel </w:t>
      </w:r>
      <w:r w:rsidR="00461003">
        <w:t>Blato</w:t>
      </w:r>
      <w:r w:rsidR="00161AB6">
        <w:t>,</w:t>
      </w:r>
      <w:r w:rsidR="0072719D" w:rsidRPr="0072719D">
        <w:t xml:space="preserve"> Očevidnik Financijske agencije, RC Split, Podružnica Dubrovnik,</w:t>
      </w:r>
      <w:r w:rsidR="00161AB6">
        <w:t xml:space="preserve"> </w:t>
      </w:r>
      <w:r w:rsidR="00645CA3" w:rsidRPr="00645CA3">
        <w:t xml:space="preserve">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461003">
        <w:t>664</w:t>
      </w:r>
      <w:r w:rsidR="002A4D58">
        <w:t>/201</w:t>
      </w:r>
      <w:r w:rsidR="00FE0A68">
        <w:t>5</w:t>
      </w:r>
      <w:r w:rsidR="00342487" w:rsidRPr="00342487">
        <w:t xml:space="preserve"> od </w:t>
      </w:r>
      <w:r w:rsidR="007652FE">
        <w:t>2</w:t>
      </w:r>
      <w:r w:rsidR="00461003">
        <w:t>8</w:t>
      </w:r>
      <w:r w:rsidR="00161AB6">
        <w:t>.</w:t>
      </w:r>
      <w:r w:rsidR="00FE0A68">
        <w:t xml:space="preserve"> </w:t>
      </w:r>
      <w:r w:rsidR="00461003">
        <w:t>prosinc</w:t>
      </w:r>
      <w:r w:rsidR="002A4D58">
        <w:t>a</w:t>
      </w:r>
      <w:r w:rsidRPr="00342487">
        <w:t xml:space="preserve"> 201</w:t>
      </w:r>
      <w:r w:rsidR="00461003">
        <w:t>5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431. Stečajnog zakona (NN 71/15, dalje u tekstu SZ) otvoren je i zaključen stečajni postupak nad dužnikom </w:t>
      </w:r>
      <w:r w:rsidR="00461003" w:rsidRPr="00461003">
        <w:t>MOHORKO d.o.o. u stečaju, Blato, Ulica bb</w:t>
      </w:r>
      <w:r w:rsidR="00F31AA8">
        <w:t>, te je za stečajnog upravitelja imenovan</w:t>
      </w:r>
      <w:r w:rsidR="00F31AA8" w:rsidRPr="00F31AA8">
        <w:t xml:space="preserve"> </w:t>
      </w:r>
      <w:r w:rsidR="00461003">
        <w:t>Ante Gabelica iz Splita, R. Boškovića 7/125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9F1889">
        <w:t>Nikola Prižmić</w:t>
      </w:r>
      <w:r w:rsidR="007652FE">
        <w:t>, odvjetni</w:t>
      </w:r>
      <w:r w:rsidR="009F1889">
        <w:t>k,</w:t>
      </w:r>
      <w:r w:rsidR="007652FE">
        <w:t xml:space="preserve"> kao punomoćnik ranijeg zastupnika po zakonu i osnivača dužnika</w:t>
      </w:r>
      <w:r w:rsidR="009F1889">
        <w:t xml:space="preserve"> Borisa Mohorko</w:t>
      </w:r>
      <w:r w:rsidR="00FE0A68" w:rsidRPr="00FE0A68">
        <w:t xml:space="preserve">,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</w:t>
      </w:r>
      <w:r w:rsidR="009F1889">
        <w:t>kompjutersku jedinicu sa pisačem, uredski stol</w:t>
      </w:r>
      <w:r w:rsidR="007652FE">
        <w:t xml:space="preserve"> kao i nekretninu </w:t>
      </w:r>
      <w:r w:rsidR="009F1889">
        <w:t>čest.zem. 12878/164 upisana u Z.ul. 5691, k.o. Blato</w:t>
      </w:r>
      <w:r w:rsidR="007652FE">
        <w:t>,</w:t>
      </w:r>
      <w:r w:rsidR="00F31AA8" w:rsidRPr="00F31AA8">
        <w:t xml:space="preserve"> </w:t>
      </w:r>
      <w:r w:rsidR="00161AB6">
        <w:t>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FE0A68">
        <w:t xml:space="preserve">koju sačinjavaju </w:t>
      </w:r>
      <w:r w:rsidR="009F1889" w:rsidRPr="009F1889">
        <w:t>kompjutersk</w:t>
      </w:r>
      <w:r w:rsidR="009F1889">
        <w:t>a</w:t>
      </w:r>
      <w:r w:rsidR="009F1889" w:rsidRPr="009F1889">
        <w:t xml:space="preserve"> jedinic</w:t>
      </w:r>
      <w:r w:rsidR="009F1889">
        <w:t>a</w:t>
      </w:r>
      <w:r w:rsidR="009F1889" w:rsidRPr="009F1889">
        <w:t xml:space="preserve"> sa pisačem, uredski stol </w:t>
      </w:r>
      <w:r w:rsidR="009F1889">
        <w:t>i nekretnina oznake</w:t>
      </w:r>
      <w:r w:rsidR="009F1889" w:rsidRPr="009F1889">
        <w:t xml:space="preserve"> čest.zem. 12878/164 upisana u Z.ul. 5691, k.o. Blato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9F1889">
        <w:t xml:space="preserve"> 130. SZ odlučeno kao u točki III. do V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7652FE">
        <w:rPr>
          <w:b/>
        </w:rPr>
        <w:t>21</w:t>
      </w:r>
      <w:r w:rsidR="00771538">
        <w:rPr>
          <w:b/>
        </w:rPr>
        <w:t xml:space="preserve">. </w:t>
      </w:r>
      <w:r w:rsidR="007652FE">
        <w:rPr>
          <w:b/>
        </w:rPr>
        <w:t>travnj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7652FE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532D45" w:rsidRPr="00757416">
      <w:r w:rsidRPr="00645CA3">
        <w:rPr>
          <w:b/>
        </w:rPr>
        <w:t>-</w:t>
      </w:r>
      <w:r w:rsidR="009F1889">
        <w:tab/>
        <w:t xml:space="preserve">stečajnom </w:t>
      </w:r>
      <w:r w:rsidR="00532D45">
        <w:t>up</w:t>
      </w:r>
      <w:r w:rsidR="009F1889">
        <w:t>ravitelju A. Gabelica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9F1889">
        <w:t>Blato</w:t>
      </w:r>
      <w:r w:rsidR="00645CA3" w:rsidRPr="00757416">
        <w:t>,</w:t>
      </w:r>
    </w:p>
    <w:p w:rsidRDefault="0072719D" w:rsidP="00757416" w:rsidR="0072719D" w:rsidRPr="00757416">
      <w:r>
        <w:t>-</w:t>
      </w:r>
      <w:r>
        <w:tab/>
      </w:r>
      <w:r w:rsidRPr="0072719D">
        <w:t>Očevidnik Financijske agencije, RC Split, Podružnica Dubrovnik,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F516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27F3E">
      <w:rPr>
        <w:rFonts w:hAnsi="Book Antiqua" w:ascii="Book Antiqua"/>
        <w:b/>
        <w:sz w:val="20"/>
        <w:szCs w:val="20"/>
      </w:rPr>
      <w:t>51</w:t>
    </w:r>
    <w:r w:rsidR="00DA1F6B">
      <w:rPr>
        <w:rFonts w:hAnsi="Book Antiqua" w:ascii="Book Antiqua"/>
        <w:b/>
        <w:sz w:val="20"/>
        <w:szCs w:val="20"/>
      </w:rPr>
      <w:t>8</w:t>
    </w:r>
    <w:r>
      <w:rPr>
        <w:rFonts w:hAnsi="Book Antiqua" w:ascii="Book Antiqua"/>
        <w:b/>
        <w:sz w:val="20"/>
        <w:szCs w:val="20"/>
      </w:rPr>
      <w:t>/201</w:t>
    </w:r>
    <w:r w:rsidR="00A27F3E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61003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9F1889"/>
    <w:rsid w:val="00A01C2E"/>
    <w:rsid w:val="00A02C5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AF5166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A1F6B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5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1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1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1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1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F5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1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1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1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1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MOHORKO d.o.o. za turizam i usluge</izvorni_sadrzaj>
    <derivirana_varijabla naziv="DomainObject.Predmet.ProtustrankaFormated_1">  MOHORKO d.o.o. za turizam i usluge</derivirana_varijabla>
  </DomainObject.Predmet.ProtustrankaFormated>
  <DomainObject.Predmet.ProtustrankaFormatedOIB>
    <izvorni_sadrzaj>  MOHORKO d.o.o. za turizam i usluge, OIB 70766896506</izvorni_sadrzaj>
    <derivirana_varijabla naziv="DomainObject.Predmet.ProtustrankaFormatedOIB_1">  MOHORKO d.o.o. za turizam i usluge, OIB 70766896506</derivirana_varijabla>
  </DomainObject.Predmet.ProtustrankaFormatedOIB>
  <DomainObject.Predmet.ProtustrankaFormatedWithAdress>
    <izvorni_sadrzaj> MOHORKO d.o.o. za turizam i usluge, Ulica/bb, 20271 Blato</izvorni_sadrzaj>
    <derivirana_varijabla naziv="DomainObject.Predmet.ProtustrankaFormatedWithAdress_1"> MOHORKO d.o.o. za turizam i usluge, Ulica/bb, 20271 Blato</derivirana_varijabla>
  </DomainObject.Predmet.ProtustrankaFormatedWithAdress>
  <DomainObject.Predmet.ProtustrankaFormatedWithAdressOIB>
    <izvorni_sadrzaj> MOHORKO d.o.o. za turizam i usluge, OIB 70766896506, Ulica/bb, 20271 Blato</izvorni_sadrzaj>
    <derivirana_varijabla naziv="DomainObject.Predmet.ProtustrankaFormatedWithAdressOIB_1"> MOHORKO d.o.o. za turizam i usluge, OIB 70766896506, Ulica/bb, 20271 Blato</derivirana_varijabla>
  </DomainObject.Predmet.ProtustrankaFormatedWithAdressOIB>
  <DomainObject.Predmet.ProtustrankaWithAdress>
    <izvorni_sadrzaj>MOHORKO d.o.o. za turizam i usluge Ulica/bb, 20271 Blato</izvorni_sadrzaj>
    <derivirana_varijabla naziv="DomainObject.Predmet.ProtustrankaWithAdress_1">MOHORKO d.o.o. za turizam i usluge Ulica/bb, 20271 Blato</derivirana_varijabla>
  </DomainObject.Predmet.ProtustrankaWithAdress>
  <DomainObject.Predmet.ProtustrankaWithAdressOIB>
    <izvorni_sadrzaj>MOHORKO d.o.o. za turizam i usluge, OIB 70766896506, Ulica/bb, 20271 Blato</izvorni_sadrzaj>
    <derivirana_varijabla naziv="DomainObject.Predmet.ProtustrankaWithAdressOIB_1">MOHORKO d.o.o. za turizam i usluge, OIB 70766896506, Ulica/bb, 20271 Blato</derivirana_varijabla>
  </DomainObject.Predmet.ProtustrankaWithAdressOIB>
  <DomainObject.Predmet.ProtustrankaNazivFormated>
    <izvorni_sadrzaj>MOHORKO d.o.o. za turizam i usluge</izvorni_sadrzaj>
    <derivirana_varijabla naziv="DomainObject.Predmet.ProtustrankaNazivFormated_1">MOHORKO d.o.o. za turizam i usluge</derivirana_varijabla>
  </DomainObject.Predmet.ProtustrankaNazivFormated>
  <DomainObject.Predmet.ProtustrankaNazivFormatedOIB>
    <izvorni_sadrzaj>MOHORKO d.o.o. za turizam i usluge, OIB 70766896506</izvorni_sadrzaj>
    <derivirana_varijabla naziv="DomainObject.Predmet.ProtustrankaNazivFormatedOIB_1">MOHORKO d.o.o. za turizam i usluge, OIB 70766896506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MOHORKO d.o.o. za turizam i usluge</item>
    </izvorni_sadrzaj>
    <derivirana_varijabla naziv="DomainObject.Predmet.ProtuStrankaListFormated_1">
      <item>MOHORKO d.o.o. za turizam i usluge</item>
    </derivirana_varijabla>
  </DomainObject.Predmet.ProtuStrankaListFormated>
  <DomainObject.Predmet.ProtuStrankaListFormatedOIB>
    <izvorni_sadrzaj>
      <item>MOHORKO d.o.o. za turizam i usluge, OIB 70766896506</item>
    </izvorni_sadrzaj>
    <derivirana_varijabla naziv="DomainObject.Predmet.ProtuStrankaListFormatedOIB_1">
      <item>MOHORKO d.o.o. za turizam i usluge, OIB 70766896506</item>
    </derivirana_varijabla>
  </DomainObject.Predmet.ProtuStrankaListFormatedOIB>
  <DomainObject.Predmet.ProtuStrankaListFormatedWithAdress>
    <izvorni_sadrzaj>
      <item>MOHORKO d.o.o. za turizam i usluge, Ulica/bb, 20271 Blato</item>
    </izvorni_sadrzaj>
    <derivirana_varijabla naziv="DomainObject.Predmet.ProtuStrankaListFormatedWithAdress_1">
      <item>MOHORKO d.o.o. za turizam i usluge, Ulica/bb, 20271 Blato</item>
    </derivirana_varijabla>
  </DomainObject.Predmet.ProtuStrankaListFormatedWithAdress>
  <DomainObject.Predmet.ProtuStrankaListFormatedWithAdressOIB>
    <izvorni_sadrzaj>
      <item>MOHORKO d.o.o. za turizam i usluge, OIB 70766896506, Ulica/bb, 20271 Blato</item>
    </izvorni_sadrzaj>
    <derivirana_varijabla naziv="DomainObject.Predmet.ProtuStrankaListFormatedWithAdressOIB_1">
      <item>MOHORKO d.o.o. za turizam i usluge, OIB 70766896506, Ulica/bb, 20271 Blato</item>
    </derivirana_varijabla>
  </DomainObject.Predmet.ProtuStrankaListFormatedWithAdressOIB>
  <DomainObject.Predmet.ProtuStrankaListNazivFormated>
    <izvorni_sadrzaj>
      <item>MOHORKO d.o.o. za turizam i usluge</item>
    </izvorni_sadrzaj>
    <derivirana_varijabla naziv="DomainObject.Predmet.ProtuStrankaListNazivFormated_1">
      <item>MOHORKO d.o.o. za turizam i usluge</item>
    </derivirana_varijabla>
  </DomainObject.Predmet.ProtuStrankaListNazivFormated>
  <DomainObject.Predmet.ProtuStrankaListNazivFormatedOIB>
    <izvorni_sadrzaj>
      <item>MOHORKO d.o.o. za turizam i usluge, OIB 70766896506</item>
    </izvorni_sadrzaj>
    <derivirana_varijabla naziv="DomainObject.Predmet.ProtuStrankaListNazivFormatedOIB_1">
      <item>MOHORKO d.o.o. za turizam i usluge, OIB 70766896506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MOHORKO d.o.o. za turizam i usluge</izvorni_sadrzaj>
    <derivirana_varijabla naziv="DomainObject.Predmet.ProtustrankaIDrugi_1">MOHORKO d.o.o. za turizam i usluge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MOHORKO d.o.o. za turizam i usluge, OIB 70766896506, Ulica/bb, 20271 Blato</izvorni_sadrzaj>
    <derivirana_varijabla naziv="DomainObject.Predmet.ProtustrankaIDrugiAdressOIB_1">MOHORKO d.o.o. za turizam i usluge, OIB 70766896506, Ulica/bb,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MOHORKO d.o.o. za turizam i usluge</item>
    </izvorni_sadrzaj>
    <derivirana_varijabla naziv="DomainObject.Predmet.SudioniciListNaziv_1">
      <item>Boris Mohorko</item>
      <item>MOHORKO d.o.o. za turizam i usluge</item>
    </derivirana_varijabla>
  </DomainObject.Predmet.SudioniciListNaziv>
  <DomainObject.Predmet.SudioniciListAdressOIB>
    <izvorni_sadrzaj>
      <item>Boris Mohorko, Jarška cesta 22,0 Ljubljana</item>
      <item>MOHORKO d.o.o. za turizam i usluge, OIB 70766896506, Ulica/bb,20271 Blato</item>
    </izvorni_sadrzaj>
    <derivirana_varijabla naziv="DomainObject.Predmet.SudioniciListAdressOIB_1">
      <item>Boris Mohorko, Jarška cesta 22,0 Ljubljana</item>
      <item>MOHORKO d.o.o. za turizam i usluge, OIB 70766896506, Ulica/bb,20271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70766896506</item>
    </izvorni_sadrzaj>
    <derivirana_varijabla naziv="DomainObject.Predmet.SudioniciListNazivOIB_1">
      <item>, OIB null</item>
      <item>, OIB 70766896506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4567</properties:Characters>
  <properties:Lines>130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2017-04-21T12:08:00Z</dcterms:created>
  <dc:creator>Katarina Franković</dc:creator>
  <cp:lastModifiedBy>Katarina Franković</cp:lastModifiedBy>
  <cp:lastPrinted>2017-04-21T12:09:00Z</cp:lastPrinted>
  <dcterms:modified xmlns:xsi="http://www.w3.org/2001/XMLSchema-instance" xsi:type="dcterms:W3CDTF">2017-04-21T12:10:00Z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