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72cb" w14:paraId="34072c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C7DF0">
        <w:rPr>
          <w:rFonts w:hAnsi="Times New Roman" w:ascii="Times New Roman"/>
        </w:rPr>
        <w:t>JASMINKA PLIN d.o.o., Zagreb, Karlovačka cesta 4h, OIB: 17452902439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CC7DF0">
        <w:rPr>
          <w:rFonts w:hAnsi="Times New Roman" w:ascii="Times New Roman"/>
        </w:rPr>
        <w:t>JASMINKA PLIN d.o.o., Zagreb, Karlovačka cesta 4h, OIB: 17452902439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932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465938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C7DF0">
        <w:rPr>
          <w:rFonts w:hAnsi="Times New Roman" w:ascii="Times New Roman"/>
          <w:szCs w:val="24"/>
        </w:rPr>
        <w:t>Miljenko Marinić, Zagreb, Lopudska 1a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CC7DF0">
        <w:rPr>
          <w:rFonts w:hAnsi="Times New Roman" w:ascii="Times New Roman"/>
        </w:rPr>
        <w:t>JASMINKA PLIN d.o.o., Zagreb, Karlovačka cesta 4h, OIB: 17452902439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40C34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09D" w:rsidP="00DB4528" w:rsidR="006A109D">
      <w:r>
        <w:separator/>
      </w:r>
    </w:p>
  </w:endnote>
  <w:endnote w:id="0" w:type="continuationSeparator">
    <w:p w:rsidRDefault="006A109D" w:rsidP="00DB4528" w:rsidR="006A1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09D" w:rsidP="00DB4528" w:rsidR="006A109D">
      <w:r>
        <w:separator/>
      </w:r>
    </w:p>
  </w:footnote>
  <w:footnote w:id="0" w:type="continuationSeparator">
    <w:p w:rsidRDefault="006A109D" w:rsidP="00DB4528" w:rsidR="006A1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A3496">
          <w:rPr>
            <w:rFonts w:hAnsi="Times New Roman" w:ascii="Times New Roman"/>
          </w:rPr>
          <w:t>4936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A3496">
      <w:rPr>
        <w:rFonts w:hAnsi="Times New Roman" w:ascii="Times New Roman"/>
        <w:lang w:val="hr-HR"/>
      </w:rPr>
      <w:t>4936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40DDD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5938"/>
    <w:rsid w:val="00466C68"/>
    <w:rsid w:val="00484AE9"/>
    <w:rsid w:val="0048609B"/>
    <w:rsid w:val="004A3496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A109D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  <w:rsid w:val="00FE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3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3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3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St-4936/2015</izvorni_sadrzaj>
    <derivirana_varijabla naziv="DomainObject.Predmet.OznakaBroj_1">St-4936/2015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JASMINKA PLIN d.o.o. zastupanog po punomoćniku Daniel Tifui</izvorni_sadrzaj>
    <derivirana_varijabla naziv="DomainObject.Predmet.ProtustrankaFormated_1">  JASMINKA PLIN d.o.o. zastupanog po punomoćniku Daniel Tifui</derivirana_varijabla>
  </DomainObject.Predmet.ProtustrankaFormated>
  <DomainObject.Predmet.ProtustrankaFormatedOIB>
    <izvorni_sadrzaj>  JASMINKA PLIN d.o.o., OIB 17452902439 zastupanog po punomoćniku Daniel Tifui</izvorni_sadrzaj>
    <derivirana_varijabla naziv="DomainObject.Predmet.ProtustrankaFormatedOIB_1">  JASMINKA PLIN d.o.o., OIB 17452902439 zastupanog po punomoćniku Daniel Tifui</derivirana_varijabla>
  </DomainObject.Predmet.ProtustrankaFormatedOIB>
  <DomainObject.Predmet.ProtustrankaFormatedWithAdress>
    <izvorni_sadrzaj> JASMINKA PLIN d.o.o., Karlovačka cesta 4/H, 10000 Zagreb zastupanog po punomoćniku Daniel Tifui</izvorni_sadrzaj>
    <derivirana_varijabla naziv="DomainObject.Predmet.ProtustrankaFormatedWithAdress_1"> JASMINKA PLIN d.o.o., Karlovačka cesta 4/H, 10000 Zagreb zastupanog po punomoćniku Daniel Tifui</derivirana_varijabla>
  </DomainObject.Predmet.ProtustrankaFormatedWithAdress>
  <DomainObject.Predmet.ProtustrankaFormatedWithAdressOIB>
    <izvorni_sadrzaj> JASMINKA PLIN d.o.o., OIB 17452902439, Karlovačka cesta 4/H, 10000 Zagreb zastupanog po punomoćniku Daniel Tifui</izvorni_sadrzaj>
    <derivirana_varijabla naziv="DomainObject.Predmet.ProtustrankaFormatedWithAdressOIB_1"> JASMINKA PLIN d.o.o., OIB 17452902439, Karlovačka cesta 4/H, 10000 Zagreb zastupanog po punomoćniku Daniel Tifui</derivirana_varijabla>
  </DomainObject.Predmet.ProtustrankaFormatedWithAdressOIB>
  <DomainObject.Predmet.ProtustrankaWithAdress>
    <izvorni_sadrzaj>JASMINKA PLIN d.o.o. Karlovačka cesta 4/H, 10000 Zagreb</izvorni_sadrzaj>
    <derivirana_varijabla naziv="DomainObject.Predmet.ProtustrankaWithAdress_1">JASMINKA PLIN d.o.o. Karlovačka cesta 4/H, 10000 Zagreb</derivirana_varijabla>
  </DomainObject.Predmet.ProtustrankaWithAdress>
  <DomainObject.Predmet.ProtustrankaWithAdressOIB>
    <izvorni_sadrzaj>JASMINKA PLIN d.o.o., OIB 17452902439, Karlovačka cesta 4/H, 10000 Zagreb</izvorni_sadrzaj>
    <derivirana_varijabla naziv="DomainObject.Predmet.ProtustrankaWithAdressOIB_1">JASMINKA PLIN d.o.o., OIB 17452902439, Karlovačka cesta 4/H, 10000 Zagreb</derivirana_varijabla>
  </DomainObject.Predmet.ProtustrankaWithAdressOIB>
  <DomainObject.Predmet.ProtustrankaNazivFormated>
    <izvorni_sadrzaj>JASMINKA PLIN d.o.o.</izvorni_sadrzaj>
    <derivirana_varijabla naziv="DomainObject.Predmet.ProtustrankaNazivFormated_1">JASMINKA PLIN d.o.o.</derivirana_varijabla>
  </DomainObject.Predmet.ProtustrankaNazivFormated>
  <DomainObject.Predmet.ProtustrankaNazivFormatedOIB>
    <izvorni_sadrzaj>JASMINKA PLIN d.o.o., OIB 17452902439</izvorni_sadrzaj>
    <derivirana_varijabla naziv="DomainObject.Predmet.ProtustrankaNazivFormatedOIB_1">JASMINKA PLIN d.o.o., OIB 17452902439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JASMINKA PLIN d.o.o. zastupanog po punomoćniku Daniel Tifui</item>
    </izvorni_sadrzaj>
    <derivirana_varijabla naziv="DomainObject.Predmet.ProtuStrankaListFormated_1">
      <item>JASMINKA PLIN d.o.o. zastupanog po punomoćniku Daniel Tifui</item>
    </derivirana_varijabla>
  </DomainObject.Predmet.ProtuStrankaListFormated>
  <DomainObject.Predmet.ProtuStrankaListFormatedOIB>
    <izvorni_sadrzaj>
      <item>JASMINKA PLIN d.o.o., OIB 17452902439 zastupanog po punomoćniku Daniel Tifui</item>
    </izvorni_sadrzaj>
    <derivirana_varijabla naziv="DomainObject.Predmet.ProtuStrankaListFormatedOIB_1">
      <item>JASMINKA PLIN d.o.o., OIB 17452902439 zastupanog po punomoćniku Daniel Tifui</item>
    </derivirana_varijabla>
  </DomainObject.Predmet.ProtuStrankaListFormatedOIB>
  <DomainObject.Predmet.ProtuStrankaListFormatedWithAdress>
    <izvorni_sadrzaj>
      <item>JASMINKA PLIN d.o.o., Karlovačka cesta 4/H, 10000 Zagreb zastupanog po punomoćniku Daniel Tifui</item>
    </izvorni_sadrzaj>
    <derivirana_varijabla naziv="DomainObject.Predmet.ProtuStrankaListFormatedWithAdress_1">
      <item>JASMINKA PLIN d.o.o., Karlovačka cesta 4/H, 10000 Zagreb zastupanog po punomoćniku Daniel Tifui</item>
    </derivirana_varijabla>
  </DomainObject.Predmet.ProtuStrankaListFormatedWithAdress>
  <DomainObject.Predmet.ProtuStrankaListFormatedWithAdressOIB>
    <izvorni_sadrzaj>
      <item>JASMINKA PLIN d.o.o., OIB 17452902439, Karlovačka cesta 4/H, 10000 Zagreb zastupanog po punomoćniku Daniel Tifui</item>
    </izvorni_sadrzaj>
    <derivirana_varijabla naziv="DomainObject.Predmet.ProtuStrankaListFormatedWithAdressOIB_1">
      <item>JASMINKA PLIN d.o.o., OIB 17452902439, Karlovačka cesta 4/H, 10000 Zagreb zastupanog po punomoćniku Daniel Tifui</item>
    </derivirana_varijabla>
  </DomainObject.Predmet.ProtuStrankaListFormatedWithAdressOIB>
  <DomainObject.Predmet.ProtuStrankaListNazivFormated>
    <izvorni_sadrzaj>
      <item>JASMINKA PLIN d.o.o.</item>
    </izvorni_sadrzaj>
    <derivirana_varijabla naziv="DomainObject.Predmet.ProtuStrankaListNazivFormated_1">
      <item>JASMINKA PLIN d.o.o.</item>
    </derivirana_varijabla>
  </DomainObject.Predmet.ProtuStrankaListNazivFormated>
  <DomainObject.Predmet.ProtuStrankaListNazivFormatedOIB>
    <izvorni_sadrzaj>
      <item>JASMINKA PLIN d.o.o., OIB 17452902439</item>
    </izvorni_sadrzaj>
    <derivirana_varijabla naziv="DomainObject.Predmet.ProtuStrankaListNazivFormatedOIB_1">
      <item>JASMINKA PLIN d.o.o., OIB 17452902439</item>
    </derivirana_varijabla>
  </DomainObject.Predmet.ProtuStrankaListNazivFormatedOIB>
  <DomainObject.Predmet.OstaliListFormated>
    <izvorni_sadrzaj>
      <item>Daniel Tifui punomoćnik sudionika u postupku JASMINKA PLIN d.o.o.</item>
    </izvorni_sadrzaj>
    <derivirana_varijabla naziv="DomainObject.Predmet.OstaliListFormated_1">
      <item>Daniel Tifui punomoćnik sudionika u postupku JASMINKA PLIN d.o.o.</item>
    </derivirana_varijabla>
  </DomainObject.Predmet.OstaliListFormated>
  <DomainObject.Predmet.OstaliListFormatedOIB>
    <izvorni_sadrzaj>
      <item>Daniel Tifui, OIB 99787494835 punomoćnik sudionika u postupku JASMINKA PLIN d.o.o.</item>
    </izvorni_sadrzaj>
    <derivirana_varijabla naziv="DomainObject.Predmet.OstaliListFormatedOIB_1">
      <item>Daniel Tifui, OIB 99787494835 punomoćnik sudionika u postupku JASMINKA PLIN d.o.o.</item>
    </derivirana_varijabla>
  </DomainObject.Predmet.OstaliListFormatedOIB>
  <DomainObject.Predmet.OstaliListFormatedWithAdress>
    <izvorni_sadrzaj>
      <item>Daniel Tifui, Svetičko Hrašće 98, 47280 Svetičko Hrašće punomoćnik sudionika u postupku JASMINKA PLIN d.o.o.</item>
    </izvorni_sadrzaj>
    <derivirana_varijabla naziv="DomainObject.Predmet.OstaliListFormatedWithAdress_1">
      <item>Daniel Tifui, Svetičko Hrašće 98, 47280 Svetičko Hrašće punomoćnik sudionika u postupku JASMINKA PLIN d.o.o.</item>
    </derivirana_varijabla>
  </DomainObject.Predmet.OstaliListFormatedWithAdress>
  <DomainObject.Predmet.OstaliListFormatedWithAdressOIB>
    <izvorni_sadrzaj>
      <item>Daniel Tifui, OIB 99787494835, Svetičko Hrašće 98, 47280 Svetičko Hrašće punomoćnik sudionika u postupku JASMINKA PLIN d.o.o.</item>
    </izvorni_sadrzaj>
    <derivirana_varijabla naziv="DomainObject.Predmet.OstaliListFormatedWithAdressOIB_1">
      <item>Daniel Tifui, OIB 99787494835, Svetičko Hrašće 98, 47280 Svetičko Hrašće punomoćnik sudionika u postupku JASMINKA PLIN d.o.o.</item>
    </derivirana_varijabla>
  </DomainObject.Predmet.OstaliListFormatedWithAdressOIB>
  <DomainObject.Predmet.OstaliListNazivFormated>
    <izvorni_sadrzaj>
      <item>Daniel Tifui</item>
    </izvorni_sadrzaj>
    <derivirana_varijabla naziv="DomainObject.Predmet.OstaliListNazivFormated_1">
      <item>Daniel Tifui</item>
    </derivirana_varijabla>
  </DomainObject.Predmet.OstaliListNazivFormated>
  <DomainObject.Predmet.OstaliListNazivFormatedOIB>
    <izvorni_sadrzaj>
      <item>Daniel Tifui, OIB 99787494835</item>
    </izvorni_sadrzaj>
    <derivirana_varijabla naziv="DomainObject.Predmet.OstaliListNazivFormatedOIB_1">
      <item>Daniel Tifui, OIB 99787494835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JASMINKA PLIN d.o.o.</izvorni_sadrzaj>
    <derivirana_varijabla naziv="DomainObject.Predmet.ProtustrankaIDrugi_1">JASMINKA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JASMINKA PLIN d.o.o., OIB 17452902439, Karlovačka cesta 4/H, 10000 Zagreb</izvorni_sadrzaj>
    <derivirana_varijabla naziv="DomainObject.Predmet.ProtustrankaIDrugiAdressOIB_1">JASMINKA PLIN d.o.o., OIB 17452902439, Karlovačka cesta 4/H,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JASMINKA PLIN d.o.o.</item>
      <item>Daniel Tifui</item>
    </izvorni_sadrzaj>
    <derivirana_varijabla naziv="DomainObject.Predmet.SudioniciListNaziv_1">
      <item>FINA Regionalni centar Zagreb</item>
      <item>JASMINKA PLIN d.o.o.</item>
      <item>Daniel Tifui</item>
    </derivirana_varijabla>
  </DomainObject.Predmet.SudioniciListNaziv>
  <DomainObject.Predmet.SudioniciListAdressOIB>
    <izvorni_sadrzaj>
      <item>FINA Regionalni centar Zagreb, OIB 85821130368, Trg svibanjskih žrtava 1995. 1,10000 Zagreb</item>
      <item>JASMINKA PLIN d.o.o., OIB 17452902439, Karlovačka cesta 4/H,10000 Zagreb</item>
      <item>Daniel Tifui, OIB 99787494835, Svetičko Hrašće 98,47280 Svetičko Hrašće</item>
    </izvorni_sadrzaj>
    <derivirana_varijabla naziv="DomainObject.Predmet.SudioniciListAdressOIB_1">
      <item>FINA Regionalni centar Zagreb, OIB 85821130368, Trg svibanjskih žrtava 1995. 1,10000 Zagreb</item>
      <item>JASMINKA PLIN d.o.o., OIB 17452902439, Karlovačka cesta 4/H,10000 Zagreb</item>
      <item>Daniel Tifui, OIB 99787494835, Svetičko Hrašće 98,47280 Svetičko Hrašće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17452902439</item>
      <item>, OIB 99787494835</item>
    </izvorni_sadrzaj>
    <derivirana_varijabla naziv="DomainObject.Predmet.SudioniciListNazivOIB_1">
      <item>, OIB 85821130368</item>
      <item>, OIB 17452902439</item>
      <item>, OIB 99787494835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D93DC-2617-467B-B07E-AAB65F2B2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2134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