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91a4" w14:paraId="9c291a4" w:rsidRDefault="00E87D1F" w:rsidP="00E87D1F" w:rsidR="00E87D1F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</w:t>
      </w:r>
      <w:r>
        <w:rPr>
          <w:noProof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D1F" w:rsidP="00E87D1F" w:rsidR="00E87D1F">
      <w:pPr>
        <w:spacing w:before="120"/>
        <w:rPr>
          <w:szCs w:val="24"/>
        </w:rPr>
      </w:pPr>
      <w:r>
        <w:rPr>
          <w:szCs w:val="24"/>
        </w:rPr>
        <w:t xml:space="preserve">     </w:t>
      </w:r>
      <w:proofErr w:type="spellStart"/>
      <w:r>
        <w:rPr>
          <w:szCs w:val="24"/>
        </w:rPr>
        <w:t>Republika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Hrvatska</w:t>
      </w:r>
      <w:proofErr w:type="spellEnd"/>
    </w:p>
    <w:p w:rsidRDefault="00E87D1F" w:rsidP="00E87D1F" w:rsidR="00E87D1F">
      <w:pPr>
        <w:rPr>
          <w:szCs w:val="24"/>
        </w:rPr>
      </w:pPr>
      <w:proofErr w:type="spellStart"/>
      <w:r>
        <w:rPr>
          <w:szCs w:val="24"/>
        </w:rPr>
        <w:t>Trgovački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Varaždinu</w:t>
      </w:r>
      <w:proofErr w:type="spellEnd"/>
    </w:p>
    <w:p w:rsidRDefault="00E87D1F" w:rsidP="00E87D1F" w:rsidR="00E87D1F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szCs w:val="24"/>
        </w:rPr>
        <w:t xml:space="preserve">  </w:t>
      </w:r>
      <w:proofErr w:type="spellStart"/>
      <w:r>
        <w:rPr>
          <w:szCs w:val="24"/>
        </w:rPr>
        <w:t>Varaždin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Braće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Radić</w:t>
      </w:r>
      <w:proofErr w:type="spellEnd"/>
      <w:r>
        <w:rPr>
          <w:szCs w:val="24"/>
        </w:rPr>
        <w:t xml:space="preserve"> 2</w:t>
      </w:r>
      <w:r>
        <w:rPr>
          <w:bCs/>
          <w:sz w:val="24"/>
          <w:szCs w:val="24"/>
          <w:lang w:val="hr-HR"/>
        </w:rPr>
        <w:tab/>
      </w:r>
    </w:p>
    <w:p w:rsidRDefault="00E87D1F" w:rsidP="00E87D1F" w:rsidR="00E87D1F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St-109/2018-5</w:t>
      </w:r>
    </w:p>
    <w:p w:rsidRDefault="00E87D1F" w:rsidP="00E87D1F" w:rsidR="00E87D1F">
      <w:pPr>
        <w:tabs>
          <w:tab w:pos="516" w:val="left"/>
        </w:tabs>
        <w:rPr>
          <w:bCs/>
          <w:sz w:val="24"/>
          <w:szCs w:val="24"/>
          <w:lang w:val="hr-HR"/>
        </w:rPr>
      </w:pPr>
    </w:p>
    <w:p w:rsidRDefault="00E87D1F" w:rsidP="00E87D1F" w:rsidR="00E87D1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E87D1F" w:rsidP="00E87D1F" w:rsidR="00E87D1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E87D1F" w:rsidP="00E87D1F" w:rsidR="00E87D1F">
      <w:pPr>
        <w:jc w:val="center"/>
        <w:rPr>
          <w:sz w:val="24"/>
          <w:szCs w:val="24"/>
          <w:lang w:val="hr-HR"/>
        </w:rPr>
      </w:pPr>
    </w:p>
    <w:p w:rsidRDefault="00E87D1F" w:rsidP="00E87D1F" w:rsidR="00E87D1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RH, Ministarstvo financija-Porezna uprava, Područni ured sjeverna Hrvatska, za pokretanje stečajnog postupka nad dužnikom ISOLIERUNGEN j.d.o.o.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 (Općina Donja Voća),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 37/C, OIB: 88066963904, 26. rujna 2018.,</w:t>
      </w:r>
    </w:p>
    <w:p w:rsidRDefault="00E87D1F" w:rsidP="00E87D1F" w:rsidR="00E87D1F">
      <w:pPr>
        <w:jc w:val="center"/>
        <w:rPr>
          <w:sz w:val="24"/>
          <w:szCs w:val="24"/>
          <w:lang w:val="hr-HR"/>
        </w:rPr>
      </w:pPr>
    </w:p>
    <w:p w:rsidRDefault="00E87D1F" w:rsidP="00E87D1F" w:rsidR="00E87D1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E87D1F" w:rsidP="00E87D1F" w:rsidR="00E87D1F">
      <w:pPr>
        <w:jc w:val="center"/>
        <w:rPr>
          <w:sz w:val="24"/>
          <w:szCs w:val="24"/>
          <w:lang w:val="hr-HR"/>
        </w:rPr>
      </w:pPr>
    </w:p>
    <w:p w:rsidRDefault="00E87D1F" w:rsidP="00E87D1F" w:rsidR="00E87D1F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t xml:space="preserve"> </w:t>
      </w:r>
      <w:r>
        <w:rPr>
          <w:sz w:val="24"/>
          <w:szCs w:val="24"/>
          <w:lang w:val="hr-HR"/>
        </w:rPr>
        <w:t xml:space="preserve">ISOLIERUNGEN j.d.o.o.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 (Općina Donja Voća),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 37/C, OIB: 88066963904.</w:t>
      </w:r>
    </w:p>
    <w:p w:rsidRDefault="00E87D1F" w:rsidP="00E87D1F" w:rsidR="00E87D1F">
      <w:pPr>
        <w:pStyle w:val="Odlomakpopisa"/>
        <w:ind w:left="1080"/>
        <w:rPr>
          <w:sz w:val="24"/>
          <w:szCs w:val="24"/>
          <w:lang w:val="hr-HR"/>
        </w:rPr>
      </w:pPr>
    </w:p>
    <w:p w:rsidRDefault="00E87D1F" w:rsidP="00E87D1F" w:rsidR="00E87D1F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Ročište radi očitovanja o prijedlogu za otvaranje stečajnog postupka i davanja obavijesti iz čl. 117. Stečajnog zakona ("Narodne novine" 71/15 dalje: SZ) i radi rasprave o pretpostavkama za otvaranje stečajnog postupka nad dužnikom zakazuje se za 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ind w:left="36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22. listopada 2018. u 10,00 sati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soba broj 223/II kat, a na koje se dostavom ovoga rješenja pozivaju: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ind w:firstLine="720"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 Županijsko državno odvjetništvo, Građansko-upravni odjel</w:t>
      </w:r>
    </w:p>
    <w:p w:rsidRDefault="00E87D1F" w:rsidP="00E87D1F" w:rsidR="00E87D1F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članovi uprave dužnika: Stjepan </w:t>
      </w:r>
      <w:proofErr w:type="spellStart"/>
      <w:r>
        <w:rPr>
          <w:sz w:val="24"/>
          <w:szCs w:val="24"/>
          <w:lang w:val="hr-HR"/>
        </w:rPr>
        <w:t>Ernečić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 37/c</w:t>
      </w:r>
    </w:p>
    <w:p w:rsidRDefault="00E87D1F" w:rsidP="00E87D1F" w:rsidR="00E87D1F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Željko </w:t>
      </w:r>
      <w:proofErr w:type="spellStart"/>
      <w:r>
        <w:rPr>
          <w:sz w:val="24"/>
          <w:szCs w:val="24"/>
          <w:lang w:val="hr-HR"/>
        </w:rPr>
        <w:t>Šambar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Jerovec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Jerovec</w:t>
      </w:r>
      <w:proofErr w:type="spellEnd"/>
      <w:r>
        <w:rPr>
          <w:sz w:val="24"/>
          <w:szCs w:val="24"/>
          <w:lang w:val="hr-HR"/>
        </w:rPr>
        <w:t xml:space="preserve"> 69</w:t>
      </w:r>
    </w:p>
    <w:p w:rsidRDefault="00E87D1F" w:rsidP="00E87D1F" w:rsidR="00E87D1F">
      <w:pPr>
        <w:ind w:left="1080"/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članovima uprave dužnika da do dana održavanja ročišta iz točke II. izreke ovog rješenja dostave sudu popis imovine i obveza sukladno čl. 17. SZ-a.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Ako se članovi uprave dužnika ne odazovu na navedeno ročište, sud može narediti da se prisilno dovede i podmiri troškove dovođenja, a može biti  novčano kažnjen u iznosu do 10.000,00 kn (čl. 117. st. 6. u vezi sa čl. 177. i 178. Stečajnog zakona).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jc w:val="center"/>
        <w:rPr>
          <w:sz w:val="24"/>
          <w:szCs w:val="24"/>
          <w:lang w:val="hr-HR"/>
        </w:rPr>
      </w:pPr>
    </w:p>
    <w:p w:rsidRDefault="00E87D1F" w:rsidP="00E87D1F" w:rsidR="00E87D1F">
      <w:pPr>
        <w:jc w:val="center"/>
        <w:rPr>
          <w:sz w:val="24"/>
          <w:szCs w:val="24"/>
          <w:lang w:val="hr-HR"/>
        </w:rPr>
      </w:pPr>
    </w:p>
    <w:p w:rsidRDefault="00E87D1F" w:rsidP="00E87D1F" w:rsidR="00E87D1F">
      <w:pPr>
        <w:jc w:val="center"/>
        <w:rPr>
          <w:sz w:val="24"/>
          <w:szCs w:val="24"/>
          <w:lang w:val="hr-HR"/>
        </w:rPr>
      </w:pPr>
    </w:p>
    <w:p w:rsidRDefault="00E87D1F" w:rsidP="00E87D1F" w:rsidR="00E87D1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Obrazloženje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Financijska agencija je dana 29. studenoga 2017. podnijela zahtjev za pokretanje skraćenog stečajnog postupka nad dužnikom navedenim u izreci, pa kako su za to bile ispunjene pretpostavke iz čl. 428. Stečajnog zakona (''Narodne novine'' broj 71/15 – dalje: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Budući da je vjerovnik RH, Ministarstvo financija-Porezna uprava, Područni ured sjeverna Hrvatska u određenom roku predložio otvaranje stečajnoga postupka, sud je primjenom čl. 433. SZ-a rješenjem ovog suda poslovni broj St-610/2017-5 od 16. veljače 2018. obustavio skraćeni stečajni postupak i riješio da će o pokretanju prethodnog postupka odnosno o otvaranju stečajnog postupka donijeti posebno rješenje.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sud, primjenom čl. 433., 115. st.1., 117. st. 1. i 6., 177., 178. , 123. i 128. st. 1. SZ-a, odlučio kao u izreci.</w:t>
      </w:r>
    </w:p>
    <w:p w:rsidRDefault="00E87D1F" w:rsidP="00E87D1F" w:rsidR="00E87D1F">
      <w:pPr>
        <w:ind w:left="720"/>
        <w:jc w:val="center"/>
        <w:rPr>
          <w:sz w:val="24"/>
          <w:szCs w:val="24"/>
          <w:lang w:val="hr-HR"/>
        </w:rPr>
      </w:pPr>
    </w:p>
    <w:p w:rsidRDefault="00E87D1F" w:rsidP="00E87D1F" w:rsidR="00E87D1F">
      <w:pPr>
        <w:ind w:left="720"/>
        <w:jc w:val="center"/>
        <w:rPr>
          <w:sz w:val="24"/>
          <w:szCs w:val="24"/>
          <w:lang w:val="hr-HR"/>
        </w:rPr>
      </w:pPr>
    </w:p>
    <w:p w:rsidRDefault="00E87D1F" w:rsidP="00E87D1F" w:rsidR="00E87D1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26. rujna 2018.</w:t>
      </w:r>
    </w:p>
    <w:p w:rsidRDefault="00E87D1F" w:rsidP="00E87D1F" w:rsidR="00E87D1F">
      <w:pPr>
        <w:ind w:firstLine="720"/>
        <w:jc w:val="center"/>
        <w:rPr>
          <w:sz w:val="24"/>
          <w:szCs w:val="24"/>
          <w:lang w:val="hr-HR"/>
        </w:rPr>
      </w:pPr>
    </w:p>
    <w:p w:rsidRDefault="00E87D1F" w:rsidP="00E87D1F" w:rsidR="00E87D1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Sudac:</w:t>
      </w:r>
    </w:p>
    <w:p w:rsidRDefault="00E87D1F" w:rsidP="00E87D1F" w:rsidR="00E87D1F">
      <w:pPr>
        <w:ind w:firstLine="720"/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Marija Levanić-Škerbić,v. r. </w:t>
      </w:r>
    </w:p>
    <w:p w:rsidRDefault="00E87D1F" w:rsidP="00E87D1F" w:rsidR="00E87D1F">
      <w:pPr>
        <w:ind w:firstLine="720"/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ind w:firstLine="720"/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E87D1F" w:rsidP="00E87D1F" w:rsidR="00E87D1F">
      <w:pPr>
        <w:ind w:firstLine="720"/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87D1F" w:rsidP="00E87D1F" w:rsidR="00E87D1F">
      <w:pPr>
        <w:ind w:firstLine="720"/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 Županijsko državno odvjetništvo, Građansko-upravni odjel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članovi uprave dužnika: Stjepan </w:t>
      </w:r>
      <w:proofErr w:type="spellStart"/>
      <w:r>
        <w:rPr>
          <w:sz w:val="24"/>
          <w:szCs w:val="24"/>
          <w:lang w:val="hr-HR"/>
        </w:rPr>
        <w:t>Ernečić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Slivarsko</w:t>
      </w:r>
      <w:proofErr w:type="spellEnd"/>
      <w:r>
        <w:rPr>
          <w:sz w:val="24"/>
          <w:szCs w:val="24"/>
          <w:lang w:val="hr-HR"/>
        </w:rPr>
        <w:t xml:space="preserve"> 37/c</w:t>
      </w:r>
    </w:p>
    <w:p w:rsidRDefault="00E87D1F" w:rsidP="00E87D1F" w:rsidR="00E87D1F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Željko </w:t>
      </w:r>
      <w:proofErr w:type="spellStart"/>
      <w:r>
        <w:rPr>
          <w:sz w:val="24"/>
          <w:szCs w:val="24"/>
          <w:lang w:val="hr-HR"/>
        </w:rPr>
        <w:t>Šambar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Jerovec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Jerovec</w:t>
      </w:r>
      <w:proofErr w:type="spellEnd"/>
      <w:r>
        <w:rPr>
          <w:sz w:val="24"/>
          <w:szCs w:val="24"/>
          <w:lang w:val="hr-HR"/>
        </w:rPr>
        <w:t xml:space="preserve"> 69</w:t>
      </w: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E87D1F" w:rsidP="00E87D1F" w:rsidR="00E87D1F">
      <w:pPr>
        <w:jc w:val="both"/>
        <w:rPr>
          <w:sz w:val="24"/>
          <w:szCs w:val="24"/>
          <w:lang w:val="hr-HR"/>
        </w:rPr>
      </w:pPr>
    </w:p>
    <w:p w:rsidRDefault="00AE649C" w:rsidP="00E87D1F" w:rsidR="00AE649C" w:rsidRPr="00E87D1F"/>
    <w:sectPr w:rsidSect="0032366B" w:rsidR="00AE649C" w:rsidRPr="00E87D1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D13186"/>
    <w:multiLevelType w:val="hybridMultilevel"/>
    <w:tmpl w:val="5D9203C6"/>
    <w:lvl w:tplc="D1483EB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D1F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87D1F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7D1F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St-109/2018-5</izvorni_sadrzaj>
    <derivirana_varijabla naziv="DomainObject.Oznaka_1">St-109/2018-5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22.1.2018</izvorni_sadrzaj>
    <derivirana_varijabla naziv="DomainObject.Predmet.Opis_1">Prijedlog vjerovnika za otvaranje st. postupka 22.1.2018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ISOLIERUNGEN jednostavno društvo s ograničenom odgovornošću za izolaterske radove</izvorni_sadrzaj>
    <derivirana_varijabla naziv="DomainObject.Predmet.ProtustrankaFormated_1">  ISOLIERUNGEN jednostavno društvo s ograničenom odgovornošću za izolaterske radove</derivirana_varijabla>
  </DomainObject.Predmet.ProtustrankaFormated>
  <DomainObject.Predmet.ProtustrankaFormatedOIB>
    <izvorni_sadrzaj>  ISOLIERUNGEN jednostavno društvo s ograničenom odgovornošću za izolaterske radove, OIB 88066963904</izvorni_sadrzaj>
    <derivirana_varijabla naziv="DomainObject.Predmet.ProtustrankaFormatedOIB_1">  ISOLIERUNGEN jednostavno društvo s ograničenom odgovornošću za izolaterske radove, OIB 88066963904</derivirana_varijabla>
  </DomainObject.Predmet.ProtustrankaFormatedOIB>
  <DomainObject.Predmet.ProtustrankaFormatedWithAdress>
    <izvorni_sadrzaj> ISOLIERUNGEN jednostavno društvo s ograničenom odgovornošću za izolaterske radove, Slivarsko 37C, 42245 Slivarsko</izvorni_sadrzaj>
    <derivirana_varijabla naziv="DomainObject.Predmet.ProtustrankaFormatedWithAdress_1"> ISOLIERUNGEN jednostavno društvo s ograničenom odgovornošću za izolaterske radove, Slivarsko 37C, 42245 Slivarsko</derivirana_varijabla>
  </DomainObject.Predmet.ProtustrankaFormatedWithAdress>
  <DomainObject.Predmet.ProtustrankaFormatedWithAdressOIB>
    <izvorni_sadrzaj> ISOLIERUNGEN jednostavno društvo s ograničenom odgovornošću za izolaterske radove, OIB 88066963904, Slivarsko 37C, 42245 Slivarsko</izvorni_sadrzaj>
    <derivirana_varijabla naziv="DomainObject.Predmet.ProtustrankaFormatedWithAdressOIB_1"> ISOLIERUNGEN jednostavno društvo s ograničenom odgovornošću za izolaterske radove, OIB 88066963904, Slivarsko 37C, 42245 Slivarsko</derivirana_varijabla>
  </DomainObject.Predmet.ProtustrankaFormatedWithAdressOIB>
  <DomainObject.Predmet.ProtustrankaWithAdress>
    <izvorni_sadrzaj>ISOLIERUNGEN jednostavno društvo s ograničenom odgovornošću za izolaterske radove Slivarsko 37C, 42245 Slivarsko</izvorni_sadrzaj>
    <derivirana_varijabla naziv="DomainObject.Predmet.ProtustrankaWithAdress_1">ISOLIERUNGEN jednostavno društvo s ograničenom odgovornošću za izolaterske radove Slivarsko 37C, 42245 Slivarsko</derivirana_varijabla>
  </DomainObject.Predmet.ProtustrankaWithAdress>
  <DomainObject.Predmet.ProtustrankaWithAdressOIB>
    <izvorni_sadrzaj>ISOLIERUNGEN jednostavno društvo s ograničenom odgovornošću za izolaterske radove, OIB 88066963904, Slivarsko 37C, 42245 Slivarsko</izvorni_sadrzaj>
    <derivirana_varijabla naziv="DomainObject.Predmet.ProtustrankaWithAdressOIB_1">ISOLIERUNGEN jednostavno društvo s ograničenom odgovornošću za izolaterske radove, OIB 88066963904, Slivarsko 37C, 42245 Slivarsko</derivirana_varijabla>
  </DomainObject.Predmet.ProtustrankaWithAdressOIB>
  <DomainObject.Predmet.ProtustrankaNazivFormated>
    <izvorni_sadrzaj>ISOLIERUNGEN jednostavno društvo s ograničenom odgovornošću za izolaterske radove</izvorni_sadrzaj>
    <derivirana_varijabla naziv="DomainObject.Predmet.ProtustrankaNazivFormated_1">ISOLIERUNGEN jednostavno društvo s ograničenom odgovornošću za izolaterske radove</derivirana_varijabla>
  </DomainObject.Predmet.ProtustrankaNazivFormated>
  <DomainObject.Predmet.ProtustrankaNazivFormatedOIB>
    <izvorni_sadrzaj>ISOLIERUNGEN jednostavno društvo s ograničenom odgovornošću za izolaterske radove, OIB 88066963904</izvorni_sadrzaj>
    <derivirana_varijabla naziv="DomainObject.Predmet.ProtustrankaNazivFormatedOIB_1">ISOLIERUNGEN jednostavno društvo s ograničenom odgovornošću za izolaterske radove, OIB 88066963904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RH Županijsko državno odvjetništvo u Varaždinu</izvorni_sadrzaj>
    <derivirana_varijabla naziv="DomainObject.Predmet.StrankaFormated_1">  RH Ministarstvo financija - Porezna uprava, Područni ured sjeverna Hrvatska zastupanog po punomoćniku RH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RH Županijsko državno odvjetništvo u Varaždinu</izvorni_sadrzaj>
    <derivirana_varijabla naziv="DomainObject.Predmet.StrankaFormatedOIB_1">  RH Ministarstvo financija - Porezna uprava, Područni ured sjeverna Hrvatska,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RH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37395.60</izvorni_sadrzaj>
    <derivirana_varijabla naziv="DomainObject.Predmet.TrenutnaVrijednost_1">37395.60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RH Županijsko državno odvjetništvo u Varaždinu</item>
    </izvorni_sadrzaj>
    <derivirana_varijabla naziv="DomainObject.Predmet.StrankaListFormated_1">
      <item>RH Ministarstvo financija - Porezna uprava, Područni ured sjeverna Hrvatska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RH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ISOLIERUNGEN jednostavno društvo s ograničenom odgovornošću za izolaterske radove</item>
    </izvorni_sadrzaj>
    <derivirana_varijabla naziv="DomainObject.Predmet.ProtuStrankaListFormated_1">
      <item>ISOLIERUNGEN jednostavno društvo s ograničenom odgovornošću za izolaterske radove</item>
    </derivirana_varijabla>
  </DomainObject.Predmet.ProtuStrankaListFormated>
  <DomainObject.Predmet.ProtuStrankaListFormatedOIB>
    <izvorni_sadrzaj>
      <item>ISOLIERUNGEN jednostavno društvo s ograničenom odgovornošću za izolaterske radove, OIB 88066963904</item>
    </izvorni_sadrzaj>
    <derivirana_varijabla naziv="DomainObject.Predmet.ProtuStrankaListFormatedOIB_1">
      <item>ISOLIERUNGEN jednostavno društvo s ograničenom odgovornošću za izolaterske radove, OIB 88066963904</item>
    </derivirana_varijabla>
  </DomainObject.Predmet.ProtuStrankaListFormatedOIB>
  <DomainObject.Predmet.ProtuStrankaListFormatedWithAdress>
    <izvorni_sadrzaj>
      <item>ISOLIERUNGEN jednostavno društvo s ograničenom odgovornošću za izolaterske radove, Slivarsko 37C, 42245 Slivarsko</item>
    </izvorni_sadrzaj>
    <derivirana_varijabla naziv="DomainObject.Predmet.ProtuStrankaListFormatedWithAdress_1">
      <item>ISOLIERUNGEN jednostavno društvo s ograničenom odgovornošću za izolaterske radove, Slivarsko 37C, 42245 Slivarsko</item>
    </derivirana_varijabla>
  </DomainObject.Predmet.ProtuStrankaListFormatedWithAdress>
  <DomainObject.Predmet.ProtuStrankaListFormatedWithAdressOIB>
    <izvorni_sadrzaj>
      <item>ISOLIERUNGEN jednostavno društvo s ograničenom odgovornošću za izolaterske radove, OIB 88066963904, Slivarsko 37C, 42245 Slivarsko</item>
    </izvorni_sadrzaj>
    <derivirana_varijabla naziv="DomainObject.Predmet.ProtuStrankaListFormatedWithAdressOIB_1">
      <item>ISOLIERUNGEN jednostavno društvo s ograničenom odgovornošću za izolaterske radove, OIB 88066963904, Slivarsko 37C, 42245 Slivarsko</item>
    </derivirana_varijabla>
  </DomainObject.Predmet.ProtuStrankaListFormatedWithAdressOIB>
  <DomainObject.Predmet.ProtuStrankaListNazivFormated>
    <izvorni_sadrzaj>
      <item>ISOLIERUNGEN jednostavno društvo s ograničenom odgovornošću za izolaterske radove</item>
    </izvorni_sadrzaj>
    <derivirana_varijabla naziv="DomainObject.Predmet.ProtuStrankaListNazivFormated_1">
      <item>ISOLIERUNGEN jednostavno društvo s ograničenom odgovornošću za izolaterske radove</item>
    </derivirana_varijabla>
  </DomainObject.Predmet.ProtuStrankaListNazivFormated>
  <DomainObject.Predmet.ProtuStrankaListNazivFormatedOIB>
    <izvorni_sadrzaj>
      <item>ISOLIERUNGEN jednostavno društvo s ograničenom odgovornošću za izolaterske radove, OIB 88066963904</item>
    </izvorni_sadrzaj>
    <derivirana_varijabla naziv="DomainObject.Predmet.ProtuStrankaListNazivFormatedOIB_1">
      <item>ISOLIERUNGEN jednostavno društvo s ograničenom odgovornošću za izolaterske radove, OIB 88066963904</item>
    </derivirana_varijabla>
  </DomainObject.Predmet.ProtuStrankaListNazivFormatedOIB>
  <DomainObject.Predmet.OstaliListFormated>
    <izvorni_sadrzaj>
      <item>Željko Šambar</item>
      <item>Stjepan Ernečić</item>
      <item>RH Županijsko državno odvjetništvo u Varaždinu punomoćnik sudionika u postupku RH Ministarstvo financija - Porezna uprava, Područni ured sjeverna Hrvatska</item>
    </izvorni_sadrzaj>
    <derivirana_varijabla naziv="DomainObject.Predmet.OstaliListFormated_1">
      <item>Željko Šambar</item>
      <item>Stjepan Ernečić</item>
      <item>RH 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Željko Šambar, OIB 99311274453</item>
      <item>Stjepan Ernečić, OIB 33926819407</item>
      <item>RH 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Željko Šambar, OIB 99311274453</item>
      <item>Stjepan Ernečić, OIB 33926819407</item>
      <item>RH 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Željko Šambar, Jerovec 69, 42240 Jerovec</item>
      <item>Stjepan Ernečić, Slivarsko 37c, 42245 Slivarsko</item>
      <item>RH 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Željko Šambar, Jerovec 69, 42240 Jerovec</item>
      <item>Stjepan Ernečić, Slivarsko 37c, 42245 Slivarsko</item>
      <item>RH 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Željko Šambar, OIB 99311274453, Jerovec 69, 42240 Jerovec</item>
      <item>Stjepan Ernečić, OIB 33926819407, Slivarsko 37c, 42245 Slivarsko</item>
      <item>RH 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Željko Šambar, OIB 99311274453, Jerovec 69, 42240 Jerovec</item>
      <item>Stjepan Ernečić, OIB 33926819407, Slivarsko 37c, 42245 Slivarsko</item>
      <item>RH 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Željko Šambar</item>
      <item>Stjepan Ernečić</item>
      <item>RH Županijsko državno odvjetništvo u Varaždinu</item>
    </izvorni_sadrzaj>
    <derivirana_varijabla naziv="DomainObject.Predmet.OstaliListNazivFormated_1">
      <item>Željko Šambar</item>
      <item>Stjepan Ernečić</item>
      <item>RH Županijsko državno odvjetništvo u Varaždinu</item>
    </derivirana_varijabla>
  </DomainObject.Predmet.OstaliListNazivFormated>
  <DomainObject.Predmet.OstaliListNazivFormatedOIB>
    <izvorni_sadrzaj>
      <item>Željko Šambar, OIB 99311274453</item>
      <item>Stjepan Ernečić, OIB 33926819407</item>
      <item>RH Županijsko državno odvjetništvo u Varaždinu</item>
    </izvorni_sadrzaj>
    <derivirana_varijabla naziv="DomainObject.Predmet.OstaliListNazivFormatedOIB_1">
      <item>Željko Šambar, OIB 99311274453</item>
      <item>Stjepan Ernečić, OIB 33926819407</item>
      <item>RH 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St-109/2018-5</izvorni_sadrzaj>
    <derivirana_varijabla naziv="DomainObject.PoslovniBrojDokumenta_1">St-109/2018-5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ISOLIERUNGEN jednostavno društvo s ograničenom odgovornošću za izolaterske radove</izvorni_sadrzaj>
    <derivirana_varijabla naziv="DomainObject.Predmet.ProtustrankaIDrugi_1">ISOLIERUNGEN jednostavno društvo s ograničenom odgovornošću za izolaterske radove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ISOLIERUNGEN jednostavno društvo s ograničenom odgovornošću za izolaterske radove, OIB 88066963904, Slivarsko 37C, 42245 Slivarsko</izvorni_sadrzaj>
    <derivirana_varijabla naziv="DomainObject.Predmet.ProtustrankaIDrugiAdressOIB_1">ISOLIERUNGEN jednostavno društvo s ograničenom odgovornošću za izolaterske radove, OIB 88066963904, Slivarsko 37C, 42245 Slivarsko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Šambar</item>
      <item>Stjepan Ernečić</item>
      <item>ISOLIERUNGEN jednostavno društvo s ograničenom odgovornošću za izolaterske radove</item>
      <item>RH Ministarstvo financija - Porezna uprava, Područni ured sjeverna Hrvatska</item>
      <item>RH Županijsko državno odvjetništvo u Varaždinu</item>
    </izvorni_sadrzaj>
    <derivirana_varijabla naziv="DomainObject.Predmet.SudioniciListNaziv_1">
      <item>Željko Šambar</item>
      <item>Stjepan Ernečić</item>
      <item>ISOLIERUNGEN jednostavno društvo s ograničenom odgovornošću za izolaterske radove</item>
      <item>RH Ministarstvo financija - Porezna uprava, Područni ured sjeverna Hrvatska</item>
      <item>RH Županijsko državno odvjetništvo u Varaždinu</item>
    </derivirana_varijabla>
  </DomainObject.Predmet.SudioniciListNaziv>
  <DomainObject.Predmet.SudioniciListAdressOIB>
    <izvorni_sadrzaj>
      <item>Željko Šambar, OIB 99311274453, Jerovec 69,42240 Jerovec</item>
      <item>Stjepan Ernečić, OIB 33926819407, Slivarsko 37c,42245 Slivarsko</item>
      <item>ISOLIERUNGEN jednostavno društvo s ograničenom odgovornošću za izolaterske radove, OIB 88066963904, Slivarsko 37C,42245 Slivarsko</item>
      <item>RH Ministarstvo financija - Porezna uprava, Područni ured sjeverna Hrvatska, OIB 18683136487, Graberje 1,42000 Varaždin</item>
      <item>RH Županijsko državno odvjetništvo u Varaždinu, B.Radića 2,42000 Varaždin</item>
    </izvorni_sadrzaj>
    <derivirana_varijabla naziv="DomainObject.Predmet.SudioniciListAdressOIB_1">
      <item>Željko Šambar, OIB 99311274453, Jerovec 69,42240 Jerovec</item>
      <item>Stjepan Ernečić, OIB 33926819407, Slivarsko 37c,42245 Slivarsko</item>
      <item>ISOLIERUNGEN jednostavno društvo s ograničenom odgovornošću za izolaterske radove, OIB 88066963904, Slivarsko 37C,42245 Slivarsko</item>
      <item>RH Ministarstvo financija - Porezna uprava, Područni ured sjeverna Hrvatska, OIB 18683136487, Graberje 1,42000 Varaždin</item>
      <item>RH 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6984E-7EAC-424A-8882-1CDFCA145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2769</properties:Characters>
  <properties:Lines>88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St-109/2018-5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