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7604" w14:paraId="31f7604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8E08AA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CB5BD9">
        <w:rPr>
          <w:rFonts w:cs="Times New Roman"/>
        </w:rPr>
        <w:t>ŠIREC d.o.o., OIB 21263242803, Ferdinandovac, ulica Dravska 51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CB5BD9">
        <w:rPr>
          <w:rFonts w:cs="Times New Roman"/>
        </w:rPr>
        <w:t>ŠIREC d.o.o., OIB 21263242803, Ferdinandovac, ulica Dravska 51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CB5BD9">
        <w:rPr>
          <w:rFonts w:cs="Times New Roman"/>
        </w:rPr>
        <w:t>ŠIREC d.o.o., OIB 21263242803, Ferdinandovac, ulica Dravska 51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CB5BD9">
        <w:rPr>
          <w:rFonts w:cs="Times New Roman"/>
        </w:rPr>
        <w:t>Berislav Maksimović, OIB 57300759557, iz Hrašćice, Braće Radić 1, Varaždin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CB5BD9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CB5BD9">
        <w:rPr>
          <w:rFonts w:cs="Times New Roman"/>
        </w:rPr>
        <w:t>ŠIREC d.o.o., OIB 21263242803, Ferdinandovac, ulica Dravska 51</w:t>
      </w:r>
      <w:r w:rsidRPr="00BA3155">
        <w:rPr>
          <w:rFonts w:cs="Times New Roman"/>
        </w:rPr>
        <w:t xml:space="preserve">, bit će brisan iz </w:t>
      </w:r>
      <w:r w:rsidRPr="00CB5BD9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CB5BD9">
        <w:rPr>
          <w:rFonts w:cs="Times New Roman"/>
        </w:rPr>
        <w:t>15. siječnja 2016.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</w:t>
      </w:r>
      <w:r w:rsidRPr="00CB5BD9">
        <w:rPr>
          <w:rFonts w:cs="Times New Roman"/>
        </w:rPr>
        <w:t>dana nije podnijela javnobilježnički ovjerovljeni prokazni popis imovine i obveza dužnika te kak</w:t>
      </w:r>
      <w:r w:rsidRPr="00BA3155">
        <w:rPr>
          <w:rFonts w:cs="Times New Roman"/>
        </w:rPr>
        <w:t xml:space="preserve">o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8E08AA" w:rsidP="00BA3155" w:rsidR="008E08AA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B5BD9">
        <w:rPr>
          <w:rFonts w:cs="Times New Roman"/>
        </w:rPr>
        <w:t>, v.r.</w:t>
      </w:r>
    </w:p>
    <w:p w:rsidRDefault="008E08AA" w:rsidP="00BA3155" w:rsidR="008E08AA">
      <w:pPr>
        <w:spacing w:after="0"/>
        <w:rPr>
          <w:rFonts w:cs="Times New Roman"/>
        </w:rPr>
      </w:pPr>
    </w:p>
    <w:p w:rsidRDefault="008E08AA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BA3155"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CB5BD9">
        <w:rPr>
          <w:rFonts w:cs="Times New Roman"/>
        </w:rPr>
        <w:t>ŠIREC d.o.o., Ferdinandovac, ulica Dravska 51</w:t>
      </w:r>
    </w:p>
    <w:p w:rsidRDefault="00CB5BD9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>Član uprave</w:t>
      </w:r>
      <w:r w:rsidR="00BA3155" w:rsidRPr="00CB5BD9">
        <w:rPr>
          <w:rFonts w:cs="Times New Roman"/>
        </w:rPr>
        <w:t xml:space="preserve"> dužnika</w:t>
      </w:r>
      <w:r w:rsidR="00BA3155">
        <w:rPr>
          <w:rFonts w:cs="Times New Roman"/>
        </w:rPr>
        <w:t xml:space="preserve">,  </w:t>
      </w:r>
      <w:r>
        <w:rPr>
          <w:rFonts w:cs="Times New Roman"/>
        </w:rPr>
        <w:t>Đuro Širec, Ferdinandovac, Dravska 51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CB5BD9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CB5BD9">
        <w:rPr>
          <w:rFonts w:cs="Times New Roman"/>
        </w:rPr>
        <w:t>Koprivnica, Hrvatske državnosti 7, Koprivnica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CB5BD9">
        <w:rPr>
          <w:rFonts w:cs="Times New Roman"/>
        </w:rPr>
        <w:t>Berislav Maksimović, Hrašćica, Braće Radić 1, Varaždin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CB5BD9" w:rsidP="00CB5BD9" w:rsidR="00CB5BD9" w:rsidRPr="00BA3155">
      <w:pPr>
        <w:spacing w:after="0"/>
        <w:ind w:left="360"/>
        <w:rPr>
          <w:rFonts w:cs="Times New Roman"/>
        </w:rPr>
      </w:pPr>
    </w:p>
    <w:sectPr w:rsidSect="008E08AA" w:rsidR="00CB5BD9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8AA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CB5BD9">
      <w:t>70/16-5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CB5BD9">
      <w:t>70/16-5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B1ACB"/>
    <w:rsid w:val="00443F39"/>
    <w:rsid w:val="00455C7C"/>
    <w:rsid w:val="00521255"/>
    <w:rsid w:val="00535974"/>
    <w:rsid w:val="0057362D"/>
    <w:rsid w:val="007D392C"/>
    <w:rsid w:val="008E08AA"/>
    <w:rsid w:val="00B63FE2"/>
    <w:rsid w:val="00B72CD2"/>
    <w:rsid w:val="00BA3155"/>
    <w:rsid w:val="00C43BF8"/>
    <w:rsid w:val="00CB5BD9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B5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BD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B5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BD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St-70/2016-5</izvorni_sadrzaj>
    <derivirana_varijabla naziv="DomainObject.Oznaka_1">St-70/2016-5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45 dana</izvorni_sadrzaj>
    <derivirana_varijabla naziv="DomainObject.Predmet.PrimjedbaSuca_1">kal. 45 dana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ŠIREC društvo s ograničenom odgovornošću za proizvodnju, usluge i trgovinu</izvorni_sadrzaj>
    <derivirana_varijabla naziv="DomainObject.Predmet.ProtustrankaFormated_1">  ŠIREC društvo s ograničenom odgovornošću za proizvodnju, usluge i trgovinu</derivirana_varijabla>
  </DomainObject.Predmet.ProtustrankaFormated>
  <DomainObject.Predmet.ProtustrankaFormatedOIB>
    <izvorni_sadrzaj>  ŠIREC društvo s ograničenom odgovornošću za proizvodnju, usluge i trgovinu, OIB 21263242803</izvorni_sadrzaj>
    <derivirana_varijabla naziv="DomainObject.Predmet.ProtustrankaFormatedOIB_1">  ŠIREC društvo s ograničenom odgovornošću za proizvodnju, usluge i trgovinu, OIB 21263242803</derivirana_varijabla>
  </DomainObject.Predmet.ProtustrankaFormatedOIB>
  <DomainObject.Predmet.ProtustrankaFormatedWithAdress>
    <izvorni_sadrzaj> ŠIREC društvo s ograničenom odgovornošću za proizvodnju, usluge i trgovinu, ulica Dravska 51, 48350 Ferdinandovac</izvorni_sadrzaj>
    <derivirana_varijabla naziv="DomainObject.Predmet.ProtustrankaFormatedWithAdress_1"> ŠIREC društvo s ograničenom odgovornošću za proizvodnju, usluge i trgovinu, ulica Dravska 51, 48350 Ferdinandovac</derivirana_varijabla>
  </DomainObject.Predmet.ProtustrankaFormatedWithAdress>
  <DomainObject.Predmet.ProtustrankaFormatedWithAdressOIB>
    <izvorni_sadrzaj> ŠIREC društvo s ograničenom odgovornošću za proizvodnju, usluge i trgovinu, OIB 21263242803, ulica Dravska 51, 48350 Ferdinandovac</izvorni_sadrzaj>
    <derivirana_varijabla naziv="DomainObject.Predmet.ProtustrankaFormatedWithAdressOIB_1"> ŠIREC društvo s ograničenom odgovornošću za proizvodnju, usluge i trgovinu, OIB 21263242803, ulica Dravska 51, 48350 Ferdinandovac</derivirana_varijabla>
  </DomainObject.Predmet.ProtustrankaFormatedWithAdressOIB>
  <DomainObject.Predmet.ProtustrankaWithAdress>
    <izvorni_sadrzaj>ŠIREC društvo s ograničenom odgovornošću za proizvodnju, usluge i trgovinu ulica Dravska 51, 48350 Ferdinandovac</izvorni_sadrzaj>
    <derivirana_varijabla naziv="DomainObject.Predmet.ProtustrankaWithAdress_1">ŠIREC društvo s ograničenom odgovornošću za proizvodnju, usluge i trgovinu ulica Dravska 51, 48350 Ferdinandovac</derivirana_varijabla>
  </DomainObject.Predmet.ProtustrankaWithAdress>
  <DomainObject.Predmet.ProtustrankaWithAdressOIB>
    <izvorni_sadrzaj>ŠIREC društvo s ograničenom odgovornošću za proizvodnju, usluge i trgovinu, OIB 21263242803, ulica Dravska 51, 48350 Ferdinandovac</izvorni_sadrzaj>
    <derivirana_varijabla naziv="DomainObject.Predmet.ProtustrankaWithAdressOIB_1">ŠIREC društvo s ograničenom odgovornošću za proizvodnju, usluge i trgovinu, OIB 21263242803, ulica Dravska 51, 48350 Ferdinandovac</derivirana_varijabla>
  </DomainObject.Predmet.ProtustrankaWithAdressOIB>
  <DomainObject.Predmet.ProtustrankaNazivFormated>
    <izvorni_sadrzaj>ŠIREC društvo s ograničenom odgovornošću za proizvodnju, usluge i trgovinu</izvorni_sadrzaj>
    <derivirana_varijabla naziv="DomainObject.Predmet.ProtustrankaNazivFormated_1">ŠIREC društvo s ograničenom odgovornošću za proizvodnju, usluge i trgovinu</derivirana_varijabla>
  </DomainObject.Predmet.ProtustrankaNazivFormated>
  <DomainObject.Predmet.ProtustrankaNazivFormatedOIB>
    <izvorni_sadrzaj>ŠIREC društvo s ograničenom odgovornošću za proizvodnju, usluge i trgovinu, OIB 21263242803</izvorni_sadrzaj>
    <derivirana_varijabla naziv="DomainObject.Predmet.ProtustrankaNazivFormatedOIB_1">ŠIREC društvo s ograničenom odgovornošću za proizvodnju, usluge i trgovinu, OIB 21263242803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66870.60</izvorni_sadrzaj>
    <derivirana_varijabla naziv="DomainObject.Predmet.TrenutnaVrijednost_1">66870.60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ŠIREC društvo s ograničenom odgovornošću za proizvodnju, usluge i trgovinu</item>
    </izvorni_sadrzaj>
    <derivirana_varijabla naziv="DomainObject.Predmet.ProtuStrankaListFormated_1">
      <item>ŠIREC društvo s ograničenom odgovornošću za proizvodnju, usluge i trgovinu</item>
    </derivirana_varijabla>
  </DomainObject.Predmet.ProtuStrankaListFormated>
  <DomainObject.Predmet.ProtuStrankaListFormatedOIB>
    <izvorni_sadrzaj>
      <item>ŠIREC društvo s ograničenom odgovornošću za proizvodnju, usluge i trgovinu, OIB 21263242803</item>
    </izvorni_sadrzaj>
    <derivirana_varijabla naziv="DomainObject.Predmet.ProtuStrankaListFormatedOIB_1">
      <item>ŠIREC društvo s ograničenom odgovornošću za proizvodnju, usluge i trgovinu, OIB 21263242803</item>
    </derivirana_varijabla>
  </DomainObject.Predmet.ProtuStrankaListFormatedOIB>
  <DomainObject.Predmet.ProtuStrankaListFormatedWithAdress>
    <izvorni_sadrzaj>
      <item>ŠIREC društvo s ograničenom odgovornošću za proizvodnju, usluge i trgovinu, ulica Dravska 51, 48350 Ferdinandovac</item>
    </izvorni_sadrzaj>
    <derivirana_varijabla naziv="DomainObject.Predmet.ProtuStrankaListFormatedWithAdress_1">
      <item>ŠIREC društvo s ograničenom odgovornošću za proizvodnju, usluge i trgovinu, ulica Dravska 51, 48350 Ferdinandovac</item>
    </derivirana_varijabla>
  </DomainObject.Predmet.ProtuStrankaListFormatedWithAdress>
  <DomainObject.Predmet.ProtuStrankaListFormatedWithAdressOIB>
    <izvorni_sadrzaj>
      <item>ŠIREC društvo s ograničenom odgovornošću za proizvodnju, usluge i trgovinu, OIB 21263242803, ulica Dravska 51, 48350 Ferdinandovac</item>
    </izvorni_sadrzaj>
    <derivirana_varijabla naziv="DomainObject.Predmet.ProtuStrankaListFormatedWithAdressOIB_1">
      <item>ŠIREC društvo s ograničenom odgovornošću za proizvodnju, usluge i trgovinu, OIB 21263242803, ulica Dravska 51, 48350 Ferdinandovac</item>
    </derivirana_varijabla>
  </DomainObject.Predmet.ProtuStrankaListFormatedWithAdressOIB>
  <DomainObject.Predmet.ProtuStrankaListNazivFormated>
    <izvorni_sadrzaj>
      <item>ŠIREC društvo s ograničenom odgovornošću za proizvodnju, usluge i trgovinu</item>
    </izvorni_sadrzaj>
    <derivirana_varijabla naziv="DomainObject.Predmet.ProtuStrankaListNazivFormated_1">
      <item>ŠIREC društvo s ograničenom odgovornošću za proizvodnju, usluge i trgovinu</item>
    </derivirana_varijabla>
  </DomainObject.Predmet.ProtuStrankaListNazivFormated>
  <DomainObject.Predmet.ProtuStrankaListNazivFormatedOIB>
    <izvorni_sadrzaj>
      <item>ŠIREC društvo s ograničenom odgovornošću za proizvodnju, usluge i trgovinu, OIB 21263242803</item>
    </izvorni_sadrzaj>
    <derivirana_varijabla naziv="DomainObject.Predmet.ProtuStrankaListNazivFormatedOIB_1">
      <item>ŠIREC društvo s ograničenom odgovornošću za proizvodnju, usluge i trgovinu, OIB 21263242803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St-70/2016-5</izvorni_sadrzaj>
    <derivirana_varijabla naziv="DomainObject.PoslovniBrojDokumenta_1">St-70/2016-5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ŠIREC društvo s ograničenom odgovornošću za proizvodnju, usluge i trgovinu</izvorni_sadrzaj>
    <derivirana_varijabla naziv="DomainObject.Predmet.ProtustrankaIDrugi_1">ŠIREC društvo s ograničenom odgovornošću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ŠIREC društvo s ograničenom odgovornošću za proizvodnju, usluge i trgovinu, OIB 21263242803, ulica Dravska 51, 48350 Ferdinandovac</izvorni_sadrzaj>
    <derivirana_varijabla naziv="DomainObject.Predmet.ProtustrankaIDrugiAdressOIB_1">ŠIREC društvo s ograničenom odgovornošću za proizvodnju, usluge i trgovinu, OIB 21263242803, ulica Dravska 51,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ŠIREC društvo s ograničenom odgovornošću za proizvodnju, usluge i trgovinu</item>
      <item>E-oglasna ploča</item>
      <item>Sudski registar</item>
    </izvorni_sadrzaj>
    <derivirana_varijabla naziv="DomainObject.Predmet.SudioniciListNaziv_1">
      <item>Financijska agencija</item>
      <item>ŠIREC društvo s ograničenom odgovornošću za proizvodnju,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ŠIREC društvo s ograničenom odgovornošću za proizvodnju, usluge i trgovinu, OIB 21263242803, ulica Dravska 51,48350 Ferdinandovac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ŠIREC društvo s ograničenom odgovornošću za proizvodnju, usluge i trgovinu, OIB 21263242803, ulica Dravska 51,48350 Ferdinandovac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21263242803</item>
      <item>, OIB null</item>
      <item>, OIB null</item>
    </izvorni_sadrzaj>
    <derivirana_varijabla naziv="DomainObject.Predmet.SudioniciListNazivOIB_1">
      <item>, OIB 85821130368</item>
      <item>, OIB 21263242803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2742</properties:Characters>
  <properties:Lines>69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2016-03-24T09:21:00Z</cp:lastPrinted>
  <dcterms:modified xmlns:xsi="http://www.w3.org/2001/XMLSchema-instance" xsi:type="dcterms:W3CDTF">2016-03-24T09:21:00Z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