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1c880" w14:paraId="c51c880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7A622A">
        <w:t>574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9836EC">
        <w:t>09</w:t>
      </w:r>
      <w:r w:rsidR="0095312E">
        <w:t xml:space="preserve">. </w:t>
      </w:r>
      <w:r w:rsidR="0096281B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7A622A">
        <w:t>TRIBECA</w:t>
      </w:r>
      <w:r w:rsidR="000746E2">
        <w:t xml:space="preserve"> d.o.o.</w:t>
      </w:r>
      <w:r w:rsidR="00311993">
        <w:t xml:space="preserve"> </w:t>
      </w:r>
      <w:r w:rsidR="00783E9E">
        <w:t xml:space="preserve">sa sjedištem </w:t>
      </w:r>
      <w:r w:rsidR="00822A09">
        <w:t xml:space="preserve">u </w:t>
      </w:r>
      <w:r w:rsidR="007A622A">
        <w:t>Sveti Petar Na Moru</w:t>
      </w:r>
      <w:r w:rsidR="009836EC">
        <w:t xml:space="preserve"> (</w:t>
      </w:r>
      <w:r w:rsidR="007A622A">
        <w:t>Općina Sveti Filip i Jakov</w:t>
      </w:r>
      <w:r w:rsidR="00822A09">
        <w:t xml:space="preserve">), </w:t>
      </w:r>
      <w:r w:rsidR="007A622A">
        <w:t>Sveti Petar Na Moru bb</w:t>
      </w:r>
      <w:r w:rsidR="00912002">
        <w:t>,</w:t>
      </w:r>
      <w:r w:rsidR="00A01095">
        <w:t xml:space="preserve"> OIB: </w:t>
      </w:r>
      <w:r w:rsidR="007A622A">
        <w:t>09755007014</w:t>
      </w:r>
      <w:r>
        <w:t xml:space="preserve">, </w:t>
      </w:r>
      <w:r w:rsidR="00986BF7">
        <w:t>3.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7A622A">
        <w:t xml:space="preserve">TRIBECA d.o.o. sa sjedištem u Sveti Petar Na Moru (Općina Sveti Filip i Jakov), Sveti Petar Na Moru bb, OIB: 09755007014 </w:t>
      </w:r>
      <w:r>
        <w:t xml:space="preserve">s danom </w:t>
      </w:r>
      <w:r w:rsidR="00986BF7">
        <w:t>3. svibnja</w:t>
      </w:r>
      <w:r>
        <w:t xml:space="preserve"> 2016. u </w:t>
      </w:r>
      <w:r w:rsidR="00986BF7">
        <w:t>13</w:t>
      </w:r>
      <w:r>
        <w:t>,</w:t>
      </w:r>
      <w:r w:rsidR="00986BF7">
        <w:t>30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986BF7" w:rsidR="00E41244" w:rsidRPr="00986BF7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986BF7">
        <w:t>II</w:t>
      </w:r>
      <w:r w:rsidR="00386298" w:rsidRPr="00986BF7">
        <w:t xml:space="preserve">. </w:t>
      </w:r>
      <w:r w:rsidR="00193657" w:rsidRPr="00986BF7">
        <w:t>Stečajnim upraviteljem</w:t>
      </w:r>
      <w:r w:rsidRPr="00986BF7">
        <w:t xml:space="preserve"> dužnika </w:t>
      </w:r>
      <w:r w:rsidR="00193657" w:rsidRPr="00986BF7">
        <w:t xml:space="preserve">imenuje se </w:t>
      </w:r>
      <w:r w:rsidR="00986BF7" w:rsidRPr="00986BF7">
        <w:t>KRALJIČKOVIĆ HRVOJE iz</w:t>
      </w:r>
      <w:r w:rsidR="00986BF7" w:rsidRPr="008E37E9">
        <w:t xml:space="preserve"> Zagreba, Trg hrvatskih velikana 4, OIB: 63875916042</w:t>
      </w:r>
      <w:r w:rsidR="00986BF7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7A622A">
        <w:t>TRIBECA d.o.o. sa sjedištem u Sveti Petar Na Moru (Općina Sveti Filip i Jakov), Sveti Petar Na Moru bb, OIB: 09755007014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9836EC">
        <w:t>09</w:t>
      </w:r>
      <w:r w:rsidR="0095312E">
        <w:t xml:space="preserve">. </w:t>
      </w:r>
      <w:r w:rsidR="0096281B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7A622A">
        <w:t>862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7A622A">
        <w:t>14.477,22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E809D8">
        <w:t>i</w:t>
      </w:r>
      <w:r w:rsidR="007E65A6">
        <w:t>ma</w:t>
      </w:r>
      <w:r w:rsidR="001E74F1" w:rsidRPr="00CF7AC9">
        <w:t xml:space="preserve"> otvoren račun</w:t>
      </w:r>
      <w:r w:rsidR="00E809D8">
        <w:t xml:space="preserve"> kod </w:t>
      </w:r>
      <w:r w:rsidR="007A622A">
        <w:t>Splitske banke</w:t>
      </w:r>
      <w:r w:rsidR="000B1F08">
        <w:t>,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486C2C">
        <w:t>27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986BF7">
        <w:t>3.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35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7A622A">
      <w:t>574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7B7"/>
    <w:rsid w:val="0001684A"/>
    <w:rsid w:val="00024FE0"/>
    <w:rsid w:val="00030CD8"/>
    <w:rsid w:val="000746E2"/>
    <w:rsid w:val="000764A2"/>
    <w:rsid w:val="00082765"/>
    <w:rsid w:val="00086EBE"/>
    <w:rsid w:val="0008729C"/>
    <w:rsid w:val="00087797"/>
    <w:rsid w:val="00091D5A"/>
    <w:rsid w:val="000931FC"/>
    <w:rsid w:val="000A0DAE"/>
    <w:rsid w:val="000B1F08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335C2"/>
    <w:rsid w:val="00440B05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1355"/>
    <w:rsid w:val="005439BE"/>
    <w:rsid w:val="005440C2"/>
    <w:rsid w:val="005547E0"/>
    <w:rsid w:val="00571AD1"/>
    <w:rsid w:val="005759FC"/>
    <w:rsid w:val="00583030"/>
    <w:rsid w:val="00584E27"/>
    <w:rsid w:val="00592BEA"/>
    <w:rsid w:val="005B55EC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42C32"/>
    <w:rsid w:val="00753EDD"/>
    <w:rsid w:val="0075628E"/>
    <w:rsid w:val="00783E9E"/>
    <w:rsid w:val="00785980"/>
    <w:rsid w:val="00795905"/>
    <w:rsid w:val="007A622A"/>
    <w:rsid w:val="007C0700"/>
    <w:rsid w:val="007C62EB"/>
    <w:rsid w:val="007C6FBF"/>
    <w:rsid w:val="007E65A6"/>
    <w:rsid w:val="00821286"/>
    <w:rsid w:val="00822A09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312E"/>
    <w:rsid w:val="00957499"/>
    <w:rsid w:val="0096281B"/>
    <w:rsid w:val="00974B89"/>
    <w:rsid w:val="00976307"/>
    <w:rsid w:val="009836EC"/>
    <w:rsid w:val="0098648A"/>
    <w:rsid w:val="00986BF7"/>
    <w:rsid w:val="009948D5"/>
    <w:rsid w:val="00994944"/>
    <w:rsid w:val="009A19E8"/>
    <w:rsid w:val="009B1C85"/>
    <w:rsid w:val="009C0D3D"/>
    <w:rsid w:val="00A01095"/>
    <w:rsid w:val="00A13C19"/>
    <w:rsid w:val="00A17893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84B6D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31558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62A52"/>
    <w:rsid w:val="00D7124E"/>
    <w:rsid w:val="00D75141"/>
    <w:rsid w:val="00D92DF0"/>
    <w:rsid w:val="00D94D07"/>
    <w:rsid w:val="00D96FA0"/>
    <w:rsid w:val="00DA6554"/>
    <w:rsid w:val="00DB09F7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09D8"/>
    <w:rsid w:val="00E82130"/>
    <w:rsid w:val="00E8481F"/>
    <w:rsid w:val="00E85F98"/>
    <w:rsid w:val="00E8758E"/>
    <w:rsid w:val="00E912CB"/>
    <w:rsid w:val="00EB0EBA"/>
    <w:rsid w:val="00EB2C50"/>
    <w:rsid w:val="00EC6F99"/>
    <w:rsid w:val="00ED303C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5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5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5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5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5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5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5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5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5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5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TRIBECA društvo s ograničenom odgovornošću za trgovinu i turizam</izvorni_sadrzaj>
    <derivirana_varijabla naziv="DomainObject.Predmet.ProtustrankaFormated_1">  TRIBECA društvo s ograničenom odgovornošću za trgovinu i turizam</derivirana_varijabla>
  </DomainObject.Predmet.ProtustrankaFormated>
  <DomainObject.Predmet.ProtustrankaFormatedOIB>
    <izvorni_sadrzaj>  TRIBECA društvo s ograničenom odgovornošću za trgovinu i turizam, OIB 09755007014</izvorni_sadrzaj>
    <derivirana_varijabla naziv="DomainObject.Predmet.ProtustrankaFormatedOIB_1">  TRIBECA društvo s ograničenom odgovornošću za trgovinu i turizam, OIB 09755007014</derivirana_varijabla>
  </DomainObject.Predmet.ProtustrankaFormatedOIB>
  <DomainObject.Predmet.ProtustrankaFormatedWithAdress>
    <izvorni_sadrzaj> TRIBECA društvo s ograničenom odgovornošću za trgovinu i turizam, Sveti Petar Na Moru bb, 23210 Sveti Petar Na Moru</izvorni_sadrzaj>
    <derivirana_varijabla naziv="DomainObject.Predmet.ProtustrankaFormatedWithAdress_1"> TRIBECA društvo s ograničenom odgovornošću za trgovinu i turizam, Sveti Petar Na Moru bb, 23210 Sveti Petar Na Moru</derivirana_varijabla>
  </DomainObject.Predmet.ProtustrankaFormatedWithAdress>
  <DomainObject.Predmet.ProtustrankaFormatedWithAdressOIB>
    <izvorni_sadrzaj> TRIBECA društvo s ograničenom odgovornošću za trgovinu i turizam, OIB 09755007014, Sveti Petar Na Moru bb, 23210 Sveti Petar Na Moru</izvorni_sadrzaj>
    <derivirana_varijabla naziv="DomainObject.Predmet.ProtustrankaFormatedWithAdressOIB_1"> TRIBECA društvo s ograničenom odgovornošću za trgovinu i turizam, OIB 09755007014, Sveti Petar Na Moru bb, 23210 Sveti Petar Na Moru</derivirana_varijabla>
  </DomainObject.Predmet.ProtustrankaFormatedWithAdressOIB>
  <DomainObject.Predmet.ProtustrankaWithAdress>
    <izvorni_sadrzaj>TRIBECA društvo s ograničenom odgovornošću za trgovinu i turizam Sveti Petar Na Moru bb, 23210 Sveti Petar Na Moru</izvorni_sadrzaj>
    <derivirana_varijabla naziv="DomainObject.Predmet.ProtustrankaWithAdress_1">TRIBECA društvo s ograničenom odgovornošću za trgovinu i turizam Sveti Petar Na Moru bb, 23210 Sveti Petar Na Moru</derivirana_varijabla>
  </DomainObject.Predmet.ProtustrankaWithAdress>
  <DomainObject.Predmet.ProtustrankaWithAdressOIB>
    <izvorni_sadrzaj>TRIBECA društvo s ograničenom odgovornošću za trgovinu i turizam, OIB 09755007014, Sveti Petar Na Moru bb, 23210 Sveti Petar Na Moru</izvorni_sadrzaj>
    <derivirana_varijabla naziv="DomainObject.Predmet.ProtustrankaWithAdressOIB_1">TRIBECA društvo s ograničenom odgovornošću za trgovinu i turizam, OIB 09755007014, Sveti Petar Na Moru bb, 23210 Sveti Petar Na Moru</derivirana_varijabla>
  </DomainObject.Predmet.ProtustrankaWithAdressOIB>
  <DomainObject.Predmet.ProtustrankaNazivFormated>
    <izvorni_sadrzaj>TRIBECA društvo s ograničenom odgovornošću za trgovinu i turizam</izvorni_sadrzaj>
    <derivirana_varijabla naziv="DomainObject.Predmet.ProtustrankaNazivFormated_1">TRIBECA društvo s ograničenom odgovornošću za trgovinu i turizam</derivirana_varijabla>
  </DomainObject.Predmet.ProtustrankaNazivFormated>
  <DomainObject.Predmet.ProtustrankaNazivFormatedOIB>
    <izvorni_sadrzaj>TRIBECA društvo s ograničenom odgovornošću za trgovinu i turizam, OIB 09755007014</izvorni_sadrzaj>
    <derivirana_varijabla naziv="DomainObject.Predmet.ProtustrankaNazivFormatedOIB_1">TRIBECA društvo s ograničenom odgovornošću za trgovinu i turizam, OIB 09755007014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14177.22</izvorni_sadrzaj>
    <derivirana_varijabla naziv="DomainObject.Predmet.TrenutnaVrijednost_1">14177.22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TRIBECA društvo s ograničenom odgovornošću za trgovinu i turizam</item>
    </izvorni_sadrzaj>
    <derivirana_varijabla naziv="DomainObject.Predmet.ProtuStrankaListFormated_1">
      <item>TRIBECA društvo s ograničenom odgovornošću za trgovinu i turizam</item>
    </derivirana_varijabla>
  </DomainObject.Predmet.ProtuStrankaListFormated>
  <DomainObject.Predmet.ProtuStrankaListFormatedOIB>
    <izvorni_sadrzaj>
      <item>TRIBECA društvo s ograničenom odgovornošću za trgovinu i turizam, OIB 09755007014</item>
    </izvorni_sadrzaj>
    <derivirana_varijabla naziv="DomainObject.Predmet.ProtuStrankaListFormatedOIB_1">
      <item>TRIBECA društvo s ograničenom odgovornošću za trgovinu i turizam, OIB 09755007014</item>
    </derivirana_varijabla>
  </DomainObject.Predmet.ProtuStrankaListFormatedOIB>
  <DomainObject.Predmet.ProtuStrankaListFormatedWithAdress>
    <izvorni_sadrzaj>
      <item>TRIBECA društvo s ograničenom odgovornošću za trgovinu i turizam, Sveti Petar Na Moru bb, 23210 Sveti Petar Na Moru</item>
    </izvorni_sadrzaj>
    <derivirana_varijabla naziv="DomainObject.Predmet.ProtuStrankaListFormatedWithAdress_1">
      <item>TRIBECA društvo s ograničenom odgovornošću za trgovinu i turizam, Sveti Petar Na Moru bb, 23210 Sveti Petar Na Moru</item>
    </derivirana_varijabla>
  </DomainObject.Predmet.ProtuStrankaListFormatedWithAdress>
  <DomainObject.Predmet.ProtuStrankaListFormatedWithAdressOIB>
    <izvorni_sadrzaj>
      <item>TRIBECA društvo s ograničenom odgovornošću za trgovinu i turizam, OIB 09755007014, Sveti Petar Na Moru bb, 23210 Sveti Petar Na Moru</item>
    </izvorni_sadrzaj>
    <derivirana_varijabla naziv="DomainObject.Predmet.ProtuStrankaListFormatedWithAdressOIB_1">
      <item>TRIBECA društvo s ograničenom odgovornošću za trgovinu i turizam, OIB 09755007014, Sveti Petar Na Moru bb, 23210 Sveti Petar Na Moru</item>
    </derivirana_varijabla>
  </DomainObject.Predmet.ProtuStrankaListFormatedWithAdressOIB>
  <DomainObject.Predmet.ProtuStrankaListNazivFormated>
    <izvorni_sadrzaj>
      <item>TRIBECA društvo s ograničenom odgovornošću za trgovinu i turizam</item>
    </izvorni_sadrzaj>
    <derivirana_varijabla naziv="DomainObject.Predmet.ProtuStrankaListNazivFormated_1">
      <item>TRIBECA društvo s ograničenom odgovornošću za trgovinu i turizam</item>
    </derivirana_varijabla>
  </DomainObject.Predmet.ProtuStrankaListNazivFormated>
  <DomainObject.Predmet.ProtuStrankaListNazivFormatedOIB>
    <izvorni_sadrzaj>
      <item>TRIBECA društvo s ograničenom odgovornošću za trgovinu i turizam, OIB 09755007014</item>
    </izvorni_sadrzaj>
    <derivirana_varijabla naziv="DomainObject.Predmet.ProtuStrankaListNazivFormatedOIB_1">
      <item>TRIBECA društvo s ograničenom odgovornošću za trgovinu i turizam, OIB 09755007014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TRIBECA društvo s ograničenom odgovornošću za trgovinu i turizam</izvorni_sadrzaj>
    <derivirana_varijabla naziv="DomainObject.Predmet.ProtustrankaIDrugi_1">TRIBECA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TRIBECA društvo s ograničenom odgovornošću za trgovinu i turizam, OIB 09755007014, Sveti Petar Na Moru bb, 23210 Sveti Petar Na Moru</izvorni_sadrzaj>
    <derivirana_varijabla naziv="DomainObject.Predmet.ProtustrankaIDrugiAdressOIB_1">TRIBECA društvo s ograničenom odgovornošću za trgovinu i turizam, OIB 09755007014, Sveti Petar Na Moru bb, 23210 Sveti Petar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TRIBECA društvo s ograničenom odgovornošću za trgovinu i turizam</item>
    </izvorni_sadrzaj>
    <derivirana_varijabla naziv="DomainObject.Predmet.SudioniciListNaziv_1">
      <item>FINA</item>
      <item>TRIBECA društvo s ograničenom odgovornošću za trgovinu i turizam</item>
    </derivirana_varijabla>
  </DomainObject.Predmet.SudioniciListNaziv>
  <DomainObject.Predmet.SudioniciListAdressOIB>
    <izvorni_sadrzaj>
      <item>FINA, OIB 85821130368</item>
      <item>TRIBECA društvo s ograničenom odgovornošću za trgovinu i turizam, OIB 09755007014, Sveti Petar Na Moru bb,23210 Sveti Petar Na Moru</item>
    </izvorni_sadrzaj>
    <derivirana_varijabla naziv="DomainObject.Predmet.SudioniciListAdressOIB_1">
      <item>FINA, OIB 85821130368</item>
      <item>TRIBECA društvo s ograničenom odgovornošću za trgovinu i turizam, OIB 09755007014, Sveti Petar Na Moru bb,23210 Sveti Petar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09755007014</item>
    </izvorni_sadrzaj>
    <derivirana_varijabla naziv="DomainObject.Predmet.SudioniciListNazivOIB_1">
      <item>, OIB 85821130368</item>
      <item>, OIB 09755007014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888</properties:Words>
  <properties:Characters>4783</properties:Characters>
  <properties:Lines>122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2016-04-01T08:27:00Z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2016-05-03T11:28:00Z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