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5742" w14:paraId="8ea5742" w:rsidRDefault="00483367" w:rsidP="00483367" w:rsidR="00483367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St-1048/15-94</w:t>
      </w:r>
    </w:p>
    <w:p w:rsidRDefault="00483367" w:rsidP="00483367" w:rsidR="00483367" w:rsidRPr="00A14E28">
      <w:pPr>
        <w:jc w:val="right"/>
        <w:rPr>
          <w:rStyle w:val="Naglaeno"/>
          <w:b w:val="false"/>
        </w:rPr>
      </w:pPr>
    </w:p>
    <w:p w:rsidRDefault="00483367" w:rsidP="00483367" w:rsidR="0048336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367" w:rsidP="00483367" w:rsidR="00483367"/>
    <w:p w:rsidRDefault="00483367" w:rsidP="00483367" w:rsidR="0048336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83367" w:rsidP="00483367" w:rsidR="0048336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83367" w:rsidP="00483367" w:rsidR="00483367"/>
    <w:p w:rsidRDefault="00483367" w:rsidP="00483367" w:rsidR="00483367"/>
    <w:p w:rsidRDefault="00483367" w:rsidP="00483367" w:rsidR="00483367">
      <w:pPr>
        <w:jc w:val="center"/>
      </w:pPr>
      <w:r>
        <w:t>R E P U B L I K A   H R V A T S K A</w:t>
      </w:r>
    </w:p>
    <w:p w:rsidRDefault="00483367" w:rsidP="00483367" w:rsidR="00483367">
      <w:pPr>
        <w:jc w:val="center"/>
      </w:pPr>
      <w:r>
        <w:t>R J E Š E N J E</w:t>
      </w:r>
    </w:p>
    <w:p w:rsidRDefault="00483367" w:rsidP="00483367" w:rsidR="00483367">
      <w:pPr>
        <w:rPr>
          <w:b/>
        </w:rPr>
      </w:pPr>
    </w:p>
    <w:p w:rsidRDefault="00483367" w:rsidP="00483367" w:rsidR="00483367">
      <w:pPr>
        <w:rPr>
          <w:b/>
        </w:rPr>
      </w:pPr>
    </w:p>
    <w:p w:rsidRDefault="00483367" w:rsidP="00483367" w:rsidR="00483367">
      <w:pPr>
        <w:pStyle w:val="Tijeloteksta"/>
        <w:ind w:firstLine="720"/>
      </w:pPr>
      <w:r>
        <w:t xml:space="preserve">Trgovački sud u Osijeku, po sucu pojedincu Jadranki Herman kao stečajnom sucu, u stečajnom postupku nad dužnikom AUTO VIOLA d.o.o. za trgovinu i usluge, u stečaju, Osijek, Trpimirova 26, MBS 030066035, OIB 97121503231, dana 14. rujna 2018.  </w:t>
      </w:r>
    </w:p>
    <w:p w:rsidRDefault="00483367" w:rsidP="00483367" w:rsidR="00483367">
      <w:pPr>
        <w:pStyle w:val="Tijeloteksta"/>
        <w:ind w:firstLine="720"/>
      </w:pPr>
    </w:p>
    <w:p w:rsidRDefault="00483367" w:rsidP="00483367" w:rsidR="00483367" w:rsidRPr="004E2336">
      <w:pPr>
        <w:pStyle w:val="Tijeloteksta"/>
        <w:ind w:firstLine="720"/>
      </w:pPr>
      <w:r>
        <w:t xml:space="preserve">                  </w:t>
      </w:r>
    </w:p>
    <w:p w:rsidRDefault="00483367" w:rsidP="00483367" w:rsidR="00483367" w:rsidRPr="005D03D2">
      <w:pPr>
        <w:jc w:val="center"/>
      </w:pPr>
      <w:r w:rsidRPr="005D03D2">
        <w:t>r i j e š i o   j e</w:t>
      </w:r>
    </w:p>
    <w:p w:rsidRDefault="00EB777F" w:rsidP="00A2646D" w:rsidR="00EB777F">
      <w:pPr>
        <w:jc w:val="both"/>
      </w:pPr>
    </w:p>
    <w:p w:rsidRDefault="00EE1EE8" w:rsidP="00A2646D" w:rsidR="00EE1EE8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483367">
        <w:t>AUTODOM-VIDAKOVIĆ d.o.o. Slav</w:t>
      </w:r>
      <w:r w:rsidR="00A464F0">
        <w:t>on</w:t>
      </w:r>
      <w:r w:rsidR="00483367">
        <w:t>ski Brod, dr. Mile Budaka 91, OIB 56162373857,</w:t>
      </w:r>
      <w:r w:rsidR="002868AE">
        <w:t xml:space="preserve"> d</w:t>
      </w:r>
      <w:r w:rsidR="00015E03">
        <w:t>osuđuju se nekretnine</w:t>
      </w:r>
      <w:r w:rsidR="00AE43E1">
        <w:t xml:space="preserve"> stečajnog dužnika</w:t>
      </w:r>
      <w:r w:rsidR="00882873">
        <w:t xml:space="preserve"> </w:t>
      </w:r>
      <w:r w:rsidR="00A464F0">
        <w:t xml:space="preserve">AUTO VIOLA d.o.o. za trgovinu i usluge, u stečaju, Osijek, Trpimirova 26, MBS 030066035, OIB 97121503231 </w:t>
      </w:r>
      <w:r w:rsidR="00AE43E1">
        <w:t>i to:</w:t>
      </w:r>
      <w:r w:rsidR="002868AE">
        <w:t xml:space="preserve"> 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A464F0" w:rsidP="00A464F0" w:rsidR="00A464F0">
      <w:pPr>
        <w:pStyle w:val="Odlomakpopisa"/>
        <w:numPr>
          <w:ilvl w:val="0"/>
          <w:numId w:val="20"/>
        </w:numPr>
        <w:rPr>
          <w:color w:val="000000"/>
        </w:rPr>
      </w:pPr>
      <w:r>
        <w:rPr>
          <w:color w:val="000000"/>
        </w:rPr>
        <w:t>Zk. ul. 3372 k.o. Vinkovci kč.br. 3749/3 poslovna zgrada broj 137 i dvorište u Ulici bana Jelačića sa  ukupno 1643 m2, od toga dvorište 921 m2 i poslovna zgrada broj 137 u Ulici bana Jelačića 722 m2,</w:t>
      </w:r>
    </w:p>
    <w:p w:rsidRDefault="00E918AD" w:rsidP="004D30C5" w:rsidR="00D63FFA" w:rsidRPr="004D30C5">
      <w:pPr>
        <w:ind w:firstLine="708" w:left="357"/>
        <w:rPr>
          <w:b/>
        </w:rPr>
      </w:pPr>
      <w:r w:rsidRPr="004D30C5">
        <w:rPr>
          <w:b/>
          <w:bCs/>
        </w:rPr>
        <w:t>za kupovninu u</w:t>
      </w:r>
      <w:r w:rsidR="007E51BB" w:rsidRPr="004D30C5">
        <w:rPr>
          <w:b/>
          <w:bCs/>
        </w:rPr>
        <w:t xml:space="preserve"> </w:t>
      </w:r>
      <w:r w:rsidR="004323C4" w:rsidRPr="004D30C5">
        <w:rPr>
          <w:b/>
          <w:bCs/>
        </w:rPr>
        <w:t>iznosu od</w:t>
      </w:r>
      <w:r w:rsidR="00680E41" w:rsidRPr="004D30C5">
        <w:rPr>
          <w:b/>
          <w:bCs/>
        </w:rPr>
        <w:t xml:space="preserve"> </w:t>
      </w:r>
      <w:r w:rsidR="00A464F0">
        <w:rPr>
          <w:b/>
          <w:bCs/>
        </w:rPr>
        <w:t>923.55</w:t>
      </w:r>
      <w:r w:rsidRPr="004D30C5">
        <w:rPr>
          <w:b/>
          <w:bCs/>
        </w:rPr>
        <w:t>0,00</w:t>
      </w:r>
      <w:r w:rsidR="004323C4" w:rsidRPr="004D30C5">
        <w:rPr>
          <w:b/>
          <w:bCs/>
        </w:rPr>
        <w:t xml:space="preserve"> kn.  </w:t>
      </w:r>
      <w:r w:rsidR="00BF6BCD" w:rsidRPr="004D30C5">
        <w:rPr>
          <w:b/>
          <w:bCs/>
        </w:rPr>
        <w:t xml:space="preserve"> </w:t>
      </w:r>
      <w:r w:rsidR="00A464F0">
        <w:rPr>
          <w:b/>
          <w:bCs/>
        </w:rPr>
        <w:t xml:space="preserve"> </w:t>
      </w:r>
    </w:p>
    <w:p w:rsidRDefault="00E918AD" w:rsidP="00D63FFA" w:rsidR="00E5722E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A464F0">
        <w:t>AUTODOM-VIDAKOVIĆ d.o.o. Slavonski Brod, dr. Mile Budaka 91, OIB 56162373857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AE7D8E">
        <w:t xml:space="preserve">iznosu od </w:t>
      </w:r>
      <w:r w:rsidR="00A464F0">
        <w:t>738.84</w:t>
      </w:r>
      <w:r w:rsidR="004D30C5">
        <w:t>0,</w:t>
      </w:r>
      <w:r w:rsidR="00A0638E">
        <w:t xml:space="preserve">00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84161C">
        <w:t>94676</w:t>
      </w:r>
      <w:r>
        <w:t xml:space="preserve">, a kao podatak drugi (P2) broj </w:t>
      </w:r>
      <w:r w:rsidR="0084161C">
        <w:t>42382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F35A55" w:rsidP="00BE6BE3" w:rsidR="00BE6BE3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</w:t>
      </w:r>
      <w:r w:rsidR="003A09C9">
        <w:t xml:space="preserve"> u</w:t>
      </w:r>
      <w:r w:rsidR="007427BF">
        <w:t>kupne</w:t>
      </w:r>
      <w:r w:rsidR="003A09C9">
        <w:t xml:space="preserve">  ci</w:t>
      </w:r>
      <w:r w:rsidR="007427BF">
        <w:t>jene,</w:t>
      </w:r>
      <w:r w:rsidR="003A09C9">
        <w:t xml:space="preserve">  </w:t>
      </w:r>
      <w:r w:rsidR="007427BF">
        <w:t xml:space="preserve"> u</w:t>
      </w:r>
      <w:r w:rsidR="003A09C9">
        <w:t xml:space="preserve">  </w:t>
      </w:r>
      <w:r w:rsidR="007427BF">
        <w:t xml:space="preserve"> ukupnom </w:t>
      </w:r>
      <w:r w:rsidR="003A09C9">
        <w:t xml:space="preserve">  </w:t>
      </w:r>
      <w:r w:rsidR="007427BF">
        <w:t xml:space="preserve">iznosu </w:t>
      </w:r>
      <w:r w:rsidR="003A09C9">
        <w:t xml:space="preserve">  </w:t>
      </w:r>
      <w:r w:rsidR="007427BF">
        <w:t>od</w:t>
      </w:r>
      <w:r w:rsidR="003A09C9">
        <w:t xml:space="preserve">  </w:t>
      </w:r>
      <w:r w:rsidR="004D1B31">
        <w:t xml:space="preserve"> </w:t>
      </w:r>
      <w:r w:rsidR="0084161C">
        <w:t>923.550</w:t>
      </w:r>
      <w:r w:rsidR="004E6438">
        <w:t xml:space="preserve">,00 </w:t>
      </w:r>
      <w:r w:rsidR="003A09C9">
        <w:t xml:space="preserve">  </w:t>
      </w:r>
      <w:r w:rsidR="007427BF">
        <w:t>kn)</w:t>
      </w:r>
      <w:r w:rsidR="003A09C9">
        <w:t xml:space="preserve">  </w:t>
      </w:r>
      <w:r w:rsidR="007427BF">
        <w:t xml:space="preserve"> i</w:t>
      </w:r>
      <w:r w:rsidR="003A09C9">
        <w:t xml:space="preserve">  </w:t>
      </w:r>
      <w:r w:rsidR="007427BF">
        <w:t xml:space="preserve"> to </w:t>
      </w:r>
      <w:r w:rsidR="003A09C9">
        <w:t xml:space="preserve"> </w:t>
      </w:r>
      <w:r w:rsidR="005667E3">
        <w:t xml:space="preserve"> s računa </w:t>
      </w:r>
      <w:r w:rsidR="007427BF">
        <w:t>broj HR3323900011300028779 iznos od</w:t>
      </w:r>
      <w:r w:rsidR="00042217">
        <w:t xml:space="preserve"> 184.710,00 </w:t>
      </w:r>
      <w:r w:rsidR="007427BF">
        <w:t>kn, te s računa broj HR1123900011300028787</w:t>
      </w:r>
      <w:r w:rsidR="00C410A2">
        <w:t xml:space="preserve"> </w:t>
      </w:r>
      <w:r w:rsidR="007427BF">
        <w:t xml:space="preserve"> iznos</w:t>
      </w:r>
      <w:r w:rsidR="00C410A2">
        <w:t xml:space="preserve"> </w:t>
      </w:r>
      <w:r w:rsidR="007427BF">
        <w:t xml:space="preserve"> od </w:t>
      </w:r>
      <w:r w:rsidR="00042217">
        <w:t>738.840,</w:t>
      </w:r>
      <w:r w:rsidR="004E6438">
        <w:t>00</w:t>
      </w:r>
      <w:r w:rsidR="00EC5A73">
        <w:t xml:space="preserve"> kn na žiro račun suda broj HR31 </w:t>
      </w:r>
    </w:p>
    <w:p w:rsidRDefault="00BE6BE3" w:rsidP="00BE6BE3" w:rsidR="00BE6BE3">
      <w:pPr>
        <w:pStyle w:val="Tijeloteksta"/>
        <w:ind w:left="1065"/>
      </w:pPr>
    </w:p>
    <w:p w:rsidRDefault="00BE6BE3" w:rsidP="00BE6BE3" w:rsidR="00BE6BE3">
      <w:pPr>
        <w:pStyle w:val="Tijeloteksta"/>
        <w:ind w:left="1065"/>
        <w:jc w:val="center"/>
      </w:pPr>
      <w:r>
        <w:lastRenderedPageBreak/>
        <w:t>2</w:t>
      </w:r>
    </w:p>
    <w:p w:rsidRDefault="001F35F0" w:rsidP="001F35F0" w:rsidR="001F35F0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St-1048/15-94</w:t>
      </w:r>
    </w:p>
    <w:p w:rsidRDefault="00BE6BE3" w:rsidP="00BE6BE3" w:rsidR="00BE6BE3">
      <w:pPr>
        <w:pStyle w:val="Tijeloteksta"/>
        <w:ind w:left="1065"/>
        <w:jc w:val="center"/>
      </w:pPr>
    </w:p>
    <w:p w:rsidRDefault="00BE6BE3" w:rsidP="00BE6BE3" w:rsidR="00BE6BE3">
      <w:pPr>
        <w:pStyle w:val="Tijeloteksta"/>
        <w:ind w:left="1065"/>
      </w:pPr>
    </w:p>
    <w:p w:rsidRDefault="00BE6BE3" w:rsidP="00BE6BE3" w:rsidR="00BE6BE3">
      <w:pPr>
        <w:pStyle w:val="Tijeloteksta"/>
        <w:ind w:left="1065"/>
      </w:pPr>
    </w:p>
    <w:p w:rsidRDefault="00EC5A73" w:rsidP="00BE6BE3" w:rsidR="005667E3">
      <w:pPr>
        <w:pStyle w:val="Tijeloteksta"/>
        <w:ind w:left="1065"/>
      </w:pPr>
      <w:r>
        <w:t>2390 0011 3000 0020 0 kod Hrvatske poštanske banke s pozivom na  broj HR05 272-</w:t>
      </w:r>
      <w:r w:rsidR="004E6438">
        <w:t>1</w:t>
      </w:r>
      <w:r w:rsidR="00042217">
        <w:t>048-2</w:t>
      </w:r>
      <w:r>
        <w:t>01</w:t>
      </w:r>
      <w:r w:rsidR="0081606A">
        <w:t>5</w:t>
      </w:r>
      <w:r>
        <w:t>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4E6438" w:rsidR="006923AB" w:rsidRP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2108E9" w:rsidR="00190AF0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D57425">
        <w:rPr>
          <w:bCs/>
        </w:rPr>
        <w:t>Općinskom  sudu u Vukovaru Zemljišno knjižni odjel Vinkovci</w:t>
      </w:r>
      <w:r w:rsidR="00D57425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1F35F0" w:rsidP="002108E9" w:rsidR="001F35F0" w:rsidRPr="00D6011E">
      <w:pPr>
        <w:pStyle w:val="Tijeloteksta"/>
        <w:ind w:left="1065"/>
      </w:pPr>
    </w:p>
    <w:p w:rsidRDefault="00EE1EE8" w:rsidP="00737C36" w:rsidR="00EE1E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EE1EE8" w:rsidP="00B217D9" w:rsidR="00EE1EE8">
      <w:pPr>
        <w:rPr>
          <w:b/>
          <w:bCs/>
        </w:rPr>
      </w:pPr>
    </w:p>
    <w:p w:rsidRDefault="001F35F0" w:rsidP="00B217D9" w:rsidR="001F35F0">
      <w:pPr>
        <w:rPr>
          <w:b/>
          <w:bCs/>
        </w:rPr>
      </w:pPr>
    </w:p>
    <w:p w:rsidRDefault="00D6011E" w:rsidP="00D57425" w:rsidR="00FC015A">
      <w:pPr>
        <w:ind w:firstLine="708"/>
        <w:jc w:val="both"/>
      </w:pPr>
      <w:r>
        <w:t>Na provedenoj</w:t>
      </w:r>
      <w:r w:rsidR="00D57425">
        <w:t xml:space="preserve"> drugoj</w:t>
      </w:r>
      <w:r w:rsidR="00A44FF1">
        <w:t xml:space="preserve"> </w:t>
      </w:r>
      <w:r>
        <w:t xml:space="preserve">elektroničkoj javnoj dražbi </w:t>
      </w:r>
      <w:r w:rsidR="000B6F93">
        <w:t xml:space="preserve">od </w:t>
      </w:r>
      <w:r w:rsidR="00D57425">
        <w:t>23. svibnja</w:t>
      </w:r>
      <w:r w:rsidR="00BB66FD">
        <w:t xml:space="preserve"> </w:t>
      </w:r>
      <w:r w:rsidR="00A44FF1">
        <w:t>2018. do 1</w:t>
      </w:r>
      <w:r w:rsidR="00D57425">
        <w:t>4. kolovoza</w:t>
      </w:r>
      <w:r w:rsidR="00FC7317">
        <w:t xml:space="preserve"> </w:t>
      </w:r>
      <w:r w:rsidR="00A44FF1">
        <w:t xml:space="preserve">  </w:t>
      </w:r>
      <w:r w:rsidR="000B6F93">
        <w:t xml:space="preserve"> 2018. za predmetne nekretnine</w:t>
      </w:r>
      <w:r w:rsidR="00FC7317">
        <w:t xml:space="preserve"> valjan</w:t>
      </w:r>
      <w:r w:rsidR="00D57425">
        <w:t xml:space="preserve">u ponudu istakao je </w:t>
      </w:r>
      <w:r w:rsidR="00FC7317">
        <w:t xml:space="preserve"> ponuditelj</w:t>
      </w:r>
      <w:r w:rsidR="00D57425">
        <w:t xml:space="preserve"> AUTODOM-VIDAKOVIĆ d.o.o. Slavonski Brod, dr. Mile Budaka 91, OIB 56162373857. </w:t>
      </w:r>
      <w:r w:rsidR="0021251F">
        <w:t xml:space="preserve">Ponudu na </w:t>
      </w:r>
      <w:r w:rsidR="00D57425">
        <w:t xml:space="preserve">drugoj </w:t>
      </w:r>
      <w:r w:rsidR="0021251F">
        <w:t>elektroničkoj javnoj dražbi</w:t>
      </w:r>
      <w:r w:rsidR="00575A20">
        <w:t xml:space="preserve"> istak</w:t>
      </w:r>
      <w:r w:rsidR="00D57425">
        <w:t>ao</w:t>
      </w:r>
      <w:r w:rsidR="00575A20">
        <w:t xml:space="preserve"> je i ponuditelj</w:t>
      </w:r>
      <w:r w:rsidR="00D57425">
        <w:t xml:space="preserve"> BOXKOR d.o.o. Zagreb, Trgovačka 6, OIB </w:t>
      </w:r>
      <w:r w:rsidR="0027263F">
        <w:t xml:space="preserve">99772654600  </w:t>
      </w:r>
      <w:r w:rsidR="00575A20">
        <w:t xml:space="preserve"> </w:t>
      </w:r>
      <w:r w:rsidR="0021251F">
        <w:t>no ista pon</w:t>
      </w:r>
      <w:r w:rsidR="00695228">
        <w:t>uda</w:t>
      </w:r>
      <w:r w:rsidR="0027263F">
        <w:t xml:space="preserve"> je odbijena budući je istekao rok za predaju ponuda, prema izvješću FINE RC Osijek o pr</w:t>
      </w:r>
      <w:r w:rsidR="0021251F">
        <w:t>ovedenoj elektroničko</w:t>
      </w:r>
      <w:r w:rsidR="00695228">
        <w:t>j javnoj dražbi.</w:t>
      </w:r>
      <w:r w:rsidR="0027263F">
        <w:t xml:space="preserve"> Uplatitelj</w:t>
      </w:r>
      <w:r w:rsidR="00D93477">
        <w:t xml:space="preserve"> jamčevine </w:t>
      </w:r>
      <w:r w:rsidR="0027263F">
        <w:t>KorBox d.o.o. Zagreb, Trgovačka 6, OIB 54253942164</w:t>
      </w:r>
      <w:r w:rsidR="00D93477">
        <w:t xml:space="preserve"> ni</w:t>
      </w:r>
      <w:r w:rsidR="0027263F">
        <w:t>je istakao</w:t>
      </w:r>
      <w:r w:rsidR="00D93477">
        <w:t xml:space="preserve"> niti jednu ponudu </w:t>
      </w:r>
      <w:r w:rsidR="00613CAE">
        <w:t xml:space="preserve">na elektroničkoj javnoj dražbi, prema izvješću FINE RC Osijek o provedenoj elektroničkoj javnoj dražbi. </w:t>
      </w:r>
    </w:p>
    <w:p w:rsidRDefault="000B6F93" w:rsidP="001C231A" w:rsidR="000B6F93">
      <w:pPr>
        <w:jc w:val="both"/>
      </w:pPr>
    </w:p>
    <w:p w:rsidRDefault="000B6F93" w:rsidP="00613CAE" w:rsidR="001F35F0">
      <w:pPr>
        <w:ind w:firstLine="708"/>
        <w:jc w:val="both"/>
      </w:pPr>
      <w:r>
        <w:t>Kako su ispunjeni uvjeti iz zaključka o određivanju prodaje St-</w:t>
      </w:r>
      <w:r w:rsidR="001C231A">
        <w:t>1048/15-73 od 23. siječnja 2018</w:t>
      </w:r>
      <w:r w:rsidR="00613CAE">
        <w:t>.</w:t>
      </w:r>
      <w:r>
        <w:t xml:space="preserve"> i Zahtjeva za prodaju nekretnina u stečajnom postupku, te kako je sud utvrdio da je ponuditelj </w:t>
      </w:r>
      <w:r w:rsidR="001C231A">
        <w:t xml:space="preserve"> AUTODOM-VIDAKOVIĆ d.o.o. Slavonski Brod, dr. Mile Budaka 91, OIB 56162373857</w:t>
      </w:r>
      <w:r w:rsidR="00613CAE">
        <w:t>,</w:t>
      </w:r>
      <w:r w:rsidR="001C231A">
        <w:t xml:space="preserve"> jedini</w:t>
      </w:r>
      <w:r w:rsidR="00613CAE">
        <w:t xml:space="preserve"> </w:t>
      </w:r>
      <w:r w:rsidR="00903A9A">
        <w:t>istakao</w:t>
      </w:r>
      <w:r w:rsidR="001C231A">
        <w:t xml:space="preserve"> valjanu   </w:t>
      </w:r>
      <w:r w:rsidR="00F04017">
        <w:t xml:space="preserve">ponudu  na </w:t>
      </w:r>
      <w:r w:rsidR="001C231A">
        <w:t>drugoj</w:t>
      </w:r>
      <w:r w:rsidR="00F04017">
        <w:t xml:space="preserve"> elektroničkoj javnoj dražbi, kao i da </w:t>
      </w:r>
    </w:p>
    <w:p w:rsidRDefault="001F35F0" w:rsidP="001F35F0" w:rsidR="001F35F0">
      <w:pPr>
        <w:jc w:val="both"/>
      </w:pPr>
    </w:p>
    <w:p w:rsidRDefault="001F35F0" w:rsidP="001F35F0" w:rsidR="001F35F0">
      <w:pPr>
        <w:jc w:val="both"/>
      </w:pPr>
    </w:p>
    <w:p w:rsidRDefault="001F35F0" w:rsidP="001F35F0" w:rsidR="001F35F0">
      <w:pPr>
        <w:jc w:val="center"/>
      </w:pPr>
      <w:r>
        <w:lastRenderedPageBreak/>
        <w:t>3</w:t>
      </w:r>
    </w:p>
    <w:p w:rsidRDefault="001F35F0" w:rsidP="001F35F0" w:rsidR="001F35F0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St-1048/15-94</w:t>
      </w:r>
    </w:p>
    <w:p w:rsidRDefault="001F35F0" w:rsidP="001F35F0" w:rsidR="001F35F0">
      <w:pPr>
        <w:jc w:val="center"/>
      </w:pPr>
    </w:p>
    <w:p w:rsidRDefault="001F35F0" w:rsidP="001F35F0" w:rsidR="001F35F0">
      <w:pPr>
        <w:jc w:val="both"/>
      </w:pPr>
    </w:p>
    <w:p w:rsidRDefault="001F35F0" w:rsidP="001F35F0" w:rsidR="001F35F0">
      <w:pPr>
        <w:jc w:val="both"/>
      </w:pPr>
    </w:p>
    <w:p w:rsidRDefault="001F35F0" w:rsidP="001F35F0" w:rsidR="001F35F0">
      <w:pPr>
        <w:jc w:val="both"/>
      </w:pPr>
    </w:p>
    <w:p w:rsidRDefault="00903A9A" w:rsidP="001F35F0" w:rsidR="00D6011E" w:rsidRPr="009C7247">
      <w:pPr>
        <w:jc w:val="both"/>
      </w:pPr>
      <w:r>
        <w:t>su ispunjene pretpostavke da mu se dosude predmetne nekretnine, sud</w:t>
      </w:r>
      <w:r w:rsidR="00190AF0">
        <w:t xml:space="preserve"> </w:t>
      </w:r>
      <w:r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>
        <w:t xml:space="preserve"> riješio kao u točci I izreke ovog rješenja. </w:t>
      </w:r>
    </w:p>
    <w:p w:rsidRDefault="00B90538" w:rsidP="00D63FFA" w:rsidR="00B90538">
      <w:pPr>
        <w:jc w:val="both"/>
        <w:rPr>
          <w:bCs/>
        </w:rPr>
      </w:pPr>
    </w:p>
    <w:p w:rsidRDefault="00C410A2" w:rsidP="00D63FFA" w:rsidR="00C410A2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3C7CE9">
        <w:t xml:space="preserve"> </w:t>
      </w:r>
      <w:r w:rsidR="005A27EB">
        <w:t>1</w:t>
      </w:r>
      <w:r w:rsidR="001C231A">
        <w:t>4. rujan</w:t>
      </w:r>
      <w:r w:rsidR="009C7247">
        <w:t xml:space="preserve"> 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C410A2" w:rsidP="00A62095" w:rsidR="00C410A2">
      <w:pPr>
        <w:jc w:val="center"/>
      </w:pP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C410A2" w:rsidP="0070012E" w:rsidR="00C410A2"/>
    <w:p w:rsidRDefault="00C410A2" w:rsidP="0070012E" w:rsidR="00C410A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5A27EB" w:rsidR="005A27EB">
      <w:pPr>
        <w:pStyle w:val="Tijeloteksta"/>
        <w:numPr>
          <w:ilvl w:val="0"/>
          <w:numId w:val="1"/>
        </w:numPr>
        <w:jc w:val="left"/>
      </w:pPr>
      <w:r>
        <w:t>Stečajni upravitelj</w:t>
      </w:r>
      <w:r w:rsidR="001C231A">
        <w:t xml:space="preserve"> Vinka Ivanković</w:t>
      </w:r>
    </w:p>
    <w:p w:rsidRDefault="00332EA1" w:rsidP="003C7CE9" w:rsidR="00332EA1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r w:rsidR="001C231A">
        <w:t>AUTODOM-VIDAKOVIĆ d.o.o. Slavonski Brod, dr. Mile Budaka 91</w:t>
      </w:r>
    </w:p>
    <w:p w:rsidRDefault="008441C0" w:rsidP="003C7CE9" w:rsidR="001C231A">
      <w:pPr>
        <w:pStyle w:val="Tijeloteksta"/>
        <w:numPr>
          <w:ilvl w:val="0"/>
          <w:numId w:val="1"/>
        </w:numPr>
        <w:jc w:val="left"/>
      </w:pPr>
      <w:r>
        <w:t>BOXKOR d.o.o. Zagreb, Trgovačka 6</w:t>
      </w:r>
    </w:p>
    <w:p w:rsidRDefault="008441C0" w:rsidP="003C7CE9" w:rsidR="008441C0">
      <w:pPr>
        <w:pStyle w:val="Tijeloteksta"/>
        <w:numPr>
          <w:ilvl w:val="0"/>
          <w:numId w:val="1"/>
        </w:numPr>
        <w:jc w:val="left"/>
      </w:pPr>
      <w:r>
        <w:t>KorBox d.o.o. Zagreb, Trgovačka 6</w:t>
      </w:r>
    </w:p>
    <w:p w:rsidRDefault="00762001" w:rsidP="008441C0" w:rsidR="00762001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="008441C0">
        <w:t xml:space="preserve"> Slatinska banka d.d. Slatina, Slatina, V. Nazora 2</w:t>
      </w:r>
    </w:p>
    <w:p w:rsidRDefault="008441C0" w:rsidP="008441C0" w:rsidR="008441C0">
      <w:pPr>
        <w:pStyle w:val="Tijeloteksta"/>
        <w:numPr>
          <w:ilvl w:val="0"/>
          <w:numId w:val="1"/>
        </w:numPr>
        <w:jc w:val="left"/>
      </w:pPr>
      <w:r>
        <w:t>razlučni vjerovnik Piaggio Hrvatska d.o.o. Split, kralja Stjepana Držislava 7</w:t>
      </w:r>
    </w:p>
    <w:p w:rsidRDefault="00762001" w:rsidP="00E5722E" w:rsidR="00762001" w:rsidRPr="00BE6BE3">
      <w:pPr>
        <w:numPr>
          <w:ilvl w:val="0"/>
          <w:numId w:val="1"/>
        </w:numPr>
      </w:pPr>
      <w:r>
        <w:t xml:space="preserve">Općinski sud u </w:t>
      </w:r>
      <w:r w:rsidR="00BE6BE3">
        <w:rPr>
          <w:bCs/>
        </w:rPr>
        <w:t>Vukovaru Zemljišno knjižni odjel Vinkovci</w:t>
      </w:r>
    </w:p>
    <w:p w:rsidRDefault="00BE6BE3" w:rsidP="00E5722E" w:rsidR="00BE6BE3">
      <w:pPr>
        <w:numPr>
          <w:ilvl w:val="0"/>
          <w:numId w:val="1"/>
        </w:numPr>
      </w:pPr>
      <w:r>
        <w:rPr>
          <w:bCs/>
        </w:rPr>
        <w:t xml:space="preserve">RH Porezna uprava </w:t>
      </w:r>
      <w:r w:rsidR="001F35F0">
        <w:rPr>
          <w:bCs/>
        </w:rPr>
        <w:t>Područni ured Vinkovci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BE6BE3" w:rsidP="00E5722E" w:rsidR="002108E9">
      <w:pPr>
        <w:numPr>
          <w:ilvl w:val="0"/>
          <w:numId w:val="1"/>
        </w:numPr>
      </w:pPr>
      <w:r>
        <w:t>kal. 14/10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367" w:rsidP="00483367" w:rsidR="00483367">
      <w:r>
        <w:separator/>
      </w:r>
    </w:p>
  </w:endnote>
  <w:endnote w:id="0" w:type="continuationSeparator">
    <w:p w:rsidRDefault="00483367" w:rsidP="00483367" w:rsidR="00483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367" w:rsidP="00483367" w:rsidR="00483367">
      <w:r>
        <w:separator/>
      </w:r>
    </w:p>
  </w:footnote>
  <w:footnote w:id="0" w:type="continuationSeparator">
    <w:p w:rsidRDefault="00483367" w:rsidP="00483367" w:rsidR="0048336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F7C2EC2"/>
    <w:multiLevelType w:val="hybridMultilevel"/>
    <w:tmpl w:val="94A29EA2"/>
    <w:lvl w:tplc="75FCC7E0" w:ilvl="0">
      <w:start w:val="13"/>
      <w:numFmt w:val="bullet"/>
      <w:lvlText w:val="-"/>
      <w:lvlJc w:val="left"/>
      <w:pPr>
        <w:ind w:hanging="360" w:left="148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16"/>
  </w:num>
  <w:num w:numId="5">
    <w:abstractNumId w:val="1"/>
  </w:num>
  <w:num w:numId="6">
    <w:abstractNumId w:val="1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5"/>
  </w:num>
  <w:num w:numId="18">
    <w:abstractNumId w:val="0"/>
  </w:num>
  <w:num w:numId="19">
    <w:abstractNumId w:val="13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42217"/>
    <w:rsid w:val="00082551"/>
    <w:rsid w:val="000A56B4"/>
    <w:rsid w:val="000B6F93"/>
    <w:rsid w:val="001019A9"/>
    <w:rsid w:val="00175A83"/>
    <w:rsid w:val="00190AF0"/>
    <w:rsid w:val="001C231A"/>
    <w:rsid w:val="001F35F0"/>
    <w:rsid w:val="00204164"/>
    <w:rsid w:val="002108E9"/>
    <w:rsid w:val="0021251F"/>
    <w:rsid w:val="00232018"/>
    <w:rsid w:val="00241497"/>
    <w:rsid w:val="002428F4"/>
    <w:rsid w:val="002520E0"/>
    <w:rsid w:val="00260103"/>
    <w:rsid w:val="0027263F"/>
    <w:rsid w:val="002868AE"/>
    <w:rsid w:val="002A5965"/>
    <w:rsid w:val="002A7302"/>
    <w:rsid w:val="002C4659"/>
    <w:rsid w:val="002E3E26"/>
    <w:rsid w:val="002E6296"/>
    <w:rsid w:val="00332EA1"/>
    <w:rsid w:val="00360A8F"/>
    <w:rsid w:val="003A09C9"/>
    <w:rsid w:val="003C7CE9"/>
    <w:rsid w:val="003D790B"/>
    <w:rsid w:val="003E6C32"/>
    <w:rsid w:val="004323C4"/>
    <w:rsid w:val="00483367"/>
    <w:rsid w:val="004D1B31"/>
    <w:rsid w:val="004D30C5"/>
    <w:rsid w:val="004D5C30"/>
    <w:rsid w:val="004E6438"/>
    <w:rsid w:val="00514F28"/>
    <w:rsid w:val="005667E3"/>
    <w:rsid w:val="00571484"/>
    <w:rsid w:val="00575A20"/>
    <w:rsid w:val="005A27EB"/>
    <w:rsid w:val="00602452"/>
    <w:rsid w:val="00605981"/>
    <w:rsid w:val="00613CAE"/>
    <w:rsid w:val="00657546"/>
    <w:rsid w:val="00680E41"/>
    <w:rsid w:val="006923AB"/>
    <w:rsid w:val="00695228"/>
    <w:rsid w:val="006E2E0D"/>
    <w:rsid w:val="0070012E"/>
    <w:rsid w:val="00737C36"/>
    <w:rsid w:val="007427BF"/>
    <w:rsid w:val="00753AD5"/>
    <w:rsid w:val="00762001"/>
    <w:rsid w:val="007648DA"/>
    <w:rsid w:val="00780F93"/>
    <w:rsid w:val="007A6DAD"/>
    <w:rsid w:val="007E51BB"/>
    <w:rsid w:val="0081606A"/>
    <w:rsid w:val="00836734"/>
    <w:rsid w:val="0084161C"/>
    <w:rsid w:val="008441C0"/>
    <w:rsid w:val="00882873"/>
    <w:rsid w:val="008C7A81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4FF1"/>
    <w:rsid w:val="00A464F0"/>
    <w:rsid w:val="00A62095"/>
    <w:rsid w:val="00A73142"/>
    <w:rsid w:val="00A91C43"/>
    <w:rsid w:val="00AA4634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B66FD"/>
    <w:rsid w:val="00BE6BE3"/>
    <w:rsid w:val="00BF6BCD"/>
    <w:rsid w:val="00BF7A36"/>
    <w:rsid w:val="00C067DF"/>
    <w:rsid w:val="00C410A2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57425"/>
    <w:rsid w:val="00D6011E"/>
    <w:rsid w:val="00D63FFA"/>
    <w:rsid w:val="00D67D22"/>
    <w:rsid w:val="00D93477"/>
    <w:rsid w:val="00DD53EC"/>
    <w:rsid w:val="00DF6C09"/>
    <w:rsid w:val="00E21566"/>
    <w:rsid w:val="00E265F4"/>
    <w:rsid w:val="00E276A8"/>
    <w:rsid w:val="00E51A88"/>
    <w:rsid w:val="00E5722E"/>
    <w:rsid w:val="00E73719"/>
    <w:rsid w:val="00E918AD"/>
    <w:rsid w:val="00EA0702"/>
    <w:rsid w:val="00EB777F"/>
    <w:rsid w:val="00EC5A73"/>
    <w:rsid w:val="00EC7D77"/>
    <w:rsid w:val="00EE1EE8"/>
    <w:rsid w:val="00EE3D3C"/>
    <w:rsid w:val="00EE627D"/>
    <w:rsid w:val="00F04017"/>
    <w:rsid w:val="00F27B2F"/>
    <w:rsid w:val="00F35A55"/>
    <w:rsid w:val="00F64B03"/>
    <w:rsid w:val="00F90B33"/>
    <w:rsid w:val="00FA7059"/>
    <w:rsid w:val="00FB07C7"/>
    <w:rsid w:val="00FB0D6F"/>
    <w:rsid w:val="00FC015A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4833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367"/>
    <w:rPr>
      <w:sz w:val="24"/>
      <w:szCs w:val="24"/>
    </w:rPr>
  </w:style>
  <w:style w:styleId="Podnoje" w:type="paragraph">
    <w:name w:val="footer"/>
    <w:basedOn w:val="Normal"/>
    <w:link w:val="PodnojeChar"/>
    <w:rsid w:val="004833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3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4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A46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46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6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6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4833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367"/>
    <w:rPr>
      <w:sz w:val="24"/>
      <w:szCs w:val="24"/>
    </w:rPr>
  </w:style>
  <w:style w:styleId="Podnoje" w:type="paragraph">
    <w:name w:val="footer"/>
    <w:basedOn w:val="Normal"/>
    <w:link w:val="PodnojeChar"/>
    <w:rsid w:val="004833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3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4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A46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46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6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6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prilogu Ovr 3737/2013 sa općinskog
suda</izvorni_sadrzaj>
    <derivirana_varijabla naziv="DomainObject.Predmet.Opis_1">u prilogu Ovr 3737/2013 sa općinskog
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VIOLA d.o.o. za trgovinu i usluge</izvorni_sadrzaj>
    <derivirana_varijabla naziv="DomainObject.Predmet.ProtustrankaFormated_1">  AUTO VIOLA d.o.o. za trgovinu i usluge</derivirana_varijabla>
  </DomainObject.Predmet.ProtustrankaFormated>
  <DomainObject.Predmet.ProtustrankaFormatedOIB>
    <izvorni_sadrzaj>  AUTO VIOLA d.o.o. za trgovinu i usluge, OIB 97121503231</izvorni_sadrzaj>
    <derivirana_varijabla naziv="DomainObject.Predmet.ProtustrankaFormatedOIB_1">  AUTO VIOLA d.o.o. za trgovinu i usluge, OIB 97121503231</derivirana_varijabla>
  </DomainObject.Predmet.ProtustrankaFormatedOIB>
  <DomainObject.Predmet.ProtustrankaFormatedWithAdress>
    <izvorni_sadrzaj> AUTO VIOLA d.o.o. za trgovinu i usluge, Trpimirova 26, 31000 Osijek</izvorni_sadrzaj>
    <derivirana_varijabla naziv="DomainObject.Predmet.ProtustrankaFormatedWithAdress_1"> AUTO VIOLA d.o.o. za trgovinu i usluge, Trpimirova 26, 31000 Osijek</derivirana_varijabla>
  </DomainObject.Predmet.ProtustrankaFormatedWithAdress>
  <DomainObject.Predmet.ProtustrankaFormatedWithAdressOIB>
    <izvorni_sadrzaj> AUTO VIOLA d.o.o. za trgovinu i usluge, OIB 97121503231, Trpimirova 26, 31000 Osijek</izvorni_sadrzaj>
    <derivirana_varijabla naziv="DomainObject.Predmet.ProtustrankaFormatedWithAdressOIB_1"> AUTO VIOLA d.o.o. za trgovinu i usluge, OIB 97121503231, Trpimirova 26, 31000 Osijek</derivirana_varijabla>
  </DomainObject.Predmet.ProtustrankaFormatedWithAdressOIB>
  <DomainObject.Predmet.ProtustrankaWithAdress>
    <izvorni_sadrzaj>AUTO VIOLA d.o.o. za trgovinu i usluge Trpimirova 26, 31000 Osijek</izvorni_sadrzaj>
    <derivirana_varijabla naziv="DomainObject.Predmet.ProtustrankaWithAdress_1">AUTO VIOLA d.o.o. za trgovinu i usluge Trpimirova 26, 31000 Osijek</derivirana_varijabla>
  </DomainObject.Predmet.ProtustrankaWithAdress>
  <DomainObject.Predmet.ProtustrankaWithAdressOIB>
    <izvorni_sadrzaj>AUTO VIOLA d.o.o. za trgovinu i usluge, OIB 97121503231, Trpimirova 26, 31000 Osijek</izvorni_sadrzaj>
    <derivirana_varijabla naziv="DomainObject.Predmet.ProtustrankaWithAdressOIB_1">AUTO VIOLA d.o.o. za trgovinu i usluge, OIB 97121503231, Trpimirova 26, 31000 Osijek</derivirana_varijabla>
  </DomainObject.Predmet.ProtustrankaWithAdressOIB>
  <DomainObject.Predmet.ProtustrankaNazivFormated>
    <izvorni_sadrzaj>AUTO VIOLA d.o.o. za trgovinu i usluge</izvorni_sadrzaj>
    <derivirana_varijabla naziv="DomainObject.Predmet.ProtustrankaNazivFormated_1">AUTO VIOLA d.o.o. za trgovinu i usluge</derivirana_varijabla>
  </DomainObject.Predmet.ProtustrankaNazivFormated>
  <DomainObject.Predmet.ProtustrankaNazivFormatedOIB>
    <izvorni_sadrzaj>AUTO VIOLA d.o.o. za trgovinu i usluge, OIB 97121503231</izvorni_sadrzaj>
    <derivirana_varijabla naziv="DomainObject.Predmet.ProtustrankaNazivFormatedOIB_1">AUTO VIOLA d.o.o. za trgovinu i usluge, OIB 97121503231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VIOLA d.o.o. za trgovinu i usluge</item>
    </izvorni_sadrzaj>
    <derivirana_varijabla naziv="DomainObject.Predmet.ProtuStrankaListFormated_1">
      <item>AUTO VIOLA d.o.o. za trgovinu i usluge</item>
    </derivirana_varijabla>
  </DomainObject.Predmet.ProtuStrankaListFormated>
  <DomainObject.Predmet.ProtuStrankaListFormatedOIB>
    <izvorni_sadrzaj>
      <item>AUTO VIOLA d.o.o. za trgovinu i usluge, OIB 97121503231</item>
    </izvorni_sadrzaj>
    <derivirana_varijabla naziv="DomainObject.Predmet.ProtuStrankaListFormatedOIB_1">
      <item>AUTO VIOLA d.o.o. za trgovinu i usluge, OIB 97121503231</item>
    </derivirana_varijabla>
  </DomainObject.Predmet.ProtuStrankaListFormatedOIB>
  <DomainObject.Predmet.ProtuStrankaListFormatedWithAdress>
    <izvorni_sadrzaj>
      <item>AUTO VIOLA d.o.o. za trgovinu i usluge, Trpimirova 26, 31000 Osijek</item>
    </izvorni_sadrzaj>
    <derivirana_varijabla naziv="DomainObject.Predmet.ProtuStrankaListFormatedWithAdress_1">
      <item>AUTO VIOLA d.o.o. za trgovinu i usluge, Trpimirova 26, 31000 Osijek</item>
    </derivirana_varijabla>
  </DomainObject.Predmet.ProtuStrankaListFormatedWithAdress>
  <DomainObject.Predmet.ProtuStrankaListFormatedWithAdressOIB>
    <izvorni_sadrzaj>
      <item>AUTO VIOLA d.o.o. za trgovinu i usluge, OIB 97121503231, Trpimirova 26, 31000 Osijek</item>
    </izvorni_sadrzaj>
    <derivirana_varijabla naziv="DomainObject.Predmet.ProtuStrankaListFormatedWithAdressOIB_1">
      <item>AUTO VIOLA d.o.o. za trgovinu i usluge, OIB 97121503231, Trpimirova 26, 31000 Osijek</item>
    </derivirana_varijabla>
  </DomainObject.Predmet.ProtuStrankaListFormatedWithAdressOIB>
  <DomainObject.Predmet.ProtuStrankaListNazivFormated>
    <izvorni_sadrzaj>
      <item>AUTO VIOLA d.o.o. za trgovinu i usluge</item>
    </izvorni_sadrzaj>
    <derivirana_varijabla naziv="DomainObject.Predmet.ProtuStrankaListNazivFormated_1">
      <item>AUTO VIOLA d.o.o. za trgovinu i usluge</item>
    </derivirana_varijabla>
  </DomainObject.Predmet.ProtuStrankaListNazivFormated>
  <DomainObject.Predmet.ProtuStrankaListNazivFormatedOIB>
    <izvorni_sadrzaj>
      <item>AUTO VIOLA d.o.o. za trgovinu i usluge, OIB 97121503231</item>
    </izvorni_sadrzaj>
    <derivirana_varijabla naziv="DomainObject.Predmet.ProtuStrankaListNazivFormatedOIB_1">
      <item>AUTO VIOLA d.o.o. za trgovinu i usluge, OIB 97121503231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VIOLA d.o.o. za trgovinu i usluge</izvorni_sadrzaj>
    <derivirana_varijabla naziv="DomainObject.Predmet.ProtustrankaIDrugi_1">AUTO VIOLA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VIOLA d.o.o. za trgovinu i usluge, OIB 97121503231, Trpimirova 26, 31000 Osijek</izvorni_sadrzaj>
    <derivirana_varijabla naziv="DomainObject.Predmet.ProtustrankaIDrugiAdressOIB_1">AUTO VIOLA d.o.o. za trgovinu i usluge, OIB 97121503231, Trpimirova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VIOLA d.o.o. za trgovinu i usluge</item>
    </izvorni_sadrzaj>
    <derivirana_varijabla naziv="DomainObject.Predmet.SudioniciListNaziv_1">
      <item>FINA RC OSIJEK</item>
      <item>AUTO VIOLA d.o.o. za trgovinu i usluge</item>
    </derivirana_varijabla>
  </DomainObject.Predmet.SudioniciListNaziv>
  <DomainObject.Predmet.SudioniciListAdressOIB>
    <izvorni_sadrzaj>
      <item>FINA RC OSIJEK, OIB 85821130368</item>
      <item>AUTO VIOLA d.o.o. za trgovinu i usluge, OIB 97121503231, Trpimirova 26,31000 Osijek</item>
    </izvorni_sadrzaj>
    <derivirana_varijabla naziv="DomainObject.Predmet.SudioniciListAdressOIB_1">
      <item>FINA RC OSIJEK, OIB 85821130368</item>
      <item>AUTO VIOLA d.o.o. za trgovinu i usluge, OIB 97121503231, Trpimirova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97121503231</item>
    </izvorni_sadrzaj>
    <derivirana_varijabla naziv="DomainObject.Predmet.SudioniciListNazivOIB_1">
      <item>, OIB 85821130368</item>
      <item>, OIB 97121503231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CC459-31E9-4794-9C01-73CE01787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894</properties:Words>
  <properties:Characters>4733</properties:Characters>
  <properties:Lines>141</properties:Lines>
  <properties:Paragraphs>47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2018-09-14T07:13:00Z</dcterms:created>
  <dc:creator>Herman Jadranka</dc:creator>
  <cp:lastModifiedBy>Maja Kocijan</cp:lastModifiedBy>
  <cp:lastPrinted>2018-09-14T07:33:00Z</cp:lastPrinted>
  <dcterms:modified xmlns:xsi="http://www.w3.org/2001/XMLSchema-instance" xsi:type="dcterms:W3CDTF">2018-09-14T07:39:00Z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