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dfcf" w14:paraId="d61dfc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4D4A5A" w:rsidRPr="003A6C4D">
        <w:rPr>
          <w:lang w:val="hr-HR"/>
        </w:rPr>
        <w:t>VOLKOVA d.o.o., Split, Gundulićeva 26 A, OIB: 54675026971,  MBS: 060276277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B438E7">
        <w:rPr>
          <w:lang w:val="hr-HR"/>
        </w:rPr>
        <w:t>07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4D4A5A" w:rsidRPr="003A6C4D">
        <w:rPr>
          <w:lang w:val="hr-HR"/>
        </w:rPr>
        <w:t>VOLKOVA d.o.o., Split, Gundulićeva 26 A, OIB: 54675026971,  MBS: 060276277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B438E7">
        <w:rPr>
          <w:lang w:val="hr-HR"/>
        </w:rPr>
        <w:t>07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6D3816">
        <w:rPr>
          <w:lang w:val="hr-HR"/>
        </w:rPr>
        <w:t>12,31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6D3816">
        <w:rPr>
          <w:lang w:val="hr-HR"/>
        </w:rPr>
        <w:t>Ada Rajković, Split, Matice hrvatske 10, OIB: 27195964864</w:t>
      </w:r>
      <w:r w:rsidR="00B8563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4D4A5A" w:rsidRPr="003A6C4D">
        <w:rPr>
          <w:lang w:val="hr-HR"/>
        </w:rPr>
        <w:t>VOLKOVA d.o.o., Split, Gundulićeva 26 A, OIB: 54675026971,  MBS: 060276277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E7766">
        <w:rPr>
          <w:lang w:val="hr-HR"/>
        </w:rPr>
        <w:t>07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DE7766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4D4A5A" w:rsidRPr="003A6C4D">
        <w:rPr>
          <w:lang w:val="hr-HR"/>
        </w:rPr>
        <w:t>VOLKOVA d.o.o., Split, Gundulićeva 26 A, OIB: 54675026971,  MBS: 060276277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4D4A5A" w:rsidRPr="003A6C4D">
        <w:rPr>
          <w:lang w:val="hr-HR"/>
        </w:rPr>
        <w:t xml:space="preserve">733 </w:t>
      </w:r>
      <w:r w:rsidR="00170B5C" w:rsidRPr="004B4F6C">
        <w:rPr>
          <w:lang w:val="hr-HR"/>
        </w:rPr>
        <w:t xml:space="preserve">dana, u ukupnom iznosu od </w:t>
      </w:r>
      <w:r w:rsidR="004D4A5A" w:rsidRPr="003A6C4D">
        <w:rPr>
          <w:lang w:val="hr-HR"/>
        </w:rPr>
        <w:t>9.721,42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85639">
        <w:rPr>
          <w:b/>
          <w:lang w:val="hr-HR"/>
        </w:rPr>
        <w:t>26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438E7">
        <w:rPr>
          <w:lang w:val="hr-HR"/>
        </w:rPr>
        <w:t>07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4D4A5A" w:rsidP="00F31929" w:rsidR="004D4A5A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69D2" w:rsidRPr="00BA69D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D4A5A">
      <w:t>2557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D4A5A">
      <w:t>2557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D3816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38E7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A69D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E7766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9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69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69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69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9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69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69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69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2557</izvorni_sadrzaj>
    <derivirana_varijabla naziv="DomainObject.Predmet.Broj_1">2557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St-2557/2015</izvorni_sadrzaj>
    <derivirana_varijabla naziv="DomainObject.Predmet.OznakaBroj_1">St-2557/2015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VOLKOVA d.o.o. za usluge i trgovinu</izvorni_sadrzaj>
    <derivirana_varijabla naziv="DomainObject.Predmet.ProtustrankaFormated_1">  VOLKOVA d.o.o. za usluge i trgovinu</derivirana_varijabla>
  </DomainObject.Predmet.ProtustrankaFormated>
  <DomainObject.Predmet.ProtustrankaFormatedOIB>
    <izvorni_sadrzaj>  VOLKOVA d.o.o. za usluge i trgovinu, OIB 54675026971</izvorni_sadrzaj>
    <derivirana_varijabla naziv="DomainObject.Predmet.ProtustrankaFormatedOIB_1">  VOLKOVA d.o.o. za usluge i trgovinu, OIB 54675026971</derivirana_varijabla>
  </DomainObject.Predmet.ProtustrankaFormatedOIB>
  <DomainObject.Predmet.ProtustrankaFormatedWithAdress>
    <izvorni_sadrzaj> VOLKOVA d.o.o. za usluge i trgovinu, Gundulićeva 26 A, 21000 Split</izvorni_sadrzaj>
    <derivirana_varijabla naziv="DomainObject.Predmet.ProtustrankaFormatedWithAdress_1"> VOLKOVA d.o.o. za usluge i trgovinu, Gundulićeva 26 A, 21000 Split</derivirana_varijabla>
  </DomainObject.Predmet.ProtustrankaFormatedWithAdress>
  <DomainObject.Predmet.ProtustrankaFormatedWithAdressOIB>
    <izvorni_sadrzaj> VOLKOVA d.o.o. za usluge i trgovinu, OIB 54675026971, Gundulićeva 26 A, 21000 Split</izvorni_sadrzaj>
    <derivirana_varijabla naziv="DomainObject.Predmet.ProtustrankaFormatedWithAdressOIB_1"> VOLKOVA d.o.o. za usluge i trgovinu, OIB 54675026971, Gundulićeva 26 A, 21000 Split</derivirana_varijabla>
  </DomainObject.Predmet.ProtustrankaFormatedWithAdressOIB>
  <DomainObject.Predmet.ProtustrankaWithAdress>
    <izvorni_sadrzaj>VOLKOVA d.o.o. za usluge i trgovinu Gundulićeva 26 A, 21000 Split</izvorni_sadrzaj>
    <derivirana_varijabla naziv="DomainObject.Predmet.ProtustrankaWithAdress_1">VOLKOVA d.o.o. za usluge i trgovinu Gundulićeva 26 A, 21000 Split</derivirana_varijabla>
  </DomainObject.Predmet.ProtustrankaWithAdress>
  <DomainObject.Predmet.ProtustrankaWithAdressOIB>
    <izvorni_sadrzaj>VOLKOVA d.o.o. za usluge i trgovinu, OIB 54675026971, Gundulićeva 26 A, 21000 Split</izvorni_sadrzaj>
    <derivirana_varijabla naziv="DomainObject.Predmet.ProtustrankaWithAdressOIB_1">VOLKOVA d.o.o. za usluge i trgovinu, OIB 54675026971, Gundulićeva 26 A, 21000 Split</derivirana_varijabla>
  </DomainObject.Predmet.ProtustrankaWithAdressOIB>
  <DomainObject.Predmet.ProtustrankaNazivFormated>
    <izvorni_sadrzaj>VOLKOVA d.o.o. za usluge i trgovinu</izvorni_sadrzaj>
    <derivirana_varijabla naziv="DomainObject.Predmet.ProtustrankaNazivFormated_1">VOLKOVA d.o.o. za usluge i trgovinu</derivirana_varijabla>
  </DomainObject.Predmet.ProtustrankaNazivFormated>
  <DomainObject.Predmet.ProtustrankaNazivFormatedOIB>
    <izvorni_sadrzaj>VOLKOVA d.o.o. za usluge i trgovinu, OIB 54675026971</izvorni_sadrzaj>
    <derivirana_varijabla naziv="DomainObject.Predmet.ProtustrankaNazivFormatedOIB_1">VOLKOVA d.o.o. za usluge i trgovinu, OIB 54675026971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9721.42</izvorni_sadrzaj>
    <derivirana_varijabla naziv="DomainObject.Predmet.TrenutnaVrijednost_1">9721.42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VOLKOVA d.o.o. za usluge i trgovinu</item>
    </izvorni_sadrzaj>
    <derivirana_varijabla naziv="DomainObject.Predmet.ProtuStrankaListFormated_1">
      <item>VOLKOVA d.o.o. za usluge i trgovinu</item>
    </derivirana_varijabla>
  </DomainObject.Predmet.ProtuStrankaListFormated>
  <DomainObject.Predmet.ProtuStrankaListFormatedOIB>
    <izvorni_sadrzaj>
      <item>VOLKOVA d.o.o. za usluge i trgovinu, OIB 54675026971</item>
    </izvorni_sadrzaj>
    <derivirana_varijabla naziv="DomainObject.Predmet.ProtuStrankaListFormatedOIB_1">
      <item>VOLKOVA d.o.o. za usluge i trgovinu, OIB 54675026971</item>
    </derivirana_varijabla>
  </DomainObject.Predmet.ProtuStrankaListFormatedOIB>
  <DomainObject.Predmet.ProtuStrankaListFormatedWithAdress>
    <izvorni_sadrzaj>
      <item>VOLKOVA d.o.o. za usluge i trgovinu, Gundulićeva 26 A, 21000 Split</item>
    </izvorni_sadrzaj>
    <derivirana_varijabla naziv="DomainObject.Predmet.ProtuStrankaListFormatedWithAdress_1">
      <item>VOLKOVA d.o.o. za usluge i trgovinu, Gundulićeva 26 A, 21000 Split</item>
    </derivirana_varijabla>
  </DomainObject.Predmet.ProtuStrankaListFormatedWithAdress>
  <DomainObject.Predmet.ProtuStrankaListFormatedWithAdressOIB>
    <izvorni_sadrzaj>
      <item>VOLKOVA d.o.o. za usluge i trgovinu, OIB 54675026971, Gundulićeva 26 A, 21000 Split</item>
    </izvorni_sadrzaj>
    <derivirana_varijabla naziv="DomainObject.Predmet.ProtuStrankaListFormatedWithAdressOIB_1">
      <item>VOLKOVA d.o.o. za usluge i trgovinu, OIB 54675026971, Gundulićeva 26 A, 21000 Split</item>
    </derivirana_varijabla>
  </DomainObject.Predmet.ProtuStrankaListFormatedWithAdressOIB>
  <DomainObject.Predmet.ProtuStrankaListNazivFormated>
    <izvorni_sadrzaj>
      <item>VOLKOVA d.o.o. za usluge i trgovinu</item>
    </izvorni_sadrzaj>
    <derivirana_varijabla naziv="DomainObject.Predmet.ProtuStrankaListNazivFormated_1">
      <item>VOLKOVA d.o.o. za usluge i trgovinu</item>
    </derivirana_varijabla>
  </DomainObject.Predmet.ProtuStrankaListNazivFormated>
  <DomainObject.Predmet.ProtuStrankaListNazivFormatedOIB>
    <izvorni_sadrzaj>
      <item>VOLKOVA d.o.o. za usluge i trgovinu, OIB 54675026971</item>
    </izvorni_sadrzaj>
    <derivirana_varijabla naziv="DomainObject.Predmet.ProtuStrankaListNazivFormatedOIB_1">
      <item>VOLKOVA d.o.o. za usluge i trgovinu, OIB 54675026971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VOLKOVA d.o.o. za usluge i trgovinu</izvorni_sadrzaj>
    <derivirana_varijabla naziv="DomainObject.Predmet.ProtustrankaIDrugi_1">VOLKOVA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VOLKOVA d.o.o. za usluge i trgovinu, OIB 54675026971, Gundulićeva 26 A, 21000 Split</izvorni_sadrzaj>
    <derivirana_varijabla naziv="DomainObject.Predmet.ProtustrankaIDrugiAdressOIB_1">VOLKOVA d.o.o. za usluge i trgovinu, OIB 54675026971, Gundulićeva 26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VOLKOVA d.o.o. za usluge i trgovinu</item>
      <item>FINANCIJSKA AGENCIJA, RC SPLIT</item>
    </izvorni_sadrzaj>
    <derivirana_varijabla naziv="DomainObject.Predmet.SudioniciListNaziv_1">
      <item>VOLKOVA d.o.o. za usluge i trgovinu</item>
      <item>FINANCIJSKA AGENCIJA, RC SPLIT</item>
    </derivirana_varijabla>
  </DomainObject.Predmet.SudioniciListNaziv>
  <DomainObject.Predmet.SudioniciListAdressOIB>
    <izvorni_sadrzaj>
      <item>VOLKOVA d.o.o. za usluge i trgovinu, OIB 54675026971, Gundulićeva 26 A,21000 Split</item>
      <item>FINANCIJSKA AGENCIJA, RC SPLIT, OIB 85821130368, Mažuranićevo šetalište 24 b,21000 Split</item>
    </izvorni_sadrzaj>
    <derivirana_varijabla naziv="DomainObject.Predmet.SudioniciListAdressOIB_1">
      <item>VOLKOVA d.o.o. za usluge i trgovinu, OIB 54675026971, Gundulićeva 26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54675026971</item>
      <item>, OIB 85821130368</item>
    </izvorni_sadrzaj>
    <derivirana_varijabla naziv="DomainObject.Predmet.SudioniciListNazivOIB_1">
      <item>, OIB 54675026971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90C2B-2458-4D50-B89B-452B3B58C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4229</properties:Characters>
  <properties:Lines>110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2016-07-07T07:15:00Z</dcterms:created>
  <dc:creator>wsadmin</dc:creator>
  <cp:lastModifiedBy>Goran Radanović</cp:lastModifiedBy>
  <cp:lastPrinted>2016-07-07T10:15:00Z</cp:lastPrinted>
  <dcterms:modified xmlns:xsi="http://www.w3.org/2001/XMLSchema-instance" xsi:type="dcterms:W3CDTF">2016-07-07T10:19:00Z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