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b048" w14:paraId="d37b048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C77A61" w:rsidRPr="00C77A61">
        <w:t>RANDA d.o.o., OIB: 13275596237, Split, Matice hrvatske 14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77A61">
        <w:t>16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8739B" w:rsidRPr="00A8739B">
        <w:t>RANDA d.o.o., OIB: 13275596237, Split, Matice hrvatske 14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1022</w:t>
      </w:r>
      <w:r w:rsidR="008A558F" w:rsidRPr="008A558F">
        <w:t xml:space="preserve"> dana, u ukupnom iznosu od </w:t>
      </w:r>
      <w:r w:rsidR="00C77A61">
        <w:t>64.926,77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C77A61">
        <w:t>6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77A61">
      <w:t>1489/2015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718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St-1489/2015</izvorni_sadrzaj>
    <derivirana_varijabla naziv="DomainObject.Predmet.OznakaBroj_1">St-1489/2015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RANDA d.o.o. za strategijsko i menadžersko savjetovanje</izvorni_sadrzaj>
    <derivirana_varijabla naziv="DomainObject.Predmet.ProtustrankaFormated_1">  RANDA d.o.o. za strategijsko i menadžersko savjetovanje</derivirana_varijabla>
  </DomainObject.Predmet.ProtustrankaFormated>
  <DomainObject.Predmet.ProtustrankaFormatedOIB>
    <izvorni_sadrzaj>  RANDA d.o.o. za strategijsko i menadžersko savjetovanje, OIB 13275596237</izvorni_sadrzaj>
    <derivirana_varijabla naziv="DomainObject.Predmet.ProtustrankaFormatedOIB_1">  RANDA d.o.o. za strategijsko i menadžersko savjetovanje, OIB 13275596237</derivirana_varijabla>
  </DomainObject.Predmet.ProtustrankaFormatedOIB>
  <DomainObject.Predmet.ProtustrankaFormatedWithAdress>
    <izvorni_sadrzaj> RANDA d.o.o. za strategijsko i menadžersko savjetovanje, Matice hrvatske 14, 21000 Split</izvorni_sadrzaj>
    <derivirana_varijabla naziv="DomainObject.Predmet.ProtustrankaFormatedWithAdress_1"> RANDA d.o.o. za strategijsko i menadžersko savjetovanje, Matice hrvatske 14, 21000 Split</derivirana_varijabla>
  </DomainObject.Predmet.ProtustrankaFormatedWithAdress>
  <DomainObject.Predmet.ProtustrankaFormatedWithAdressOIB>
    <izvorni_sadrzaj> RANDA d.o.o. za strategijsko i menadžersko savjetovanje, OIB 13275596237, Matice hrvatske 14, 21000 Split</izvorni_sadrzaj>
    <derivirana_varijabla naziv="DomainObject.Predmet.ProtustrankaFormatedWithAdressOIB_1"> RANDA d.o.o. za strategijsko i menadžersko savjetovanje, OIB 13275596237, Matice hrvatske 14, 21000 Split</derivirana_varijabla>
  </DomainObject.Predmet.ProtustrankaFormatedWithAdressOIB>
  <DomainObject.Predmet.ProtustrankaWithAdress>
    <izvorni_sadrzaj>RANDA d.o.o. za strategijsko i menadžersko savjetovanje Matice hrvatske 14, 21000 Split</izvorni_sadrzaj>
    <derivirana_varijabla naziv="DomainObject.Predmet.ProtustrankaWithAdress_1">RANDA d.o.o. za strategijsko i menadžersko savjetovanje Matice hrvatske 14, 21000 Split</derivirana_varijabla>
  </DomainObject.Predmet.ProtustrankaWithAdress>
  <DomainObject.Predmet.ProtustrankaWithAdressOIB>
    <izvorni_sadrzaj>RANDA d.o.o. za strategijsko i menadžersko savjetovanje, OIB 13275596237, Matice hrvatske 14, 21000 Split</izvorni_sadrzaj>
    <derivirana_varijabla naziv="DomainObject.Predmet.ProtustrankaWithAdressOIB_1">RANDA d.o.o. za strategijsko i menadžersko savjetovanje, OIB 13275596237, Matice hrvatske 14, 21000 Split</derivirana_varijabla>
  </DomainObject.Predmet.ProtustrankaWithAdressOIB>
  <DomainObject.Predmet.ProtustrankaNazivFormated>
    <izvorni_sadrzaj>RANDA d.o.o. za strategijsko i menadžersko savjetovanje</izvorni_sadrzaj>
    <derivirana_varijabla naziv="DomainObject.Predmet.ProtustrankaNazivFormated_1">RANDA d.o.o. za strategijsko i menadžersko savjetovanje</derivirana_varijabla>
  </DomainObject.Predmet.ProtustrankaNazivFormated>
  <DomainObject.Predmet.ProtustrankaNazivFormatedOIB>
    <izvorni_sadrzaj>RANDA d.o.o. za strategijsko i menadžersko savjetovanje, OIB 13275596237</izvorni_sadrzaj>
    <derivirana_varijabla naziv="DomainObject.Predmet.ProtustrankaNazivFormatedOIB_1">RANDA d.o.o. za strategijsko i menadžersko savjetovanje, OIB 13275596237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64926.77</izvorni_sadrzaj>
    <derivirana_varijabla naziv="DomainObject.Predmet.TrenutnaVrijednost_1">64926.77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RANDA d.o.o. za strategijsko i menadžersko savjetovanje</item>
    </izvorni_sadrzaj>
    <derivirana_varijabla naziv="DomainObject.Predmet.ProtuStrankaListFormated_1">
      <item>RANDA d.o.o. za strategijsko i menadžersko savjetovanje</item>
    </derivirana_varijabla>
  </DomainObject.Predmet.ProtuStrankaListFormated>
  <DomainObject.Predmet.ProtuStrankaListFormatedOIB>
    <izvorni_sadrzaj>
      <item>RANDA d.o.o. za strategijsko i menadžersko savjetovanje, OIB 13275596237</item>
    </izvorni_sadrzaj>
    <derivirana_varijabla naziv="DomainObject.Predmet.ProtuStrankaListFormatedOIB_1">
      <item>RANDA d.o.o. za strategijsko i menadžersko savjetovanje, OIB 13275596237</item>
    </derivirana_varijabla>
  </DomainObject.Predmet.ProtuStrankaListFormatedOIB>
  <DomainObject.Predmet.ProtuStrankaListFormatedWithAdress>
    <izvorni_sadrzaj>
      <item>RANDA d.o.o. za strategijsko i menadžersko savjetovanje, Matice hrvatske 14, 21000 Split</item>
    </izvorni_sadrzaj>
    <derivirana_varijabla naziv="DomainObject.Predmet.ProtuStrankaListFormatedWithAdress_1">
      <item>RANDA d.o.o. za strategijsko i menadžersko savjetovanje, Matice hrvatske 14, 21000 Split</item>
    </derivirana_varijabla>
  </DomainObject.Predmet.ProtuStrankaListFormatedWithAdress>
  <DomainObject.Predmet.ProtuStrankaListFormatedWithAdressOIB>
    <izvorni_sadrzaj>
      <item>RANDA d.o.o. za strategijsko i menadžersko savjetovanje, OIB 13275596237, Matice hrvatske 14, 21000 Split</item>
    </izvorni_sadrzaj>
    <derivirana_varijabla naziv="DomainObject.Predmet.ProtuStrankaListFormatedWithAdressOIB_1">
      <item>RANDA d.o.o. za strategijsko i menadžersko savjetovanje, OIB 13275596237, Matice hrvatske 14, 21000 Split</item>
    </derivirana_varijabla>
  </DomainObject.Predmet.ProtuStrankaListFormatedWithAdressOIB>
  <DomainObject.Predmet.ProtuStrankaListNazivFormated>
    <izvorni_sadrzaj>
      <item>RANDA d.o.o. za strategijsko i menadžersko savjetovanje</item>
    </izvorni_sadrzaj>
    <derivirana_varijabla naziv="DomainObject.Predmet.ProtuStrankaListNazivFormated_1">
      <item>RANDA d.o.o. za strategijsko i menadžersko savjetovanje</item>
    </derivirana_varijabla>
  </DomainObject.Predmet.ProtuStrankaListNazivFormated>
  <DomainObject.Predmet.ProtuStrankaListNazivFormatedOIB>
    <izvorni_sadrzaj>
      <item>RANDA d.o.o. za strategijsko i menadžersko savjetovanje, OIB 13275596237</item>
    </izvorni_sadrzaj>
    <derivirana_varijabla naziv="DomainObject.Predmet.ProtuStrankaListNazivFormatedOIB_1">
      <item>RANDA d.o.o. za strategijsko i menadžersko savjetovanje, OIB 13275596237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RANDA d.o.o. za strategijsko i menadžersko savjetovanje</izvorni_sadrzaj>
    <derivirana_varijabla naziv="DomainObject.Predmet.ProtustrankaIDrugi_1">RANDA d.o.o. za strategijsko i menadžersko savjetovanje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RANDA d.o.o. za strategijsko i menadžersko savjetovanje, OIB 13275596237, Matice hrvatske 14, 21000 Split</izvorni_sadrzaj>
    <derivirana_varijabla naziv="DomainObject.Predmet.ProtustrankaIDrugiAdressOIB_1">RANDA d.o.o. za strategijsko i menadžersko savjetovanje, OIB 13275596237, Matice hrvatske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RANDA d.o.o. za strategijsko i menadžersko savjetovanje</item>
      <item>FINANCIJSKA AGENCIJA, RC SPLIT</item>
    </izvorni_sadrzaj>
    <derivirana_varijabla naziv="DomainObject.Predmet.SudioniciListNaziv_1">
      <item>RANDA d.o.o. za strategijsko i menadžersko savjetovanje</item>
      <item>FINANCIJSKA AGENCIJA, RC SPLIT</item>
    </derivirana_varijabla>
  </DomainObject.Predmet.SudioniciListNaziv>
  <DomainObject.Predmet.SudioniciListAdressOIB>
    <izvorni_sadrzaj>
      <item>RANDA d.o.o. za strategijsko i menadžersko savjetovanje, OIB 13275596237, Matice hrvatske 14,21000 Split</item>
      <item>FINANCIJSKA AGENCIJA, RC SPLIT, OIB 85821130368, Mažuranićevo šetalište 24b,21000 Split</item>
    </izvorni_sadrzaj>
    <derivirana_varijabla naziv="DomainObject.Predmet.SudioniciListAdressOIB_1">
      <item>RANDA d.o.o. za strategijsko i menadžersko savjetovanje, OIB 13275596237, Matice hrvatske 14,21000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13275596237</item>
      <item>, OIB 85821130368</item>
    </izvorni_sadrzaj>
    <derivirana_varijabla naziv="DomainObject.Predmet.SudioniciListNazivOIB_1">
      <item>, OIB 13275596237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79CDD-9CB0-4D72-85E1-9CC4937F0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1807</properties:Characters>
  <properties:Lines>37</properties:Lines>
  <properties:Paragraphs>15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2016-11-16T08:34:00Z</cp:lastPrinted>
  <dcterms:modified xmlns:xsi="http://www.w3.org/2001/XMLSchema-instance" xsi:type="dcterms:W3CDTF">2016-11-16T09:23:00Z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