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ad37" w14:paraId="9aead3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24261C">
        <w:t>4</w:t>
      </w:r>
      <w:r w:rsidR="006559D1">
        <w:t>37</w:t>
      </w:r>
      <w:r w:rsidR="00E71D09">
        <w:t>/2018</w:t>
      </w:r>
      <w:r w:rsidR="00DB4D73">
        <w:t>-</w:t>
      </w:r>
      <w:r w:rsidR="006559D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</w:t>
      </w:r>
      <w:r w:rsidR="006559D1">
        <w:t xml:space="preserve">Podružnica Karlovac, Ul. Pavla Vitezovića 1, za pokretanje skraćenog stečajnog postupka nad dužnikom </w:t>
      </w:r>
      <w:proofErr w:type="spellStart"/>
      <w:r w:rsidR="006559D1">
        <w:t>ZO</w:t>
      </w:r>
      <w:proofErr w:type="spellEnd"/>
      <w:r w:rsidR="006559D1">
        <w:t xml:space="preserve"> KA VI j.d.o.o., Karlovac, Cerovac </w:t>
      </w:r>
      <w:proofErr w:type="spellStart"/>
      <w:r w:rsidR="006559D1">
        <w:t>Vukmanički</w:t>
      </w:r>
      <w:proofErr w:type="spellEnd"/>
      <w:r w:rsidR="006559D1">
        <w:t xml:space="preserve"> 80/b, </w:t>
      </w:r>
      <w:proofErr w:type="spellStart"/>
      <w:r w:rsidR="006559D1">
        <w:t>OIB</w:t>
      </w:r>
      <w:proofErr w:type="spellEnd"/>
      <w:r w:rsidR="006559D1">
        <w:t xml:space="preserve">: 69074011310, </w:t>
      </w:r>
      <w:proofErr w:type="spellStart"/>
      <w:r w:rsidR="006559D1">
        <w:t>MBS</w:t>
      </w:r>
      <w:proofErr w:type="spellEnd"/>
      <w:r w:rsidR="006559D1">
        <w:t xml:space="preserve">: 081067273, </w:t>
      </w:r>
      <w:r w:rsidR="001C4DA0">
        <w:t>dana 1</w:t>
      </w:r>
      <w:r w:rsidR="006559D1">
        <w:t>1</w:t>
      </w:r>
      <w:r w:rsidR="001C4DA0">
        <w:t>.</w:t>
      </w:r>
      <w:r w:rsidR="00AB5A25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6559D1">
        <w:rPr>
          <w:bCs/>
        </w:rPr>
        <w:t xml:space="preserve"> </w:t>
      </w:r>
      <w:proofErr w:type="spellStart"/>
      <w:r w:rsidR="006559D1">
        <w:t>ZO</w:t>
      </w:r>
      <w:proofErr w:type="spellEnd"/>
      <w:r w:rsidR="006559D1">
        <w:t xml:space="preserve"> KA VI j.d.o.o., Karlovac, Cerovac </w:t>
      </w:r>
      <w:proofErr w:type="spellStart"/>
      <w:r w:rsidR="006559D1">
        <w:t>Vukmanički</w:t>
      </w:r>
      <w:proofErr w:type="spellEnd"/>
      <w:r w:rsidR="006559D1">
        <w:t xml:space="preserve"> 80/b, </w:t>
      </w:r>
      <w:proofErr w:type="spellStart"/>
      <w:r w:rsidR="006559D1">
        <w:t>OIB</w:t>
      </w:r>
      <w:proofErr w:type="spellEnd"/>
      <w:r w:rsidR="006559D1">
        <w:t xml:space="preserve">: 69074011310, </w:t>
      </w:r>
      <w:proofErr w:type="spellStart"/>
      <w:r w:rsidR="006559D1">
        <w:t>MBS</w:t>
      </w:r>
      <w:proofErr w:type="spellEnd"/>
      <w:r w:rsidR="006559D1">
        <w:t xml:space="preserve">: 081067273.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007682">
        <w:t xml:space="preserve">Snježana Vrkljan, </w:t>
      </w:r>
      <w:proofErr w:type="spellStart"/>
      <w:r w:rsidR="00007682">
        <w:t>OIB</w:t>
      </w:r>
      <w:proofErr w:type="spellEnd"/>
      <w:r w:rsidR="00007682">
        <w:t>: 44740101731, Zagreb, Kralja Zvonimira 75.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6559D1">
        <w:t>ZO</w:t>
      </w:r>
      <w:proofErr w:type="spellEnd"/>
      <w:r w:rsidR="006559D1">
        <w:t xml:space="preserve"> KA VI j.d.o.o., Karlovac, Cerovac </w:t>
      </w:r>
      <w:proofErr w:type="spellStart"/>
      <w:r w:rsidR="006559D1">
        <w:t>Vukmanički</w:t>
      </w:r>
      <w:proofErr w:type="spellEnd"/>
      <w:r w:rsidR="006559D1">
        <w:t xml:space="preserve"> 80/b, </w:t>
      </w:r>
      <w:proofErr w:type="spellStart"/>
      <w:r w:rsidR="006559D1">
        <w:t>OIB</w:t>
      </w:r>
      <w:proofErr w:type="spellEnd"/>
      <w:r w:rsidR="006559D1">
        <w:t xml:space="preserve">: 69074011310, </w:t>
      </w:r>
      <w:proofErr w:type="spellStart"/>
      <w:r w:rsidR="006559D1">
        <w:t>MBS</w:t>
      </w:r>
      <w:proofErr w:type="spellEnd"/>
      <w:r w:rsidR="006559D1">
        <w:t>: 081067273.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08315C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B5A25" w:rsidP="007A31D3" w:rsidR="00AB5A25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24261C">
        <w:rPr>
          <w:bCs/>
        </w:rPr>
        <w:t>3</w:t>
      </w:r>
      <w:r w:rsidR="006559D1">
        <w:rPr>
          <w:bCs/>
        </w:rPr>
        <w:t>1. siječnja 2018.</w:t>
      </w:r>
      <w:r>
        <w:rPr>
          <w:bCs/>
        </w:rPr>
        <w:t xml:space="preserve"> zaprimio je zahtjev Financijske agencije, Regionalnog centra Zagreb, Podružnice </w:t>
      </w:r>
      <w:r w:rsidR="006559D1">
        <w:rPr>
          <w:bCs/>
        </w:rPr>
        <w:t>Karlovac</w:t>
      </w:r>
      <w:r>
        <w:rPr>
          <w:bCs/>
        </w:rPr>
        <w:t>, za provedbu skraćenog stečajnog postupka, Klasa: 110-07/1</w:t>
      </w:r>
      <w:r w:rsidR="006559D1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6559D1">
        <w:rPr>
          <w:bCs/>
        </w:rPr>
        <w:t>8-403 od 25. siječnja 2018.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6559D1">
        <w:t>ZO</w:t>
      </w:r>
      <w:proofErr w:type="spellEnd"/>
      <w:r w:rsidR="006559D1">
        <w:t xml:space="preserve"> KA VI j.d.o.o., Karlovac, Cerovac </w:t>
      </w:r>
      <w:proofErr w:type="spellStart"/>
      <w:r w:rsidR="006559D1">
        <w:t>Vukmanički</w:t>
      </w:r>
      <w:proofErr w:type="spellEnd"/>
      <w:r w:rsidR="006559D1">
        <w:t xml:space="preserve"> 80/b, </w:t>
      </w:r>
      <w:proofErr w:type="spellStart"/>
      <w:r w:rsidR="006559D1">
        <w:t>OIB</w:t>
      </w:r>
      <w:proofErr w:type="spellEnd"/>
      <w:r w:rsidR="006559D1">
        <w:t xml:space="preserve">: 69074011310, </w:t>
      </w:r>
      <w:proofErr w:type="spellStart"/>
      <w:r w:rsidR="006559D1">
        <w:t>MBS</w:t>
      </w:r>
      <w:proofErr w:type="spellEnd"/>
      <w:r w:rsidR="006559D1">
        <w:t>: 081067273.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24261C">
        <w:t>4</w:t>
      </w:r>
      <w:r w:rsidR="006559D1">
        <w:t>37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AB5A25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5C4876">
        <w:t>1</w:t>
      </w:r>
      <w:r w:rsidR="006559D1">
        <w:t>6</w:t>
      </w:r>
      <w:r w:rsidR="00E254C4">
        <w:t>. svibnja</w:t>
      </w:r>
      <w:r>
        <w:t xml:space="preserve"> 2018., objavio oglas na mrežnoj stranici e-oglasna ploča sudova pod poslovnim brojem St-</w:t>
      </w:r>
      <w:r w:rsidR="0024261C">
        <w:t>4</w:t>
      </w:r>
      <w:r w:rsidR="006559D1">
        <w:t>37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C4DA0">
        <w:t>1</w:t>
      </w:r>
      <w:r w:rsidR="006559D1">
        <w:t>1</w:t>
      </w:r>
      <w:r w:rsidR="00AB5A25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</w:t>
      </w:r>
      <w:r w:rsidR="006559D1">
        <w:t>C</w:t>
      </w:r>
      <w:r w:rsidR="0057324F">
        <w:t xml:space="preserve"> </w:t>
      </w:r>
      <w:r w:rsidR="00353C94">
        <w:t>Zag</w:t>
      </w:r>
      <w:r w:rsidR="0015531E">
        <w:t>r</w:t>
      </w:r>
      <w:r w:rsidR="00353C94">
        <w:t>eb</w:t>
      </w:r>
      <w:r w:rsidR="006559D1">
        <w:t xml:space="preserve"> Podružnica Karlovac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B5A25">
        <w:t xml:space="preserve">ečajni </w:t>
      </w:r>
      <w:r>
        <w:t>uprav</w:t>
      </w:r>
      <w:r w:rsidR="00AB5A25">
        <w:t>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682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4DA0"/>
    <w:rsid w:val="001C73F4"/>
    <w:rsid w:val="001C7F1E"/>
    <w:rsid w:val="001E375C"/>
    <w:rsid w:val="001E4B38"/>
    <w:rsid w:val="002063E3"/>
    <w:rsid w:val="0023489A"/>
    <w:rsid w:val="0024261C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415D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4876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59D1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B5A25"/>
    <w:rsid w:val="00AC0993"/>
    <w:rsid w:val="00AD52E8"/>
    <w:rsid w:val="00AE31E8"/>
    <w:rsid w:val="00AF6B90"/>
    <w:rsid w:val="00B00BCB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254C4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1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41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41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1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1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41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41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41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1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1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St-437/2018</izvorni_sadrzaj>
    <derivirana_varijabla naziv="DomainObject.Predmet.OznakaBroj_1">St-437/2018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ZO KA VI j.d.o.o.</izvorni_sadrzaj>
    <derivirana_varijabla naziv="DomainObject.Predmet.ProtustrankaFormated_1">  ZO KA VI j.d.o.o.</derivirana_varijabla>
  </DomainObject.Predmet.ProtustrankaFormated>
  <DomainObject.Predmet.ProtustrankaFormatedOIB>
    <izvorni_sadrzaj>  ZO KA VI j.d.o.o., OIB 69074011310</izvorni_sadrzaj>
    <derivirana_varijabla naziv="DomainObject.Predmet.ProtustrankaFormatedOIB_1">  ZO KA VI j.d.o.o., OIB 69074011310</derivirana_varijabla>
  </DomainObject.Predmet.ProtustrankaFormatedOIB>
  <DomainObject.Predmet.ProtustrankaFormatedWithAdress>
    <izvorni_sadrzaj> ZO KA VI j.d.o.o., Cerovac Vukmanićki 80/B, 47000 Karlovac</izvorni_sadrzaj>
    <derivirana_varijabla naziv="DomainObject.Predmet.ProtustrankaFormatedWithAdress_1"> ZO KA VI j.d.o.o., Cerovac Vukmanićki 80/B, 47000 Karlovac</derivirana_varijabla>
  </DomainObject.Predmet.ProtustrankaFormatedWithAdress>
  <DomainObject.Predmet.ProtustrankaFormatedWithAdressOIB>
    <izvorni_sadrzaj> ZO KA VI j.d.o.o., OIB 69074011310, Cerovac Vukmanićki 80/B, 47000 Karlovac</izvorni_sadrzaj>
    <derivirana_varijabla naziv="DomainObject.Predmet.ProtustrankaFormatedWithAdressOIB_1"> ZO KA VI j.d.o.o., OIB 69074011310, Cerovac Vukmanićki 80/B, 47000 Karlovac</derivirana_varijabla>
  </DomainObject.Predmet.ProtustrankaFormatedWithAdressOIB>
  <DomainObject.Predmet.ProtustrankaWithAdress>
    <izvorni_sadrzaj>ZO KA VI j.d.o.o. Cerovac Vukmanićki 80/B, 47000 Karlovac</izvorni_sadrzaj>
    <derivirana_varijabla naziv="DomainObject.Predmet.ProtustrankaWithAdress_1">ZO KA VI j.d.o.o. Cerovac Vukmanićki 80/B, 47000 Karlovac</derivirana_varijabla>
  </DomainObject.Predmet.ProtustrankaWithAdress>
  <DomainObject.Predmet.ProtustrankaWithAdressOIB>
    <izvorni_sadrzaj>ZO KA VI j.d.o.o., OIB 69074011310, Cerovac Vukmanićki 80/B, 47000 Karlovac</izvorni_sadrzaj>
    <derivirana_varijabla naziv="DomainObject.Predmet.ProtustrankaWithAdressOIB_1">ZO KA VI j.d.o.o., OIB 69074011310, Cerovac Vukmanićki 80/B, 47000 Karlovac</derivirana_varijabla>
  </DomainObject.Predmet.ProtustrankaWithAdressOIB>
  <DomainObject.Predmet.ProtustrankaNazivFormated>
    <izvorni_sadrzaj>ZO KA VI j.d.o.o.</izvorni_sadrzaj>
    <derivirana_varijabla naziv="DomainObject.Predmet.ProtustrankaNazivFormated_1">ZO KA VI j.d.o.o.</derivirana_varijabla>
  </DomainObject.Predmet.ProtustrankaNazivFormated>
  <DomainObject.Predmet.ProtustrankaNazivFormatedOIB>
    <izvorni_sadrzaj>ZO KA VI j.d.o.o., OIB 69074011310</izvorni_sadrzaj>
    <derivirana_varijabla naziv="DomainObject.Predmet.ProtustrankaNazivFormatedOIB_1">ZO KA VI j.d.o.o., OIB 69074011310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ZO KA VI j.d.o.o.</item>
    </izvorni_sadrzaj>
    <derivirana_varijabla naziv="DomainObject.Predmet.ProtuStrankaListFormated_1">
      <item>ZO KA VI j.d.o.o.</item>
    </derivirana_varijabla>
  </DomainObject.Predmet.ProtuStrankaListFormated>
  <DomainObject.Predmet.ProtuStrankaListFormatedOIB>
    <izvorni_sadrzaj>
      <item>ZO KA VI j.d.o.o., OIB 69074011310</item>
    </izvorni_sadrzaj>
    <derivirana_varijabla naziv="DomainObject.Predmet.ProtuStrankaListFormatedOIB_1">
      <item>ZO KA VI j.d.o.o., OIB 69074011310</item>
    </derivirana_varijabla>
  </DomainObject.Predmet.ProtuStrankaListFormatedOIB>
  <DomainObject.Predmet.ProtuStrankaListFormatedWithAdress>
    <izvorni_sadrzaj>
      <item>ZO KA VI j.d.o.o., Cerovac Vukmanićki 80/B, 47000 Karlovac</item>
    </izvorni_sadrzaj>
    <derivirana_varijabla naziv="DomainObject.Predmet.ProtuStrankaListFormatedWithAdress_1">
      <item>ZO KA VI j.d.o.o., Cerovac Vukmanićki 80/B, 47000 Karlovac</item>
    </derivirana_varijabla>
  </DomainObject.Predmet.ProtuStrankaListFormatedWithAdress>
  <DomainObject.Predmet.ProtuStrankaListFormatedWithAdressOIB>
    <izvorni_sadrzaj>
      <item>ZO KA VI j.d.o.o., OIB 69074011310, Cerovac Vukmanićki 80/B, 47000 Karlovac</item>
    </izvorni_sadrzaj>
    <derivirana_varijabla naziv="DomainObject.Predmet.ProtuStrankaListFormatedWithAdressOIB_1">
      <item>ZO KA VI j.d.o.o., OIB 69074011310, Cerovac Vukmanićki 80/B, 47000 Karlovac</item>
    </derivirana_varijabla>
  </DomainObject.Predmet.ProtuStrankaListFormatedWithAdressOIB>
  <DomainObject.Predmet.ProtuStrankaListNazivFormated>
    <izvorni_sadrzaj>
      <item>ZO KA VI j.d.o.o.</item>
    </izvorni_sadrzaj>
    <derivirana_varijabla naziv="DomainObject.Predmet.ProtuStrankaListNazivFormated_1">
      <item>ZO KA VI j.d.o.o.</item>
    </derivirana_varijabla>
  </DomainObject.Predmet.ProtuStrankaListNazivFormated>
  <DomainObject.Predmet.ProtuStrankaListNazivFormatedOIB>
    <izvorni_sadrzaj>
      <item>ZO KA VI j.d.o.o., OIB 69074011310</item>
    </izvorni_sadrzaj>
    <derivirana_varijabla naziv="DomainObject.Predmet.ProtuStrankaListNazivFormatedOIB_1">
      <item>ZO KA VI j.d.o.o., OIB 69074011310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ZO KA VI j.d.o.o.</izvorni_sadrzaj>
    <derivirana_varijabla naziv="DomainObject.Predmet.ProtustrankaIDrugi_1">ZO KA VI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ZO KA VI j.d.o.o., OIB 69074011310, Cerovac Vukmanićki 80/B, 47000 Karlovac</izvorni_sadrzaj>
    <derivirana_varijabla naziv="DomainObject.Predmet.ProtustrankaIDrugiAdressOIB_1">ZO KA VI j.d.o.o., OIB 69074011310, Cerovac Vukmanićki 80/B,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 KA VI j.d.o.o.</item>
      <item>FINA regionalni centar Zagreb, podružnica Karlovac</item>
    </izvorni_sadrzaj>
    <derivirana_varijabla naziv="DomainObject.Predmet.SudioniciListNaziv_1">
      <item>ZO KA VI j.d.o.o.</item>
      <item>FINA regionalni centar Zagreb, podružnica Karlovac</item>
    </derivirana_varijabla>
  </DomainObject.Predmet.SudioniciListNaziv>
  <DomainObject.Predmet.SudioniciListAdressOIB>
    <izvorni_sadrzaj>
      <item>ZO KA VI j.d.o.o., OIB 69074011310, Cerovac Vukmanićki 80/B,47000 Karlovac</item>
      <item>FINA regionalni centar Zagreb, podružnica Karlovac, OIB 85821130368, Vitezovićeva 1,47000 Karlovac</item>
    </izvorni_sadrzaj>
    <derivirana_varijabla naziv="DomainObject.Predmet.SudioniciListAdressOIB_1">
      <item>ZO KA VI j.d.o.o., OIB 69074011310, Cerovac Vukmanićki 80/B,47000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69074011310</item>
      <item>, OIB 85821130368</item>
    </izvorni_sadrzaj>
    <derivirana_varijabla naziv="DomainObject.Predmet.SudioniciListNazivOIB_1">
      <item>, OIB 69074011310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B71CF-8868-4A86-9BEB-909103F297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3152</properties:Characters>
  <properties:Lines>87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2018-09-11T06:16:00Z</dcterms:created>
  <dc:creator>Korisnik</dc:creator>
  <cp:lastModifiedBy>Ljiljana Floršić</cp:lastModifiedBy>
  <cp:lastPrinted>2018-08-27T11:58:00Z</cp:lastPrinted>
  <dcterms:modified xmlns:xsi="http://www.w3.org/2001/XMLSchema-instance" xsi:type="dcterms:W3CDTF">2018-09-11T06:17:00Z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(St-437-18 - otvara-zaključuje skr. st. post. KARLOVAC - Snježana Vrkljan.docx)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