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149c" w14:paraId="478149c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2C0187">
        <w:t>1148/2018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D677F7" w:rsidR="00D677F7">
      <w:pPr>
        <w:jc w:val="both"/>
      </w:pPr>
      <w:r>
        <w:tab/>
      </w:r>
      <w:r w:rsidR="00745E1C" w:rsidRPr="009D65CE">
        <w:t>Trgovački sud u Zagrebu, po sucu Maji Jurovicki, u stečajnom postupku u povodu prijedloga predlagatelja FINANCIJSKE AGENCIJE, Zagreb</w:t>
      </w:r>
      <w:r w:rsidR="00745E1C">
        <w:t>, Zagreb, Trg svibanjskih žrtava 1995. 1</w:t>
      </w:r>
      <w:r w:rsidR="00745E1C" w:rsidRPr="009D65CE">
        <w:t>,</w:t>
      </w:r>
      <w:r w:rsidR="00745E1C">
        <w:t xml:space="preserve"> </w:t>
      </w:r>
      <w:r w:rsidR="00745E1C" w:rsidRPr="009D65CE">
        <w:t>OIB: 85821130368, za otvaranje stečajnog postupka nad dužnikom</w:t>
      </w:r>
      <w:r w:rsidR="00745E1C">
        <w:t xml:space="preserve">  AGRIKOLO d.o.o</w:t>
      </w:r>
      <w:r w:rsidR="00745E1C" w:rsidRPr="00450B0A">
        <w:t>.</w:t>
      </w:r>
      <w:r w:rsidR="00745E1C">
        <w:t xml:space="preserve">, Zagreb, </w:t>
      </w:r>
      <w:r w:rsidR="00745E1C" w:rsidRPr="007F45A9">
        <w:t>Zeleni trg 5</w:t>
      </w:r>
      <w:r w:rsidR="00745E1C">
        <w:t xml:space="preserve">, OIB: </w:t>
      </w:r>
      <w:r w:rsidR="00745E1C" w:rsidRPr="007F45A9">
        <w:t>32646683244</w:t>
      </w:r>
      <w:r w:rsidR="00895E99">
        <w:t xml:space="preserve">, </w:t>
      </w:r>
      <w:r w:rsidR="00891FE4">
        <w:t xml:space="preserve"> dana </w:t>
      </w:r>
      <w:r w:rsidR="00E4397E">
        <w:t>0</w:t>
      </w:r>
      <w:r w:rsidR="00745E1C">
        <w:t>4</w:t>
      </w:r>
      <w:r w:rsidR="00E4397E">
        <w:t>. listopada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45E1C">
        <w:t>AGRIKOLO d.o.o</w:t>
      </w:r>
      <w:r w:rsidR="00745E1C" w:rsidRPr="00450B0A">
        <w:t>.</w:t>
      </w:r>
      <w:r w:rsidR="00745E1C">
        <w:t xml:space="preserve">, Zagreb, </w:t>
      </w:r>
      <w:r w:rsidR="00745E1C" w:rsidRPr="007F45A9">
        <w:t>Zeleni trg 5</w:t>
      </w:r>
      <w:r w:rsidR="00745E1C">
        <w:t xml:space="preserve">, OIB: </w:t>
      </w:r>
      <w:r w:rsidR="00745E1C" w:rsidRPr="007F45A9">
        <w:t>32646683244</w:t>
      </w:r>
      <w:r w:rsidR="00BF1F6C">
        <w:t>,</w:t>
      </w:r>
      <w:r w:rsidR="000A0352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45E1C">
        <w:t>1148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745E1C">
        <w:t>AGRIKOLO d.o.o</w:t>
      </w:r>
      <w:r w:rsidR="00745E1C" w:rsidRPr="00450B0A">
        <w:t>.</w:t>
      </w:r>
      <w:r w:rsidR="00745E1C">
        <w:t xml:space="preserve">, Zagreb, </w:t>
      </w:r>
      <w:r w:rsidR="00745E1C" w:rsidRPr="007F45A9">
        <w:t>Zeleni trg 5</w:t>
      </w:r>
      <w:r w:rsidR="00745E1C">
        <w:t xml:space="preserve">, OIB: </w:t>
      </w:r>
      <w:r w:rsidR="00745E1C" w:rsidRPr="007F45A9">
        <w:t>32646683244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745E1C">
        <w:t>20</w:t>
      </w:r>
      <w:r w:rsidR="0076115A">
        <w:t>. travnja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745E1C">
        <w:t>145.354,66</w:t>
      </w:r>
      <w:r w:rsidRPr="00E83415">
        <w:t xml:space="preserve"> kn, kao i da dužnik ima </w:t>
      </w:r>
      <w:r w:rsidR="00745E1C">
        <w:t>1</w:t>
      </w:r>
      <w:r w:rsidR="000A0352">
        <w:t xml:space="preserve"> zaposlen</w:t>
      </w:r>
      <w:r w:rsidR="00745E1C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E4397E">
        <w:t>2</w:t>
      </w:r>
      <w:r w:rsidR="00745E1C">
        <w:t>8</w:t>
      </w:r>
      <w:r w:rsidR="00E4397E">
        <w:t xml:space="preserve">. svibnja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E4397E">
        <w:t>0</w:t>
      </w:r>
      <w:r w:rsidR="00745E1C">
        <w:t>4</w:t>
      </w:r>
      <w:r w:rsidR="00E4397E">
        <w:t>. listopada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C176AA" w:rsidR="00C176AA" w:rsidRPr="005704D9">
      <w:pPr>
        <w:ind w:firstLine="720"/>
        <w:jc w:val="both"/>
        <w:rPr>
          <w:lang w:val="pl-PL"/>
        </w:rPr>
      </w:pPr>
      <w:r w:rsidRPr="005704D9">
        <w:t>Zakonski zastupnik dužnika je pristupio na navedeno ročište</w:t>
      </w:r>
      <w:r w:rsidR="00BF1F6C">
        <w:t xml:space="preserve"> i </w:t>
      </w:r>
      <w:r w:rsidR="00BF1F6C">
        <w:rPr>
          <w:lang w:val="pl-PL"/>
        </w:rPr>
        <w:t>izjavljuje kako se  ne protivi prijedlogu za otvaranje stečajnog postupka budući stečajni dužnik nema ni pokretnine ni nekretnine</w:t>
      </w:r>
      <w:r w:rsidR="00133A30">
        <w:rPr>
          <w:lang w:val="pl-PL"/>
        </w:rPr>
        <w:t>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745E1C">
        <w:t>30</w:t>
      </w:r>
      <w:r w:rsidR="00C2069A">
        <w:t>.</w:t>
      </w:r>
      <w:r w:rsidR="00E4397E">
        <w:t xml:space="preserve"> svibnja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4397E">
        <w:t>0</w:t>
      </w:r>
      <w:r w:rsidR="00745E1C">
        <w:t>4</w:t>
      </w:r>
      <w:r w:rsidR="00E4397E">
        <w:t>. listopada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36740C">
        <w:t xml:space="preserve">Maja Jurovicki,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36740C" w:rsidP="004F5146" w:rsidR="0036740C">
      <w:pPr>
        <w:jc w:val="right"/>
      </w:pPr>
      <w:r>
        <w:t>za točnost otpravka-ovlašteni službenik</w:t>
      </w:r>
    </w:p>
    <w:p w:rsidRDefault="0036740C" w:rsidP="004F5146" w:rsidR="0036740C">
      <w:pPr>
        <w:jc w:val="right"/>
      </w:pPr>
      <w:r>
        <w:t xml:space="preserve">Mirjana Gašparić </w:t>
      </w:r>
    </w:p>
    <w:p w:rsidRDefault="00065B42" w:rsidP="0036740C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36740C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2C0187">
          <w:rPr>
            <w:sz w:val="24"/>
            <w:szCs w:val="24"/>
          </w:rPr>
          <w:t>1148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3A30"/>
    <w:rsid w:val="00134F3A"/>
    <w:rsid w:val="00150A6E"/>
    <w:rsid w:val="00182459"/>
    <w:rsid w:val="001861A1"/>
    <w:rsid w:val="001912E6"/>
    <w:rsid w:val="00195759"/>
    <w:rsid w:val="001A762F"/>
    <w:rsid w:val="001C0947"/>
    <w:rsid w:val="001C1B4B"/>
    <w:rsid w:val="001C2347"/>
    <w:rsid w:val="001D4357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0187"/>
    <w:rsid w:val="002C3072"/>
    <w:rsid w:val="002C5963"/>
    <w:rsid w:val="002D5087"/>
    <w:rsid w:val="002D60CE"/>
    <w:rsid w:val="00300784"/>
    <w:rsid w:val="00305B98"/>
    <w:rsid w:val="00311AFA"/>
    <w:rsid w:val="0036740C"/>
    <w:rsid w:val="00373F18"/>
    <w:rsid w:val="003C2375"/>
    <w:rsid w:val="003D2E1D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E2826"/>
    <w:rsid w:val="005E554C"/>
    <w:rsid w:val="00613624"/>
    <w:rsid w:val="00620A6A"/>
    <w:rsid w:val="006329B5"/>
    <w:rsid w:val="006339BB"/>
    <w:rsid w:val="00643440"/>
    <w:rsid w:val="00645084"/>
    <w:rsid w:val="00655140"/>
    <w:rsid w:val="00662884"/>
    <w:rsid w:val="00664CB8"/>
    <w:rsid w:val="00671753"/>
    <w:rsid w:val="00671C0D"/>
    <w:rsid w:val="00684CB7"/>
    <w:rsid w:val="006903C7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704DD0"/>
    <w:rsid w:val="007150E9"/>
    <w:rsid w:val="007301BD"/>
    <w:rsid w:val="007338B1"/>
    <w:rsid w:val="00745E1C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95E99"/>
    <w:rsid w:val="008A0E53"/>
    <w:rsid w:val="008B669A"/>
    <w:rsid w:val="008C6624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34DD0"/>
    <w:rsid w:val="00B44796"/>
    <w:rsid w:val="00B62E90"/>
    <w:rsid w:val="00B9015B"/>
    <w:rsid w:val="00BA4026"/>
    <w:rsid w:val="00BB37F2"/>
    <w:rsid w:val="00BC67EF"/>
    <w:rsid w:val="00BD58F9"/>
    <w:rsid w:val="00BE154E"/>
    <w:rsid w:val="00BE5577"/>
    <w:rsid w:val="00BF01D0"/>
    <w:rsid w:val="00BF0DDB"/>
    <w:rsid w:val="00BF1F6C"/>
    <w:rsid w:val="00BF58C4"/>
    <w:rsid w:val="00C0016C"/>
    <w:rsid w:val="00C174A4"/>
    <w:rsid w:val="00C176AA"/>
    <w:rsid w:val="00C2069A"/>
    <w:rsid w:val="00C23ADD"/>
    <w:rsid w:val="00C40A44"/>
    <w:rsid w:val="00C47AA8"/>
    <w:rsid w:val="00C724A0"/>
    <w:rsid w:val="00C81D19"/>
    <w:rsid w:val="00CA7DB8"/>
    <w:rsid w:val="00CB2568"/>
    <w:rsid w:val="00CB350B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725E"/>
    <w:rsid w:val="00D24310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7557A"/>
    <w:rsid w:val="00E83415"/>
    <w:rsid w:val="00E84110"/>
    <w:rsid w:val="00EF0A46"/>
    <w:rsid w:val="00EF73E0"/>
    <w:rsid w:val="00F324F6"/>
    <w:rsid w:val="00F351AC"/>
    <w:rsid w:val="00F46093"/>
    <w:rsid w:val="00F532BA"/>
    <w:rsid w:val="00F566F5"/>
    <w:rsid w:val="00F56AAE"/>
    <w:rsid w:val="00F66D20"/>
    <w:rsid w:val="00F73BF2"/>
    <w:rsid w:val="00F81D7B"/>
    <w:rsid w:val="00F85EE7"/>
    <w:rsid w:val="00F86BE3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3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St-1148/2018</izvorni_sadrzaj>
    <derivirana_varijabla naziv="DomainObject.Predmet.OznakaBroj_1">St-1148/2018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AGRIKOLO d.o.o.</izvorni_sadrzaj>
    <derivirana_varijabla naziv="DomainObject.Predmet.ProtustrankaFormated_1">  AGRIKOLO d.o.o.</derivirana_varijabla>
  </DomainObject.Predmet.ProtustrankaFormated>
  <DomainObject.Predmet.ProtustrankaFormatedOIB>
    <izvorni_sadrzaj>  AGRIKOLO d.o.o., OIB 32646683244</izvorni_sadrzaj>
    <derivirana_varijabla naziv="DomainObject.Predmet.ProtustrankaFormatedOIB_1">  AGRIKOLO d.o.o., OIB 32646683244</derivirana_varijabla>
  </DomainObject.Predmet.ProtustrankaFormatedOIB>
  <DomainObject.Predmet.ProtustrankaFormatedWithAdress>
    <izvorni_sadrzaj> AGRIKOLO d.o.o., Zeleni trg 5, 10000 Zagreb</izvorni_sadrzaj>
    <derivirana_varijabla naziv="DomainObject.Predmet.ProtustrankaFormatedWithAdress_1"> AGRIKOLO d.o.o., Zeleni trg 5, 10000 Zagreb</derivirana_varijabla>
  </DomainObject.Predmet.ProtustrankaFormatedWithAdress>
  <DomainObject.Predmet.ProtustrankaFormatedWithAdressOIB>
    <izvorni_sadrzaj> AGRIKOLO d.o.o., OIB 32646683244, Zeleni trg 5, 10000 Zagreb</izvorni_sadrzaj>
    <derivirana_varijabla naziv="DomainObject.Predmet.ProtustrankaFormatedWithAdressOIB_1"> AGRIKOLO d.o.o., OIB 32646683244, Zeleni trg 5, 10000 Zagreb</derivirana_varijabla>
  </DomainObject.Predmet.ProtustrankaFormatedWithAdressOIB>
  <DomainObject.Predmet.ProtustrankaWithAdress>
    <izvorni_sadrzaj>AGRIKOLO d.o.o. Zeleni trg 5, 10000 Zagreb</izvorni_sadrzaj>
    <derivirana_varijabla naziv="DomainObject.Predmet.ProtustrankaWithAdress_1">AGRIKOLO d.o.o. Zeleni trg 5, 10000 Zagreb</derivirana_varijabla>
  </DomainObject.Predmet.ProtustrankaWithAdress>
  <DomainObject.Predmet.ProtustrankaWithAdressOIB>
    <izvorni_sadrzaj>AGRIKOLO d.o.o., OIB 32646683244, Zeleni trg 5, 10000 Zagreb</izvorni_sadrzaj>
    <derivirana_varijabla naziv="DomainObject.Predmet.ProtustrankaWithAdressOIB_1">AGRIKOLO d.o.o., OIB 32646683244, Zeleni trg 5, 10000 Zagreb</derivirana_varijabla>
  </DomainObject.Predmet.ProtustrankaWithAdressOIB>
  <DomainObject.Predmet.ProtustrankaNazivFormated>
    <izvorni_sadrzaj>AGRIKOLO d.o.o.</izvorni_sadrzaj>
    <derivirana_varijabla naziv="DomainObject.Predmet.ProtustrankaNazivFormated_1">AGRIKOLO d.o.o.</derivirana_varijabla>
  </DomainObject.Predmet.ProtustrankaNazivFormated>
  <DomainObject.Predmet.ProtustrankaNazivFormatedOIB>
    <izvorni_sadrzaj>AGRIKOLO d.o.o., OIB 32646683244</izvorni_sadrzaj>
    <derivirana_varijabla naziv="DomainObject.Predmet.ProtustrankaNazivFormatedOIB_1">AGRIKOLO d.o.o., OIB 32646683244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 Jakopec</izvorni_sadrzaj>
    <derivirana_varijabla naziv="DomainObject.Predmet.StrankaFormated_1">  FINA Regionalni centar Zagreb; Iva Jakopec</derivirana_varijabla>
  </DomainObject.Predmet.StrankaFormated>
  <DomainObject.Predmet.StrankaFormatedOIB>
    <izvorni_sadrzaj>  FINA Regionalni centar Zagreb, OIB 85821130368; Iva Jakopec, OIB 73241412625</izvorni_sadrzaj>
    <derivirana_varijabla naziv="DomainObject.Predmet.StrankaFormatedOIB_1">  FINA Regionalni centar Zagreb, OIB 85821130368; Iva Jakopec, OIB 73241412625</derivirana_varijabla>
  </DomainObject.Predmet.StrankaFormatedOIB>
  <DomainObject.Predmet.StrankaFormatedWithAdress>
    <izvorni_sadrzaj> FINA Regionalni centar Zagreb, Trg svibanjskih žrtava 1995.1, 10000 Zagreb; Iva Jakopec, Ježdovečka 114, 10250 Ježdovec</izvorni_sadrzaj>
    <derivirana_varijabla naziv="DomainObject.Predmet.StrankaFormatedWithAdress_1"> FINA Regionalni centar Zagreb, Trg svibanjskih žrtava 1995.1, 10000 Zagreb; Iva Jakopec, Ježdovečka 114, 10250 Ježdovec</derivirana_varijabla>
  </DomainObject.Predmet.StrankaFormatedWithAdress>
  <DomainObject.Predmet.StrankaFormatedWithAdressOIB>
    <izvorni_sadrzaj> FINA Regionalni centar Zagreb, OIB 85821130368, Trg svibanjskih žrtava 1995.1, 10000 Zagreb; Iva Jakopec, OIB 73241412625, Ježdovečka 114, 10250 Ježdovec</izvorni_sadrzaj>
    <derivirana_varijabla naziv="DomainObject.Predmet.StrankaFormatedWithAdressOIB_1"> FINA Regionalni centar Zagreb, OIB 85821130368, Trg svibanjskih žrtava 1995.1, 10000 Zagreb; Iva Jakopec, OIB 73241412625, Ježdovečka 114, 10250 Ježdovec</derivirana_varijabla>
  </DomainObject.Predmet.StrankaFormatedWithAdressOIB>
  <DomainObject.Predmet.StrankaWithAdress>
    <izvorni_sadrzaj>FINA Regionalni centar Zagreb Trg svibanjskih žrtava 1995.1,10000 Zagreb,Iva Jakopec Ježdovečka 114,10250 Ježdovec</izvorni_sadrzaj>
    <derivirana_varijabla naziv="DomainObject.Predmet.StrankaWithAdress_1">FINA Regionalni centar Zagreb Trg svibanjskih žrtava 1995.1,10000 Zagreb,Iva Jakopec Ježdovečka 114,10250 Ježdovec</derivirana_varijabla>
  </DomainObject.Predmet.StrankaWithAdress>
  <DomainObject.Predmet.StrankaWithAdressOIB>
    <izvorni_sadrzaj>FINA Regionalni centar Zagreb, OIB 85821130368, Trg svibanjskih žrtava 1995.1,10000 Zagreb,Iva Jakopec, OIB 73241412625, Ježdovečka 114,10250 Ježdovec</izvorni_sadrzaj>
    <derivirana_varijabla naziv="DomainObject.Predmet.StrankaWithAdressOIB_1">FINA Regionalni centar Zagreb, OIB 85821130368, Trg svibanjskih žrtava 1995.1,10000 Zagreb,Iva Jakopec, OIB 73241412625, Ježdovečka 114,10250 Ježdovec</derivirana_varijabla>
  </DomainObject.Predmet.StrankaWithAdressOIB>
  <DomainObject.Predmet.StrankaNazivFormated>
    <izvorni_sadrzaj>FINA Regionalni centar Zagreb,Iva Jakopec</izvorni_sadrzaj>
    <derivirana_varijabla naziv="DomainObject.Predmet.StrankaNazivFormated_1">FINA Regionalni centar Zagreb,Iva Jakopec</derivirana_varijabla>
  </DomainObject.Predmet.StrankaNazivFormated>
  <DomainObject.Predmet.StrankaNazivFormatedOIB>
    <izvorni_sadrzaj>FINA Regionalni centar Zagreb, OIB 85821130368,Iva Jakopec, OIB 73241412625</izvorni_sadrzaj>
    <derivirana_varijabla naziv="DomainObject.Predmet.StrankaNazivFormatedOIB_1">FINA Regionalni centar Zagreb, OIB 85821130368,Iva Jakopec, OIB 73241412625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Iva Jakopec</item>
    </izvorni_sadrzaj>
    <derivirana_varijabla naziv="DomainObject.Predmet.StrankaListFormated_1">
      <item>FINA Regionalni centar Zagreb</item>
      <item>Iva Jakopec</item>
    </derivirana_varijabla>
  </DomainObject.Predmet.StrankaListFormated>
  <DomainObject.Predmet.StrankaListFormatedOIB>
    <izvorni_sadrzaj>
      <item>FINA Regionalni centar Zagreb, OIB 85821130368</item>
      <item>Iva Jakopec, OIB 73241412625</item>
    </izvorni_sadrzaj>
    <derivirana_varijabla naziv="DomainObject.Predmet.StrankaListFormatedOIB_1">
      <item>FINA Regionalni centar Zagreb, OIB 85821130368</item>
      <item>Iva Jakopec, OIB 73241412625</item>
    </derivirana_varijabla>
  </DomainObject.Predmet.StrankaListFormatedOIB>
  <DomainObject.Predmet.StrankaListFormatedWithAdress>
    <izvorni_sadrzaj>
      <item>FINA Regionalni centar Zagreb, Trg svibanjskih žrtava 1995.1, 10000 Zagreb</item>
      <item>Iva Jakopec, Ježdovečka 114, 10250 Ježdovec</item>
    </izvorni_sadrzaj>
    <derivirana_varijabla naziv="DomainObject.Predmet.StrankaListFormatedWithAdress_1">
      <item>FINA Regionalni centar Zagreb, Trg svibanjskih žrtava 1995.1, 10000 Zagreb</item>
      <item>Iva Jakopec, Ježdovečka 114, 10250 Ježdovec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Iva Jakopec, OIB 73241412625, Ježdovečka 114, 10250 Ježdovec</item>
    </izvorni_sadrzaj>
    <derivirana_varijabla naziv="DomainObject.Predmet.StrankaListFormatedWithAdressOIB_1">
      <item>FINA Regionalni centar Zagreb, OIB 85821130368, Trg svibanjskih žrtava 1995.1, 10000 Zagreb</item>
      <item>Iva Jakopec, OIB 73241412625, Ježdovečka 114, 10250 Ježdovec</item>
    </derivirana_varijabla>
  </DomainObject.Predmet.StrankaListFormatedWithAdressOIB>
  <DomainObject.Predmet.StrankaListNazivFormated>
    <izvorni_sadrzaj>
      <item>FINA Regionalni centar Zagreb</item>
      <item>Iva Jakopec</item>
    </izvorni_sadrzaj>
    <derivirana_varijabla naziv="DomainObject.Predmet.StrankaListNazivFormated_1">
      <item>FINA Regionalni centar Zagreb</item>
      <item>Iva Jakopec</item>
    </derivirana_varijabla>
  </DomainObject.Predmet.StrankaListNazivFormated>
  <DomainObject.Predmet.StrankaListNazivFormatedOIB>
    <izvorni_sadrzaj>
      <item>FINA Regionalni centar Zagreb, OIB 85821130368</item>
      <item>Iva Jakopec, OIB 73241412625</item>
    </izvorni_sadrzaj>
    <derivirana_varijabla naziv="DomainObject.Predmet.StrankaListNazivFormatedOIB_1">
      <item>FINA Regionalni centar Zagreb, OIB 85821130368</item>
      <item>Iva Jakopec, OIB 73241412625</item>
    </derivirana_varijabla>
  </DomainObject.Predmet.StrankaListNazivFormatedOIB>
  <DomainObject.Predmet.ProtuStrankaListFormated>
    <izvorni_sadrzaj>
      <item>AGRIKOLO d.o.o.</item>
    </izvorni_sadrzaj>
    <derivirana_varijabla naziv="DomainObject.Predmet.ProtuStrankaListFormated_1">
      <item>AGRIKOLO d.o.o.</item>
    </derivirana_varijabla>
  </DomainObject.Predmet.ProtuStrankaListFormated>
  <DomainObject.Predmet.ProtuStrankaListFormatedOIB>
    <izvorni_sadrzaj>
      <item>AGRIKOLO d.o.o., OIB 32646683244</item>
    </izvorni_sadrzaj>
    <derivirana_varijabla naziv="DomainObject.Predmet.ProtuStrankaListFormatedOIB_1">
      <item>AGRIKOLO d.o.o., OIB 32646683244</item>
    </derivirana_varijabla>
  </DomainObject.Predmet.ProtuStrankaListFormatedOIB>
  <DomainObject.Predmet.ProtuStrankaListFormatedWithAdress>
    <izvorni_sadrzaj>
      <item>AGRIKOLO d.o.o., Zeleni trg 5, 10000 Zagreb</item>
    </izvorni_sadrzaj>
    <derivirana_varijabla naziv="DomainObject.Predmet.ProtuStrankaListFormatedWithAdress_1">
      <item>AGRIKOLO d.o.o., Zeleni trg 5, 10000 Zagreb</item>
    </derivirana_varijabla>
  </DomainObject.Predmet.ProtuStrankaListFormatedWithAdress>
  <DomainObject.Predmet.ProtuStrankaListFormatedWithAdressOIB>
    <izvorni_sadrzaj>
      <item>AGRIKOLO d.o.o., OIB 32646683244, Zeleni trg 5, 10000 Zagreb</item>
    </izvorni_sadrzaj>
    <derivirana_varijabla naziv="DomainObject.Predmet.ProtuStrankaListFormatedWithAdressOIB_1">
      <item>AGRIKOLO d.o.o., OIB 32646683244, Zeleni trg 5, 10000 Zagreb</item>
    </derivirana_varijabla>
  </DomainObject.Predmet.ProtuStrankaListFormatedWithAdressOIB>
  <DomainObject.Predmet.ProtuStrankaListNazivFormated>
    <izvorni_sadrzaj>
      <item>AGRIKOLO d.o.o.</item>
    </izvorni_sadrzaj>
    <derivirana_varijabla naziv="DomainObject.Predmet.ProtuStrankaListNazivFormated_1">
      <item>AGRIKOLO d.o.o.</item>
    </derivirana_varijabla>
  </DomainObject.Predmet.ProtuStrankaListNazivFormated>
  <DomainObject.Predmet.ProtuStrankaListNazivFormatedOIB>
    <izvorni_sadrzaj>
      <item>AGRIKOLO d.o.o., OIB 32646683244</item>
    </izvorni_sadrzaj>
    <derivirana_varijabla naziv="DomainObject.Predmet.ProtuStrankaListNazivFormatedOIB_1">
      <item>AGRIKOLO d.o.o., OIB 32646683244</item>
    </derivirana_varijabla>
  </DomainObject.Predmet.ProtuStrankaListNazivFormatedOIB>
  <DomainObject.Predmet.OstaliListFormated>
    <izvorni_sadrzaj>
      <item>Iva Jakopec</item>
    </izvorni_sadrzaj>
    <derivirana_varijabla naziv="DomainObject.Predmet.OstaliListFormated_1">
      <item>Iva Jakopec</item>
    </derivirana_varijabla>
  </DomainObject.Predmet.OstaliListFormated>
  <DomainObject.Predmet.OstaliListFormatedOIB>
    <izvorni_sadrzaj>
      <item>Iva Jakopec, OIB 73241412625</item>
    </izvorni_sadrzaj>
    <derivirana_varijabla naziv="DomainObject.Predmet.OstaliListFormatedOIB_1">
      <item>Iva Jakopec, OIB 73241412625</item>
    </derivirana_varijabla>
  </DomainObject.Predmet.OstaliListFormatedOIB>
  <DomainObject.Predmet.OstaliListFormatedWithAdress>
    <izvorni_sadrzaj>
      <item>Iva Jakopec, Ježdovečka 114, 10250 Ježdovec</item>
    </izvorni_sadrzaj>
    <derivirana_varijabla naziv="DomainObject.Predmet.OstaliListFormatedWithAdress_1">
      <item>Iva Jakopec, Ježdovečka 114, 10250 Ježdovec</item>
    </derivirana_varijabla>
  </DomainObject.Predmet.OstaliListFormatedWithAdress>
  <DomainObject.Predmet.OstaliListFormatedWithAdressOIB>
    <izvorni_sadrzaj>
      <item>Iva Jakopec, OIB 73241412625, Ježdovečka 114, 10250 Ježdovec</item>
    </izvorni_sadrzaj>
    <derivirana_varijabla naziv="DomainObject.Predmet.OstaliListFormatedWithAdressOIB_1">
      <item>Iva Jakopec, OIB 73241412625, Ježdovečka 114, 10250 Ježdovec</item>
    </derivirana_varijabla>
  </DomainObject.Predmet.OstaliListFormatedWithAdressOIB>
  <DomainObject.Predmet.OstaliListNazivFormated>
    <izvorni_sadrzaj>
      <item>Iva Jakopec</item>
    </izvorni_sadrzaj>
    <derivirana_varijabla naziv="DomainObject.Predmet.OstaliListNazivFormated_1">
      <item>Iva Jakopec</item>
    </derivirana_varijabla>
  </DomainObject.Predmet.OstaliListNazivFormated>
  <DomainObject.Predmet.OstaliListNazivFormatedOIB>
    <izvorni_sadrzaj>
      <item>Iva Jakopec, OIB 73241412625</item>
    </izvorni_sadrzaj>
    <derivirana_varijabla naziv="DomainObject.Predmet.OstaliListNazivFormatedOIB_1">
      <item>Iva Jakopec, OIB 73241412625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AGRIKOLO d.o.o.</izvorni_sadrzaj>
    <derivirana_varijabla naziv="DomainObject.Predmet.ProtustrankaIDrugi_1">AGRIKOLO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AGRIKOLO d.o.o., OIB 32646683244, Zeleni trg 5, 10000 Zagreb</izvorni_sadrzaj>
    <derivirana_varijabla naziv="DomainObject.Predmet.ProtustrankaIDrugiAdressOIB_1">AGRIKOLO d.o.o., OIB 32646683244,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AGRIKOLO d.o.o.</item>
      <item>Iva Jakopec</item>
      <item>Iva Jakopec</item>
    </izvorni_sadrzaj>
    <derivirana_varijabla naziv="DomainObject.Predmet.SudioniciListNaziv_1">
      <item>FINA Regionalni centar Zagreb</item>
      <item>AGRIKOLO d.o.o.</item>
      <item>Iva Jakopec</item>
      <item>Iva Jakopec</item>
    </derivirana_varijabla>
  </DomainObject.Predmet.SudioniciListNaziv>
  <DomainObject.Predmet.SudioniciListAdressOIB>
    <izvorni_sadrzaj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izvorni_sadrzaj>
    <derivirana_varijabla naziv="DomainObject.Predmet.SudioniciListAdressOIB_1">
      <item>FINA Regionalni centar Zagreb, OIB 85821130368, Trg svibanjskih žrtava 1995.1,10000 Zagreb</item>
      <item>AGRIKOLO d.o.o., OIB 32646683244, Zeleni trg 5,10000 Zagreb</item>
      <item>Iva Jakopec, OIB 73241412625, Ježdovečka 114,10250 Ježdovec</item>
      <item>Iva Jakopec, OIB 73241412625, Ježdovečka 114,10250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32646683244</item>
      <item>, OIB 73241412625</item>
      <item>, OIB 73241412625</item>
    </izvorni_sadrzaj>
    <derivirana_varijabla naziv="DomainObject.Predmet.SudioniciListNazivOIB_1">
      <item>, OIB 85821130368</item>
      <item>, OIB 32646683244</item>
      <item>, OIB 73241412625</item>
      <item>, OIB 73241412625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4A822A-0748-4892-AF17-73AEC49C1D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729</properties:Words>
  <properties:Characters>4002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2018-10-04T08:21:00Z</dcterms:created>
  <dc:creator>gzubak</dc:creator>
  <cp:lastModifiedBy>Mirjana Gašparić</cp:lastModifiedBy>
  <cp:lastPrinted>2018-10-04T08:26:00Z</cp:lastPrinted>
  <dcterms:modified xmlns:xsi="http://www.w3.org/2001/XMLSchema-instance" xsi:type="dcterms:W3CDTF">2018-10-04T08:27:00Z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(St-1148-2018-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