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c1e8" w14:paraId="72dc1e8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9 St-455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ŠPORTSKO RIBOLOVNI KLUB "DOLAC" – ŠIBENIK, Šibenik, Obala prvoboraca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OIB:64058985184,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ŠPORTSKO RIBOLOVNI KLUB "DOLAC" – ŠIBENIK, Šibenik, Obala prvoboraca</w:t>
      </w:r>
      <w:r w:rsidR="00320559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OIB:64058985184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11A90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111A90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 iz Zagreba, Pavla Hatza 10, OIB:96068307857.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ŠPORTSKO RIBOLOVNI KLUB "DOLAC" – ŠIBENIK, Šibenik, Obala prvoboraca</w:t>
      </w:r>
      <w:r w:rsidR="00320559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OIB:64058985184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ŠPORTSKO RIBOLOVNI KLUB "DOLAC" – ŠIBENIK, Šibenik, Obala prvoboraca</w:t>
      </w:r>
      <w:r w:rsidR="00320559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OIB:64058985184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455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1BD2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D12" w:rsidP="00345FCD" w:rsidR="00C26D12">
      <w:pPr>
        <w:spacing w:lineRule="auto" w:line="240" w:after="0"/>
      </w:pPr>
      <w:r>
        <w:separator/>
      </w:r>
    </w:p>
  </w:endnote>
  <w:endnote w:id="0" w:type="continuationSeparator">
    <w:p w:rsidRDefault="00C26D12" w:rsidP="00345FCD" w:rsidR="00C26D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D12" w:rsidP="00345FCD" w:rsidR="00C26D12">
      <w:pPr>
        <w:spacing w:lineRule="auto" w:line="240" w:after="0"/>
      </w:pPr>
      <w:r>
        <w:separator/>
      </w:r>
    </w:p>
  </w:footnote>
  <w:footnote w:id="0" w:type="continuationSeparator">
    <w:p w:rsidRDefault="00C26D12" w:rsidP="00345FCD" w:rsidR="00C26D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61BD2">
      <w:rPr>
        <w:noProof/>
      </w:rPr>
      <w:t>2</w:t>
    </w:r>
    <w:r>
      <w:fldChar w:fldCharType="end"/>
    </w:r>
    <w:r>
      <w:t xml:space="preserve">                            </w:t>
    </w:r>
    <w:r w:rsidR="00320559">
      <w:t xml:space="preserve">                        9 St-455</w:t>
    </w:r>
    <w:r>
      <w:t>/15</w:t>
    </w:r>
  </w:p>
  <w:p w:rsidRDefault="00C61BD2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111A90"/>
    <w:rsid w:val="00320559"/>
    <w:rsid w:val="00345FCD"/>
    <w:rsid w:val="003B4B82"/>
    <w:rsid w:val="003D4AC4"/>
    <w:rsid w:val="00434CC5"/>
    <w:rsid w:val="00486D95"/>
    <w:rsid w:val="00603DFD"/>
    <w:rsid w:val="00617318"/>
    <w:rsid w:val="0072140D"/>
    <w:rsid w:val="007F555B"/>
    <w:rsid w:val="008022C8"/>
    <w:rsid w:val="00805ABA"/>
    <w:rsid w:val="008E5891"/>
    <w:rsid w:val="00A95A7E"/>
    <w:rsid w:val="00AF4CA6"/>
    <w:rsid w:val="00B94B18"/>
    <w:rsid w:val="00C26D12"/>
    <w:rsid w:val="00C61BD2"/>
    <w:rsid w:val="00D9466A"/>
    <w:rsid w:val="00DB713E"/>
    <w:rsid w:val="00E83E6C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B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1B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1B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1B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1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1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1B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RIBOLOVNI KLUB "DOLAC" - ŠIBENIK</izvorni_sadrzaj>
    <derivirana_varijabla naziv="DomainObject.Predmet.ProtustrankaFormated_1">  ŠPORTSKO RIBOLOVNI KLUB "DOLAC" - ŠIBENIK</derivirana_varijabla>
  </DomainObject.Predmet.ProtustrankaFormated>
  <DomainObject.Predmet.ProtustrankaFormatedOIB>
    <izvorni_sadrzaj>  ŠPORTSKO RIBOLOVNI KLUB "DOLAC" - ŠIBENIK, OIB 64058985184</izvorni_sadrzaj>
    <derivirana_varijabla naziv="DomainObject.Predmet.ProtustrankaFormatedOIB_1">  ŠPORTSKO RIBOLOVNI KLUB "DOLAC" - ŠIBENIK, OIB 64058985184</derivirana_varijabla>
  </DomainObject.Predmet.ProtustrankaFormatedOIB>
  <DomainObject.Predmet.ProtustrankaFormatedWithAdress>
    <izvorni_sadrzaj> ŠPORTSKO RIBOLOVNI KLUB "DOLAC" - ŠIBENIK, Obala prvoboraca 0, 22000 Šibenik</izvorni_sadrzaj>
    <derivirana_varijabla naziv="DomainObject.Predmet.ProtustrankaFormatedWithAdress_1"> ŠPORTSKO RIBOLOVNI KLUB "DOLAC" - ŠIBENIK, Obala prvoboraca 0, 22000 Šibenik</derivirana_varijabla>
  </DomainObject.Predmet.ProtustrankaFormatedWithAdress>
  <DomainObject.Predmet.ProtustrankaFormatedWithAdressOIB>
    <izvorni_sadrzaj> ŠPORTSKO RIBOLOVNI KLUB "DOLAC" - ŠIBENIK, OIB 64058985184, Obala prvoboraca 0, 22000 Šibenik</izvorni_sadrzaj>
    <derivirana_varijabla naziv="DomainObject.Predmet.ProtustrankaFormatedWithAdressOIB_1"> ŠPORTSKO RIBOLOVNI KLUB "DOLAC" - ŠIBENIK, OIB 64058985184, Obala prvoboraca 0, 22000 Šibenik</derivirana_varijabla>
  </DomainObject.Predmet.ProtustrankaFormatedWithAdressOIB>
  <DomainObject.Predmet.ProtustrankaWithAdress>
    <izvorni_sadrzaj>ŠPORTSKO RIBOLOVNI KLUB "DOLAC" - ŠIBENIK Obala prvoboraca 0, 22000 Šibenik</izvorni_sadrzaj>
    <derivirana_varijabla naziv="DomainObject.Predmet.ProtustrankaWithAdress_1">ŠPORTSKO RIBOLOVNI KLUB "DOLAC" - ŠIBENIK Obala prvoboraca 0, 22000 Šibenik</derivirana_varijabla>
  </DomainObject.Predmet.ProtustrankaWithAdress>
  <DomainObject.Predmet.ProtustrankaWithAdressOIB>
    <izvorni_sadrzaj>ŠPORTSKO RIBOLOVNI KLUB "DOLAC" - ŠIBENIK, OIB 64058985184, Obala prvoboraca 0, 22000 Šibenik</izvorni_sadrzaj>
    <derivirana_varijabla naziv="DomainObject.Predmet.ProtustrankaWithAdressOIB_1">ŠPORTSKO RIBOLOVNI KLUB "DOLAC" - ŠIBENIK, OIB 64058985184, Obala prvoboraca 0, 22000 Šibenik</derivirana_varijabla>
  </DomainObject.Predmet.ProtustrankaWithAdressOIB>
  <DomainObject.Predmet.ProtustrankaNazivFormated>
    <izvorni_sadrzaj>ŠPORTSKO RIBOLOVNI KLUB "DOLAC" - ŠIBENIK</izvorni_sadrzaj>
    <derivirana_varijabla naziv="DomainObject.Predmet.ProtustrankaNazivFormated_1">ŠPORTSKO RIBOLOVNI KLUB "DOLAC" - ŠIBENIK</derivirana_varijabla>
  </DomainObject.Predmet.ProtustrankaNazivFormated>
  <DomainObject.Predmet.ProtustrankaNazivFormatedOIB>
    <izvorni_sadrzaj>ŠPORTSKO RIBOLOVNI KLUB "DOLAC" - ŠIBENIK, OIB 64058985184</izvorni_sadrzaj>
    <derivirana_varijabla naziv="DomainObject.Predmet.ProtustrankaNazivFormatedOIB_1">ŠPORTSKO RIBOLOVNI KLUB "DOLAC" - ŠIBENIK, OIB 64058985184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ŠPORTSKO RIBOLOVNI KLUB "DOLAC" - ŠIBENIK</item>
    </izvorni_sadrzaj>
    <derivirana_varijabla naziv="DomainObject.Predmet.ProtuStrankaListFormated_1">
      <item>ŠPORTSKO RIBOLOVNI KLUB "DOLAC" - ŠIBENIK</item>
    </derivirana_varijabla>
  </DomainObject.Predmet.ProtuStrankaListFormated>
  <DomainObject.Predmet.ProtuStrankaListFormatedOIB>
    <izvorni_sadrzaj>
      <item>ŠPORTSKO RIBOLOVNI KLUB "DOLAC" - ŠIBENIK, OIB 64058985184</item>
    </izvorni_sadrzaj>
    <derivirana_varijabla naziv="DomainObject.Predmet.ProtuStrankaListFormatedOIB_1">
      <item>ŠPORTSKO RIBOLOVNI KLUB "DOLAC" - ŠIBENIK, OIB 64058985184</item>
    </derivirana_varijabla>
  </DomainObject.Predmet.ProtuStrankaListFormatedOIB>
  <DomainObject.Predmet.ProtuStrankaListFormatedWithAdress>
    <izvorni_sadrzaj>
      <item>ŠPORTSKO RIBOLOVNI KLUB "DOLAC" - ŠIBENIK, Obala prvoboraca 0, 22000 Šibenik</item>
    </izvorni_sadrzaj>
    <derivirana_varijabla naziv="DomainObject.Predmet.ProtuStrankaListFormatedWithAdress_1">
      <item>ŠPORTSKO RIBOLOVNI KLUB "DOLAC" - ŠIBENIK, Obala prvoboraca 0, 22000 Šibenik</item>
    </derivirana_varijabla>
  </DomainObject.Predmet.ProtuStrankaListFormatedWithAdress>
  <DomainObject.Predmet.ProtuStrankaListFormatedWithAdressOIB>
    <izvorni_sadrzaj>
      <item>ŠPORTSKO RIBOLOVNI KLUB "DOLAC" - ŠIBENIK, OIB 64058985184, Obala prvoboraca 0, 22000 Šibenik</item>
    </izvorni_sadrzaj>
    <derivirana_varijabla naziv="DomainObject.Predmet.ProtuStrankaListFormatedWithAdressOIB_1">
      <item>ŠPORTSKO RIBOLOVNI KLUB "DOLAC" - ŠIBENIK, OIB 64058985184, Obala prvoboraca 0, 22000 Šibenik</item>
    </derivirana_varijabla>
  </DomainObject.Predmet.ProtuStrankaListFormatedWithAdressOIB>
  <DomainObject.Predmet.ProtuStrankaListNazivFormated>
    <izvorni_sadrzaj>
      <item>ŠPORTSKO RIBOLOVNI KLUB "DOLAC" - ŠIBENIK</item>
    </izvorni_sadrzaj>
    <derivirana_varijabla naziv="DomainObject.Predmet.ProtuStrankaListNazivFormated_1">
      <item>ŠPORTSKO RIBOLOVNI KLUB "DOLAC" - ŠIBENIK</item>
    </derivirana_varijabla>
  </DomainObject.Predmet.ProtuStrankaListNazivFormated>
  <DomainObject.Predmet.ProtuStrankaListNazivFormatedOIB>
    <izvorni_sadrzaj>
      <item>ŠPORTSKO RIBOLOVNI KLUB "DOLAC" - ŠIBENIK, OIB 64058985184</item>
    </izvorni_sadrzaj>
    <derivirana_varijabla naziv="DomainObject.Predmet.ProtuStrankaListNazivFormatedOIB_1">
      <item>ŠPORTSKO RIBOLOVNI KLUB "DOLAC" - ŠIBENIK, OIB 64058985184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ŠPORTSKO RIBOLOVNI KLUB "DOLAC" - ŠIBENIK</izvorni_sadrzaj>
    <derivirana_varijabla naziv="DomainObject.Predmet.ProtustrankaIDrugi_1">ŠPORTSKO RIBOLOVNI KLUB "DOLAC" -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ŠPORTSKO RIBOLOVNI KLUB "DOLAC" - ŠIBENIK, OIB 64058985184, Obala prvoboraca 0, 22000 Šibenik</izvorni_sadrzaj>
    <derivirana_varijabla naziv="DomainObject.Predmet.ProtustrankaIDrugiAdressOIB_1">ŠPORTSKO RIBOLOVNI KLUB "DOLAC" - ŠIBENIK, OIB 64058985184, Obala prvoboraca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ŠPORTSKO RIBOLOVNI KLUB "DOLAC" - ŠIBENIK</item>
    </izvorni_sadrzaj>
    <derivirana_varijabla naziv="DomainObject.Predmet.SudioniciListNaziv_1">
      <item>FINA - Podružnica Šibenik</item>
      <item>ŠPORTSKO RIBOLOVNI KLUB "DOLAC" - ŠIBENIK</item>
    </derivirana_varijabla>
  </DomainObject.Predmet.SudioniciListNaziv>
  <DomainObject.Predmet.SudioniciListAdressOIB>
    <izvorni_sadrzaj>
      <item>FINA - Podružnica Šibenik, OIB 85821130368, Perivoj L. Marune 1,22000 Šibenik</item>
      <item>ŠPORTSKO RIBOLOVNI KLUB "DOLAC" - ŠIBENIK, OIB 64058985184, Obala prvoboraca 0,22000 Šibenik</item>
    </izvorni_sadrzaj>
    <derivirana_varijabla naziv="DomainObject.Predmet.SudioniciListAdressOIB_1">
      <item>FINA - Podružnica Šibenik, OIB 85821130368, Perivoj L. Marune 1,22000 Šibenik</item>
      <item>ŠPORTSKO RIBOLOVNI KLUB "DOLAC" - ŠIBENIK, OIB 64058985184, Obala prvoboraca 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64058985184</item>
    </izvorni_sadrzaj>
    <derivirana_varijabla naziv="DomainObject.Predmet.SudioniciListNazivOIB_1">
      <item>, OIB 85821130368</item>
      <item>, OIB 64058985184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2587</properties:Characters>
  <properties:Lines>95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2016-02-16T09:10:00Z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2016-02-16T12:57:00Z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