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9760" w14:paraId="e14976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10BAB">
        <w:t>743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27A6F">
        <w:t>MODERNA GRADNJA d.o.o. Polača, Jagodnja Donja bb, Polača,</w:t>
      </w:r>
      <w:r w:rsidR="00DD64AF">
        <w:t xml:space="preserve"> OIB: </w:t>
      </w:r>
      <w:r w:rsidR="00727A6F">
        <w:t>44949179190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</w:t>
      </w:r>
      <w:r w:rsidR="00727A6F">
        <w:t>6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27A6F">
        <w:t>MODERNA GRADNJA d.o.o. Polača, Jagodnja Donja bb, Polača, OIB: 44949179190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727A6F">
        <w:t>134.159,64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727A6F">
        <w:t>ju</w:t>
      </w:r>
      <w:r w:rsidRPr="00FC1537">
        <w:t xml:space="preserve"> se </w:t>
      </w:r>
      <w:r>
        <w:t>osob</w:t>
      </w:r>
      <w:r w:rsidR="00727A6F">
        <w:t>e</w:t>
      </w:r>
      <w:r>
        <w:t xml:space="preserve"> ovlašten</w:t>
      </w:r>
      <w:r w:rsidR="00727A6F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727A6F">
        <w:t>Mersudin Burkić, Bosna i Hercegovina, Zavidovići 72 220, Stipovići bb, Mustafa Ahmić, Bosna i Hercegovina, Zavidovići 72 220, Stipovići bb i Arnel Bećirović, Bosna i Hercegovina, Zavidovići 72 220, Stipovići bb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>od dana objave ovog oglasa na e-o</w:t>
      </w:r>
      <w:r w:rsidR="00C10BAB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10BAB">
        <w:t>743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C10BAB" w:rsidP="00C10BAB" w:rsidR="00C10BAB">
      <w:pPr>
        <w:jc w:val="right"/>
      </w:pPr>
      <w:r>
        <w:t>Sutkinja</w:t>
      </w:r>
    </w:p>
    <w:p w:rsidRDefault="00C10BAB" w:rsidP="00C10BAB" w:rsidR="00C10BAB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77581">
      <w:rPr>
        <w:noProof/>
      </w:rPr>
      <w:t>2</w:t>
    </w:r>
    <w:r>
      <w:fldChar w:fldCharType="end"/>
    </w:r>
  </w:p>
  <w:p w:rsidRDefault="0057758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7758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27A6F">
      <w:t>743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94E11"/>
    <w:rsid w:val="001D5ECE"/>
    <w:rsid w:val="001F7949"/>
    <w:rsid w:val="003144A2"/>
    <w:rsid w:val="00365E15"/>
    <w:rsid w:val="003A7028"/>
    <w:rsid w:val="00413077"/>
    <w:rsid w:val="00482F9D"/>
    <w:rsid w:val="00524A91"/>
    <w:rsid w:val="0053677C"/>
    <w:rsid w:val="00577581"/>
    <w:rsid w:val="005E749D"/>
    <w:rsid w:val="00631103"/>
    <w:rsid w:val="0065523A"/>
    <w:rsid w:val="006807DE"/>
    <w:rsid w:val="006977CD"/>
    <w:rsid w:val="006C682C"/>
    <w:rsid w:val="006E0CDA"/>
    <w:rsid w:val="006F6E1E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MODERNA GRADNJA d.o.o. za trgovinu, građenje i promet nekretninama</izvorni_sadrzaj>
    <derivirana_varijabla naziv="DomainObject.Predmet.ProtustrankaFormated_1">  MODERNA GRADNJA d.o.o. za trgovinu, građenje i promet nekretninama</derivirana_varijabla>
  </DomainObject.Predmet.ProtustrankaFormated>
  <DomainObject.Predmet.ProtustrankaFormatedOIB>
    <izvorni_sadrzaj>  MODERNA GRADNJA d.o.o. za trgovinu, građenje i promet nekretninama, OIB 44949179190</izvorni_sadrzaj>
    <derivirana_varijabla naziv="DomainObject.Predmet.ProtustrankaFormatedOIB_1">  MODERNA GRADNJA d.o.o. za trgovinu, građenje i promet nekretninama, OIB 44949179190</derivirana_varijabla>
  </DomainObject.Predmet.ProtustrankaFormatedOIB>
  <DomainObject.Predmet.ProtustrankaFormatedWithAdress>
    <izvorni_sadrzaj> MODERNA GRADNJA d.o.o. za trgovinu, građenje i promet nekretninama, Jagodnja Donja bb, 23210 Polača</izvorni_sadrzaj>
    <derivirana_varijabla naziv="DomainObject.Predmet.ProtustrankaFormatedWithAdress_1"> MODERNA GRADNJA d.o.o. za trgovinu, građenje i promet nekretninama, Jagodnja Donja bb, 23210 Polača</derivirana_varijabla>
  </DomainObject.Predmet.ProtustrankaFormatedWithAdress>
  <DomainObject.Predmet.ProtustrankaFormatedWithAdressOIB>
    <izvorni_sadrzaj> MODERNA GRADNJA d.o.o. za trgovinu, građenje i promet nekretninama, OIB 44949179190, Jagodnja Donja bb, 23210 Polača</izvorni_sadrzaj>
    <derivirana_varijabla naziv="DomainObject.Predmet.ProtustrankaFormatedWithAdressOIB_1"> MODERNA GRADNJA d.o.o. za trgovinu, građenje i promet nekretninama, OIB 44949179190, Jagodnja Donja bb, 23210 Polača</derivirana_varijabla>
  </DomainObject.Predmet.ProtustrankaFormatedWithAdressOIB>
  <DomainObject.Predmet.ProtustrankaWithAdress>
    <izvorni_sadrzaj>MODERNA GRADNJA d.o.o. za trgovinu, građenje i promet nekretninama Jagodnja Donja bb, 23210 Polača</izvorni_sadrzaj>
    <derivirana_varijabla naziv="DomainObject.Predmet.ProtustrankaWithAdress_1">MODERNA GRADNJA d.o.o. za trgovinu, građenje i promet nekretninama Jagodnja Donja bb, 23210 Polača</derivirana_varijabla>
  </DomainObject.Predmet.ProtustrankaWithAdress>
  <DomainObject.Predmet.ProtustrankaWithAdressOIB>
    <izvorni_sadrzaj>MODERNA GRADNJA d.o.o. za trgovinu, građenje i promet nekretninama, OIB 44949179190, Jagodnja Donja bb, 23210 Polača</izvorni_sadrzaj>
    <derivirana_varijabla naziv="DomainObject.Predmet.ProtustrankaWithAdressOIB_1">MODERNA GRADNJA d.o.o. za trgovinu, građenje i promet nekretninama, OIB 44949179190, Jagodnja Donja bb, 23210 Polača</derivirana_varijabla>
  </DomainObject.Predmet.ProtustrankaWithAdressOIB>
  <DomainObject.Predmet.ProtustrankaNazivFormated>
    <izvorni_sadrzaj>MODERNA GRADNJA d.o.o. za trgovinu, građenje i promet nekretninama</izvorni_sadrzaj>
    <derivirana_varijabla naziv="DomainObject.Predmet.ProtustrankaNazivFormated_1">MODERNA GRADNJA d.o.o. za trgovinu, građenje i promet nekretninama</derivirana_varijabla>
  </DomainObject.Predmet.ProtustrankaNazivFormated>
  <DomainObject.Predmet.ProtustrankaNazivFormatedOIB>
    <izvorni_sadrzaj>MODERNA GRADNJA d.o.o. za trgovinu, građenje i promet nekretninama, OIB 44949179190</izvorni_sadrzaj>
    <derivirana_varijabla naziv="DomainObject.Predmet.ProtustrankaNazivFormatedOIB_1">MODERNA GRADNJA d.o.o. za trgovinu, građenje i promet nekretninama, OIB 44949179190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134159.64</izvorni_sadrzaj>
    <derivirana_varijabla naziv="DomainObject.Predmet.TrenutnaVrijednost_1">134159.64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MODERNA GRADNJA d.o.o. za trgovinu, građenje i promet nekretninama</item>
    </izvorni_sadrzaj>
    <derivirana_varijabla naziv="DomainObject.Predmet.ProtuStrankaListFormated_1">
      <item>MODERNA GRADNJA d.o.o. za trgovinu, građenje i promet nekretninama</item>
    </derivirana_varijabla>
  </DomainObject.Predmet.ProtuStrankaListFormated>
  <DomainObject.Predmet.ProtuStrankaListFormatedOIB>
    <izvorni_sadrzaj>
      <item>MODERNA GRADNJA d.o.o. za trgovinu, građenje i promet nekretninama, OIB 44949179190</item>
    </izvorni_sadrzaj>
    <derivirana_varijabla naziv="DomainObject.Predmet.ProtuStrankaListFormatedOIB_1">
      <item>MODERNA GRADNJA d.o.o. za trgovinu, građenje i promet nekretninama, OIB 44949179190</item>
    </derivirana_varijabla>
  </DomainObject.Predmet.ProtuStrankaListFormatedOIB>
  <DomainObject.Predmet.ProtuStrankaListFormatedWithAdress>
    <izvorni_sadrzaj>
      <item>MODERNA GRADNJA d.o.o. za trgovinu, građenje i promet nekretninama, Jagodnja Donja bb, 23210 Polača</item>
    </izvorni_sadrzaj>
    <derivirana_varijabla naziv="DomainObject.Predmet.ProtuStrankaListFormatedWithAdress_1">
      <item>MODERNA GRADNJA d.o.o. za trgovinu, građenje i promet nekretninama, Jagodnja Donja bb, 23210 Polača</item>
    </derivirana_varijabla>
  </DomainObject.Predmet.ProtuStrankaListFormatedWithAdress>
  <DomainObject.Predmet.ProtuStrankaListFormatedWithAdressOIB>
    <izvorni_sadrzaj>
      <item>MODERNA GRADNJA d.o.o. za trgovinu, građenje i promet nekretninama, OIB 44949179190, Jagodnja Donja bb, 23210 Polača</item>
    </izvorni_sadrzaj>
    <derivirana_varijabla naziv="DomainObject.Predmet.ProtuStrankaListFormatedWithAdressOIB_1">
      <item>MODERNA GRADNJA d.o.o. za trgovinu, građenje i promet nekretninama, OIB 44949179190, Jagodnja Donja bb, 23210 Polača</item>
    </derivirana_varijabla>
  </DomainObject.Predmet.ProtuStrankaListFormatedWithAdressOIB>
  <DomainObject.Predmet.ProtuStrankaListNazivFormated>
    <izvorni_sadrzaj>
      <item>MODERNA GRADNJA d.o.o. za trgovinu, građenje i promet nekretninama</item>
    </izvorni_sadrzaj>
    <derivirana_varijabla naziv="DomainObject.Predmet.ProtuStrankaListNazivFormated_1">
      <item>MODERNA GRADNJA d.o.o. za trgovinu, građenje i promet nekretninama</item>
    </derivirana_varijabla>
  </DomainObject.Predmet.ProtuStrankaListNazivFormated>
  <DomainObject.Predmet.ProtuStrankaListNazivFormatedOIB>
    <izvorni_sadrzaj>
      <item>MODERNA GRADNJA d.o.o. za trgovinu, građenje i promet nekretninama, OIB 44949179190</item>
    </izvorni_sadrzaj>
    <derivirana_varijabla naziv="DomainObject.Predmet.ProtuStrankaListNazivFormatedOIB_1">
      <item>MODERNA GRADNJA d.o.o. za trgovinu, građenje i promet nekretninama, OIB 44949179190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MODERNA GRADNJA d.o.o. za trgovinu, građenje i promet nekretninama</izvorni_sadrzaj>
    <derivirana_varijabla naziv="DomainObject.Predmet.ProtustrankaIDrugi_1">MODERNA GRADNJA d.o.o. za trgovinu, građenje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MODERNA GRADNJA d.o.o. za trgovinu, građenje i promet nekretninama, OIB 44949179190, Jagodnja Donja bb, 23210 Polača</izvorni_sadrzaj>
    <derivirana_varijabla naziv="DomainObject.Predmet.ProtustrankaIDrugiAdressOIB_1">MODERNA GRADNJA d.o.o. za trgovinu, građenje i promet nekretninama, OIB 44949179190, Jagodnja Donja bb,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MODERNA GRADNJA d.o.o. za trgovinu, građenje i promet nekretninama</item>
      <item>FINA</item>
    </izvorni_sadrzaj>
    <derivirana_varijabla naziv="DomainObject.Predmet.SudioniciListNaziv_1">
      <item>MODERNA GRADNJA d.o.o. za trgovinu, građenje i promet nekretninama</item>
      <item>FINA</item>
    </derivirana_varijabla>
  </DomainObject.Predmet.SudioniciListNaziv>
  <DomainObject.Predmet.SudioniciListAdressOIB>
    <izvorni_sadrzaj>
      <item>MODERNA GRADNJA d.o.o. za trgovinu, građenje i promet nekretninama, OIB 44949179190, Jagodnja Donja bb,23210 Polača</item>
      <item>FINA, OIB 85821130368</item>
    </izvorni_sadrzaj>
    <derivirana_varijabla naziv="DomainObject.Predmet.SudioniciListAdressOIB_1">
      <item>MODERNA GRADNJA d.o.o. za trgovinu, građenje i promet nekretninama, OIB 44949179190, Jagodnja Donja bb,23210 Polača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44949179190</item>
      <item>, OIB 85821130368</item>
    </izvorni_sadrzaj>
    <derivirana_varijabla naziv="DomainObject.Predmet.SudioniciListNazivOIB_1">
      <item>, OIB 44949179190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2202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2016-01-28T10:33:00Z</dcterms:created>
  <dc:creator>Tina Grgas</dc:creator>
  <cp:lastModifiedBy>Nena Mužanović</cp:lastModifiedBy>
  <cp:lastPrinted>2016-01-28T10:31:00Z</cp:lastPrinted>
  <dcterms:modified xmlns:xsi="http://www.w3.org/2001/XMLSchema-instance" xsi:type="dcterms:W3CDTF">2016-01-28T10:34:00Z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