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4e03" w14:paraId="2294e03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Drševka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imovinom </w:t>
      </w:r>
      <w:r w:rsidR="00256836">
        <w:t xml:space="preserve">stečajnog </w:t>
      </w:r>
      <w:r w:rsidR="004807DD">
        <w:t xml:space="preserve">dužnika </w:t>
      </w:r>
      <w:r w:rsidR="00256836">
        <w:t>FUNDAMENTUM d.o.o., Pula, Portarata 8, OIB: 65724141318</w:t>
      </w:r>
      <w:r w:rsidR="004807DD">
        <w:t xml:space="preserve">, </w:t>
      </w:r>
      <w:r w:rsidR="001424A0">
        <w:t>19. travnja</w:t>
      </w:r>
      <w:r w:rsidR="004807DD">
        <w:t xml:space="preserve"> 2017. godine</w:t>
      </w:r>
    </w:p>
    <w:p w:rsidRDefault="004807DD" w:rsidP="004807DD" w:rsidR="004807DD"/>
    <w:p w:rsidRDefault="004807DD" w:rsidP="001424A0" w:rsidR="004807DD">
      <w:pPr>
        <w:jc w:val="center"/>
      </w:pPr>
      <w:r>
        <w:t>r i j e š i o  j e</w:t>
      </w:r>
    </w:p>
    <w:p w:rsidRDefault="004807DD" w:rsidP="004807DD" w:rsidR="004807DD"/>
    <w:p w:rsidRDefault="001424A0" w:rsidP="001424A0" w:rsidR="004807DD">
      <w:pPr>
        <w:jc w:val="both"/>
      </w:pPr>
      <w:r>
        <w:tab/>
        <w:t>I</w:t>
      </w:r>
      <w:r w:rsidR="004807DD">
        <w:t>. Skupština  vjerovnika povodom prijedlog</w:t>
      </w:r>
      <w:r>
        <w:t>a stečajnog upravitelja određena</w:t>
      </w:r>
      <w:r w:rsidR="004807DD">
        <w:t xml:space="preserve"> za dan</w:t>
      </w:r>
      <w:r>
        <w:t xml:space="preserve"> </w:t>
      </w:r>
      <w:r w:rsidR="00256836">
        <w:t>20. travnja 2017. godine u 12</w:t>
      </w:r>
      <w:r w:rsidR="004807DD">
        <w:t>,</w:t>
      </w:r>
      <w:r w:rsidR="00256836">
        <w:t>1</w:t>
      </w:r>
      <w:r w:rsidR="004807DD">
        <w:t>0 sati</w:t>
      </w:r>
      <w:r>
        <w:t xml:space="preserve"> prelaže se za dan</w:t>
      </w:r>
    </w:p>
    <w:p w:rsidRDefault="001424A0" w:rsidP="001424A0" w:rsidR="001424A0">
      <w:pPr>
        <w:jc w:val="both"/>
      </w:pPr>
    </w:p>
    <w:p w:rsidRDefault="001424A0" w:rsidP="001424A0" w:rsidR="001424A0">
      <w:pPr>
        <w:jc w:val="center"/>
      </w:pPr>
      <w:r>
        <w:t>18. svibnja 2017. godine u 14,00 sati.</w:t>
      </w:r>
    </w:p>
    <w:p w:rsidRDefault="004807DD" w:rsidP="004807DD" w:rsidR="004807DD"/>
    <w:p w:rsidRDefault="001424A0" w:rsidP="004807DD" w:rsidR="004807DD">
      <w:pPr>
        <w:jc w:val="both"/>
      </w:pPr>
      <w:r>
        <w:tab/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</w:t>
      </w:r>
      <w:r w:rsidR="001424A0">
        <w:t>19. travnja</w:t>
      </w:r>
      <w:r w:rsidR="004204A0">
        <w:t xml:space="preserve"> 2017. </w:t>
      </w:r>
    </w:p>
    <w:p w:rsidRDefault="004807DD" w:rsidP="004807DD" w:rsidR="004807DD">
      <w:r>
        <w:t xml:space="preserve">  </w:t>
      </w:r>
    </w:p>
    <w:p w:rsidRDefault="004807DD" w:rsidP="004807DD" w:rsidR="004807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 </w:t>
      </w:r>
    </w:p>
    <w:p w:rsidRDefault="004807DD" w:rsidP="004807DD" w:rsidR="004807D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="004066FA">
        <w:t xml:space="preserve"> </w:t>
      </w:r>
      <w:r>
        <w:t>Damir Rabar</w:t>
      </w:r>
      <w:r w:rsidR="00B61B8F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</w:p>
    <w:p w:rsidRDefault="00256836" w:rsidP="004807DD" w:rsidR="004807DD">
      <w:r>
        <w:t>- Stečajni</w:t>
      </w:r>
      <w:r w:rsidR="004807DD">
        <w:t xml:space="preserve"> upravitelj</w:t>
      </w:r>
      <w:r>
        <w:t xml:space="preserve"> Marko Fak</w:t>
      </w:r>
    </w:p>
    <w:p w:rsidRDefault="004807DD" w:rsidP="004807DD" w:rsidR="00500701" w:rsidRPr="003613FF">
      <w:r>
        <w:t>- e-oglasna ploča 8 dana</w:t>
      </w:r>
    </w:p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EC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St-907/16-17</w:t>
    </w:r>
  </w:p>
  <w:p w:rsidRDefault="008B1ECC" w:rsidP="00E84C66" w:rsidR="00E84C66">
    <w:pPr>
      <w:pStyle w:val="Zaglavlje"/>
    </w:pPr>
  </w:p>
  <w:p w:rsidRDefault="008B1ECC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Poslovni broj: 1 St-</w:t>
    </w:r>
    <w:r w:rsidR="00256836">
      <w:t>592</w:t>
    </w:r>
    <w:r w:rsidR="004807DD">
      <w:t>/16-</w:t>
    </w:r>
    <w:r w:rsidR="001424A0">
      <w:t>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C92"/>
    <w:rsid w:val="000B33FE"/>
    <w:rsid w:val="001072BE"/>
    <w:rsid w:val="00111C0D"/>
    <w:rsid w:val="001424A0"/>
    <w:rsid w:val="00183306"/>
    <w:rsid w:val="00256836"/>
    <w:rsid w:val="00256CA5"/>
    <w:rsid w:val="00264A9F"/>
    <w:rsid w:val="002B122E"/>
    <w:rsid w:val="003613FF"/>
    <w:rsid w:val="00381586"/>
    <w:rsid w:val="003D419E"/>
    <w:rsid w:val="004066FA"/>
    <w:rsid w:val="004204A0"/>
    <w:rsid w:val="004807DD"/>
    <w:rsid w:val="00554328"/>
    <w:rsid w:val="005A6CA6"/>
    <w:rsid w:val="00603386"/>
    <w:rsid w:val="00630075"/>
    <w:rsid w:val="0066742A"/>
    <w:rsid w:val="006F3547"/>
    <w:rsid w:val="007075BA"/>
    <w:rsid w:val="00712213"/>
    <w:rsid w:val="0078523D"/>
    <w:rsid w:val="00810499"/>
    <w:rsid w:val="008420A2"/>
    <w:rsid w:val="00844C7C"/>
    <w:rsid w:val="008B1ECC"/>
    <w:rsid w:val="008E4512"/>
    <w:rsid w:val="008F5FDD"/>
    <w:rsid w:val="0091282E"/>
    <w:rsid w:val="0094722D"/>
    <w:rsid w:val="00975633"/>
    <w:rsid w:val="00985388"/>
    <w:rsid w:val="00A05DB7"/>
    <w:rsid w:val="00A42DC4"/>
    <w:rsid w:val="00A73591"/>
    <w:rsid w:val="00B276CD"/>
    <w:rsid w:val="00B50397"/>
    <w:rsid w:val="00B51F69"/>
    <w:rsid w:val="00B61B8F"/>
    <w:rsid w:val="00C31CE9"/>
    <w:rsid w:val="00C72755"/>
    <w:rsid w:val="00CF7408"/>
    <w:rsid w:val="00DA3640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B1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8B1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714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2017-04-19T06:49:00Z</dcterms:created>
  <dc:creator>Jasmina Matika</dc:creator>
  <cp:lastModifiedBy>Lorena Paris Aničić</cp:lastModifiedBy>
  <cp:lastPrinted>2017-04-19T06:52:00Z</cp:lastPrinted>
  <dcterms:modified xmlns:xsi="http://www.w3.org/2001/XMLSchema-instance" xsi:type="dcterms:W3CDTF">2017-04-19T06:53:00Z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