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0c7a" w14:paraId="90e0c7a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BE1201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4023E" w:rsidRPr="00EE3B38">
        <w:rPr>
          <w:sz w:val="24"/>
          <w:szCs w:val="24"/>
          <w:lang w:eastAsia="en-US"/>
        </w:rPr>
        <w:t>DANI-FOTO društvo s ograničenom odgovornošću za foto i trgovačku djelatnost, Gospić, Lipovska 4 ( MBS 020037780 – OIB 28761441860 )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BE1201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54023E">
        <w:rPr>
          <w:color w:val="000000"/>
          <w:sz w:val="24"/>
          <w:szCs w:val="24"/>
        </w:rPr>
        <w:t>175.588,29</w:t>
      </w:r>
      <w:r w:rsidR="007E2FF8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610646">
        <w:rPr>
          <w:color w:val="000000"/>
          <w:sz w:val="24"/>
          <w:szCs w:val="24"/>
        </w:rPr>
        <w:t>8</w:t>
      </w:r>
      <w:r w:rsidR="00813706">
        <w:rPr>
          <w:color w:val="000000"/>
          <w:sz w:val="24"/>
          <w:szCs w:val="24"/>
        </w:rPr>
        <w:t>7</w:t>
      </w:r>
      <w:r w:rsidR="0054023E">
        <w:rPr>
          <w:color w:val="000000"/>
          <w:sz w:val="24"/>
          <w:szCs w:val="24"/>
        </w:rPr>
        <w:t>3</w:t>
      </w:r>
      <w:r w:rsidR="003856C3">
        <w:rPr>
          <w:color w:val="000000"/>
          <w:sz w:val="24"/>
          <w:szCs w:val="24"/>
        </w:rPr>
        <w:t>/1</w:t>
      </w:r>
      <w:r w:rsidR="00BE1201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610646">
        <w:rPr>
          <w:color w:val="000000"/>
          <w:sz w:val="24"/>
          <w:szCs w:val="24"/>
        </w:rPr>
        <w:t>8</w:t>
      </w:r>
      <w:r w:rsidR="00813706">
        <w:rPr>
          <w:color w:val="000000"/>
          <w:sz w:val="24"/>
          <w:szCs w:val="24"/>
        </w:rPr>
        <w:t>7</w:t>
      </w:r>
      <w:r w:rsidR="0054023E">
        <w:rPr>
          <w:color w:val="000000"/>
          <w:sz w:val="24"/>
          <w:szCs w:val="24"/>
        </w:rPr>
        <w:t>3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2F2B" w:rsidP="00FF2B80" w:rsidR="00782F2B">
      <w:pPr>
        <w:spacing w:lineRule="auto" w:line="240" w:after="0"/>
      </w:pPr>
      <w:r>
        <w:separator/>
      </w:r>
    </w:p>
  </w:endnote>
  <w:endnote w:id="0" w:type="continuationSeparator">
    <w:p w:rsidRDefault="00782F2B" w:rsidP="00FF2B80" w:rsidR="00782F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2F2B" w:rsidP="00FF2B80" w:rsidR="00782F2B">
      <w:pPr>
        <w:spacing w:lineRule="auto" w:line="240" w:after="0"/>
      </w:pPr>
      <w:r>
        <w:separator/>
      </w:r>
    </w:p>
  </w:footnote>
  <w:footnote w:id="0" w:type="continuationSeparator">
    <w:p w:rsidRDefault="00782F2B" w:rsidP="00FF2B80" w:rsidR="00782F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610646">
      <w:rPr>
        <w:sz w:val="24"/>
        <w:szCs w:val="24"/>
      </w:rPr>
      <w:t>8</w:t>
    </w:r>
    <w:r w:rsidR="00813706">
      <w:rPr>
        <w:sz w:val="24"/>
        <w:szCs w:val="24"/>
      </w:rPr>
      <w:t>7</w:t>
    </w:r>
    <w:r w:rsidR="0054023E">
      <w:rPr>
        <w:sz w:val="24"/>
        <w:szCs w:val="24"/>
      </w:rPr>
      <w:t>3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782F2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313CF"/>
    <w:rsid w:val="000524D4"/>
    <w:rsid w:val="00062D35"/>
    <w:rsid w:val="000648B6"/>
    <w:rsid w:val="00074AB3"/>
    <w:rsid w:val="00074BEF"/>
    <w:rsid w:val="00082943"/>
    <w:rsid w:val="00090A93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596F"/>
    <w:rsid w:val="00143A7D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6CB1"/>
    <w:rsid w:val="00256B2B"/>
    <w:rsid w:val="0026139D"/>
    <w:rsid w:val="00265984"/>
    <w:rsid w:val="0027334F"/>
    <w:rsid w:val="002A3583"/>
    <w:rsid w:val="002C53BE"/>
    <w:rsid w:val="002D5216"/>
    <w:rsid w:val="002D592F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649E2"/>
    <w:rsid w:val="00365B7F"/>
    <w:rsid w:val="003856C3"/>
    <w:rsid w:val="003E23BD"/>
    <w:rsid w:val="003E28DC"/>
    <w:rsid w:val="003F248D"/>
    <w:rsid w:val="003F6ECD"/>
    <w:rsid w:val="004315D2"/>
    <w:rsid w:val="00437BFD"/>
    <w:rsid w:val="00474213"/>
    <w:rsid w:val="004943DC"/>
    <w:rsid w:val="004B7DBE"/>
    <w:rsid w:val="004E4AC8"/>
    <w:rsid w:val="004F6C16"/>
    <w:rsid w:val="004F6CD4"/>
    <w:rsid w:val="00513160"/>
    <w:rsid w:val="005144B8"/>
    <w:rsid w:val="005167A9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0646"/>
    <w:rsid w:val="006121FB"/>
    <w:rsid w:val="00612DFC"/>
    <w:rsid w:val="00614E86"/>
    <w:rsid w:val="006161FC"/>
    <w:rsid w:val="00641B37"/>
    <w:rsid w:val="00641B8E"/>
    <w:rsid w:val="0065120E"/>
    <w:rsid w:val="00663750"/>
    <w:rsid w:val="00685FD5"/>
    <w:rsid w:val="006A47E2"/>
    <w:rsid w:val="006B0868"/>
    <w:rsid w:val="006B4038"/>
    <w:rsid w:val="006C474B"/>
    <w:rsid w:val="006C4D4D"/>
    <w:rsid w:val="006C7D9F"/>
    <w:rsid w:val="006D014D"/>
    <w:rsid w:val="006D2C96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82F2B"/>
    <w:rsid w:val="00783329"/>
    <w:rsid w:val="00783942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44E2"/>
    <w:rsid w:val="0085401D"/>
    <w:rsid w:val="008825FB"/>
    <w:rsid w:val="0088419E"/>
    <w:rsid w:val="00887DCA"/>
    <w:rsid w:val="00892534"/>
    <w:rsid w:val="008A1B36"/>
    <w:rsid w:val="008B15CF"/>
    <w:rsid w:val="008C0B29"/>
    <w:rsid w:val="008C0BA0"/>
    <w:rsid w:val="008D10FD"/>
    <w:rsid w:val="008F77E5"/>
    <w:rsid w:val="00900C14"/>
    <w:rsid w:val="009013D6"/>
    <w:rsid w:val="00905390"/>
    <w:rsid w:val="00911BE0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92697"/>
    <w:rsid w:val="009B3BDC"/>
    <w:rsid w:val="009C3280"/>
    <w:rsid w:val="009D262A"/>
    <w:rsid w:val="009D3D7C"/>
    <w:rsid w:val="009D7EC3"/>
    <w:rsid w:val="00A00618"/>
    <w:rsid w:val="00A0489C"/>
    <w:rsid w:val="00A1615F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F441C"/>
    <w:rsid w:val="00B1443B"/>
    <w:rsid w:val="00B331C7"/>
    <w:rsid w:val="00B522E5"/>
    <w:rsid w:val="00B5648F"/>
    <w:rsid w:val="00B80884"/>
    <w:rsid w:val="00B919EC"/>
    <w:rsid w:val="00BA3EB5"/>
    <w:rsid w:val="00BB1DAF"/>
    <w:rsid w:val="00BD0DE3"/>
    <w:rsid w:val="00BE1201"/>
    <w:rsid w:val="00BE4671"/>
    <w:rsid w:val="00BE7FB8"/>
    <w:rsid w:val="00C061B6"/>
    <w:rsid w:val="00C06CA8"/>
    <w:rsid w:val="00C1088F"/>
    <w:rsid w:val="00C7250A"/>
    <w:rsid w:val="00C72D14"/>
    <w:rsid w:val="00CA6C77"/>
    <w:rsid w:val="00CB0A06"/>
    <w:rsid w:val="00CB4076"/>
    <w:rsid w:val="00CB4A81"/>
    <w:rsid w:val="00CC2097"/>
    <w:rsid w:val="00D12880"/>
    <w:rsid w:val="00D2600F"/>
    <w:rsid w:val="00D270B7"/>
    <w:rsid w:val="00D33FE5"/>
    <w:rsid w:val="00D408B5"/>
    <w:rsid w:val="00D4155E"/>
    <w:rsid w:val="00D506D5"/>
    <w:rsid w:val="00D713C9"/>
    <w:rsid w:val="00D772E2"/>
    <w:rsid w:val="00DB3808"/>
    <w:rsid w:val="00DC06CE"/>
    <w:rsid w:val="00DC22F5"/>
    <w:rsid w:val="00DE275B"/>
    <w:rsid w:val="00DF1BD1"/>
    <w:rsid w:val="00DF5921"/>
    <w:rsid w:val="00E11E14"/>
    <w:rsid w:val="00E15D16"/>
    <w:rsid w:val="00E32DEB"/>
    <w:rsid w:val="00E33B14"/>
    <w:rsid w:val="00E518D1"/>
    <w:rsid w:val="00E51C57"/>
    <w:rsid w:val="00EA09F4"/>
    <w:rsid w:val="00EA21E0"/>
    <w:rsid w:val="00EA5034"/>
    <w:rsid w:val="00EC556A"/>
    <w:rsid w:val="00ED1766"/>
    <w:rsid w:val="00EE1193"/>
    <w:rsid w:val="00EE20BB"/>
    <w:rsid w:val="00EF0C60"/>
    <w:rsid w:val="00F13933"/>
    <w:rsid w:val="00F1783E"/>
    <w:rsid w:val="00F27BFB"/>
    <w:rsid w:val="00F3426F"/>
    <w:rsid w:val="00F35F10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1E42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26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26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6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6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6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26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26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6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6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6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St-873/2015</izvorni_sadrzaj>
    <derivirana_varijabla naziv="DomainObject.Predmet.OznakaBroj_1">St-873/2015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 - FOTO d.o.o.  Gospić</izvorni_sadrzaj>
    <derivirana_varijabla naziv="DomainObject.Predmet.ProtustrankaFormated_1">  DANI - FOTO d.o.o.  Gospić</derivirana_varijabla>
  </DomainObject.Predmet.ProtustrankaFormated>
  <DomainObject.Predmet.ProtustrankaFormatedOIB>
    <izvorni_sadrzaj>  DANI - FOTO d.o.o.  Gospić, OIB 28761441860</izvorni_sadrzaj>
    <derivirana_varijabla naziv="DomainObject.Predmet.ProtustrankaFormatedOIB_1">  DANI - FOTO d.o.o.  Gospić, OIB 28761441860</derivirana_varijabla>
  </DomainObject.Predmet.ProtustrankaFormatedOIB>
  <DomainObject.Predmet.ProtustrankaFormatedWithAdress>
    <izvorni_sadrzaj> DANI - FOTO d.o.o.  Gospić, Lipovska 4, 53000 Gospić</izvorni_sadrzaj>
    <derivirana_varijabla naziv="DomainObject.Predmet.ProtustrankaFormatedWithAdress_1"> DANI - FOTO d.o.o.  Gospić, Lipovska 4, 53000 Gospić</derivirana_varijabla>
  </DomainObject.Predmet.ProtustrankaFormatedWithAdress>
  <DomainObject.Predmet.ProtustrankaFormatedWithAdressOIB>
    <izvorni_sadrzaj> DANI - FOTO d.o.o.  Gospić, OIB 28761441860, Lipovska 4, 53000 Gospić</izvorni_sadrzaj>
    <derivirana_varijabla naziv="DomainObject.Predmet.ProtustrankaFormatedWithAdressOIB_1"> DANI - FOTO d.o.o.  Gospić, OIB 28761441860, Lipovska 4, 53000 Gospić</derivirana_varijabla>
  </DomainObject.Predmet.ProtustrankaFormatedWithAdressOIB>
  <DomainObject.Predmet.ProtustrankaWithAdress>
    <izvorni_sadrzaj>DANI - FOTO d.o.o.  Gospić Lipovska 4, 53000 Gospić</izvorni_sadrzaj>
    <derivirana_varijabla naziv="DomainObject.Predmet.ProtustrankaWithAdress_1">DANI - FOTO d.o.o.  Gospić Lipovska 4, 53000 Gospić</derivirana_varijabla>
  </DomainObject.Predmet.ProtustrankaWithAdress>
  <DomainObject.Predmet.ProtustrankaWithAdressOIB>
    <izvorni_sadrzaj>DANI - FOTO d.o.o.  Gospić, OIB 28761441860, Lipovska 4, 53000 Gospić</izvorni_sadrzaj>
    <derivirana_varijabla naziv="DomainObject.Predmet.ProtustrankaWithAdressOIB_1">DANI - FOTO d.o.o.  Gospić, OIB 28761441860, Lipovska 4, 53000 Gospić</derivirana_varijabla>
  </DomainObject.Predmet.ProtustrankaWithAdressOIB>
  <DomainObject.Predmet.ProtustrankaNazivFormated>
    <izvorni_sadrzaj>DANI - FOTO d.o.o.  Gospić</izvorni_sadrzaj>
    <derivirana_varijabla naziv="DomainObject.Predmet.ProtustrankaNazivFormated_1">DANI - FOTO d.o.o.  Gospić</derivirana_varijabla>
  </DomainObject.Predmet.ProtustrankaNazivFormated>
  <DomainObject.Predmet.ProtustrankaNazivFormatedOIB>
    <izvorni_sadrzaj>DANI - FOTO d.o.o.  Gospić, OIB 28761441860</izvorni_sadrzaj>
    <derivirana_varijabla naziv="DomainObject.Predmet.ProtustrankaNazivFormatedOIB_1">DANI - FOTO d.o.o.  Gospić, OIB 28761441860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DANI - FOTO d.o.o.  Gospić</item>
    </izvorni_sadrzaj>
    <derivirana_varijabla naziv="DomainObject.Predmet.ProtuStrankaListFormated_1">
      <item>DANI - FOTO d.o.o.  Gospić</item>
    </derivirana_varijabla>
  </DomainObject.Predmet.ProtuStrankaListFormated>
  <DomainObject.Predmet.ProtuStrankaListFormatedOIB>
    <izvorni_sadrzaj>
      <item>DANI - FOTO d.o.o.  Gospić, OIB 28761441860</item>
    </izvorni_sadrzaj>
    <derivirana_varijabla naziv="DomainObject.Predmet.ProtuStrankaListFormatedOIB_1">
      <item>DANI - FOTO d.o.o.  Gospić, OIB 28761441860</item>
    </derivirana_varijabla>
  </DomainObject.Predmet.ProtuStrankaListFormatedOIB>
  <DomainObject.Predmet.ProtuStrankaListFormatedWithAdress>
    <izvorni_sadrzaj>
      <item>DANI - FOTO d.o.o.  Gospić, Lipovska 4, 53000 Gospić</item>
    </izvorni_sadrzaj>
    <derivirana_varijabla naziv="DomainObject.Predmet.ProtuStrankaListFormatedWithAdress_1">
      <item>DANI - FOTO d.o.o.  Gospić, Lipovska 4, 53000 Gospić</item>
    </derivirana_varijabla>
  </DomainObject.Predmet.ProtuStrankaListFormatedWithAdress>
  <DomainObject.Predmet.ProtuStrankaListFormatedWithAdressOIB>
    <izvorni_sadrzaj>
      <item>DANI - FOTO d.o.o.  Gospić, OIB 28761441860, Lipovska 4, 53000 Gospić</item>
    </izvorni_sadrzaj>
    <derivirana_varijabla naziv="DomainObject.Predmet.ProtuStrankaListFormatedWithAdressOIB_1">
      <item>DANI - FOTO d.o.o.  Gospić, OIB 28761441860, Lipovska 4, 53000 Gospić</item>
    </derivirana_varijabla>
  </DomainObject.Predmet.ProtuStrankaListFormatedWithAdressOIB>
  <DomainObject.Predmet.ProtuStrankaListNazivFormated>
    <izvorni_sadrzaj>
      <item>DANI - FOTO d.o.o.  Gospić</item>
    </izvorni_sadrzaj>
    <derivirana_varijabla naziv="DomainObject.Predmet.ProtuStrankaListNazivFormated_1">
      <item>DANI - FOTO d.o.o.  Gospić</item>
    </derivirana_varijabla>
  </DomainObject.Predmet.ProtuStrankaListNazivFormated>
  <DomainObject.Predmet.ProtuStrankaListNazivFormatedOIB>
    <izvorni_sadrzaj>
      <item>DANI - FOTO d.o.o.  Gospić, OIB 28761441860</item>
    </izvorni_sadrzaj>
    <derivirana_varijabla naziv="DomainObject.Predmet.ProtuStrankaListNazivFormatedOIB_1">
      <item>DANI - FOTO d.o.o.  Gospić, OIB 28761441860</item>
    </derivirana_varijabla>
  </DomainObject.Predmet.ProtuStrankaListNazivFormatedOIB>
  <DomainObject.Predmet.OstaliListFormated>
    <izvorni_sadrzaj>
      <item>Nina Gačanin</item>
    </izvorni_sadrzaj>
    <derivirana_varijabla naziv="DomainObject.Predmet.OstaliListFormated_1">
      <item>Nina Gačanin</item>
    </derivirana_varijabla>
  </DomainObject.Predmet.OstaliListFormated>
  <DomainObject.Predmet.OstaliListFormatedOIB>
    <izvorni_sadrzaj>
      <item>Nina Gačanin, OIB 29059832695</item>
    </izvorni_sadrzaj>
    <derivirana_varijabla naziv="DomainObject.Predmet.OstaliListFormatedOIB_1">
      <item>Nina Gačanin, OIB 29059832695</item>
    </derivirana_varijabla>
  </DomainObject.Predmet.OstaliListFormatedOIB>
  <DomainObject.Predmet.OstaliListFormatedWithAdress>
    <izvorni_sadrzaj>
      <item>Nina Gačanin, Ul. Josipa Račića 8, 10360 Sesvete</item>
    </izvorni_sadrzaj>
    <derivirana_varijabla naziv="DomainObject.Predmet.OstaliListFormatedWithAdress_1">
      <item>Nina Gačanin, Ul. Josipa Račića 8, 10360 Sesvete</item>
    </derivirana_varijabla>
  </DomainObject.Predmet.OstaliListFormatedWithAdress>
  <DomainObject.Predmet.OstaliListFormatedWithAdressOIB>
    <izvorni_sadrzaj>
      <item>Nina Gačanin, OIB 29059832695, Ul. Josipa Račića 8, 10360 Sesvete</item>
    </izvorni_sadrzaj>
    <derivirana_varijabla naziv="DomainObject.Predmet.OstaliListFormatedWithAdressOIB_1">
      <item>Nina Gačanin, OIB 29059832695, Ul. Josipa Račića 8, 10360 Sesvete</item>
    </derivirana_varijabla>
  </DomainObject.Predmet.OstaliListFormatedWithAdressOIB>
  <DomainObject.Predmet.OstaliListNazivFormated>
    <izvorni_sadrzaj>
      <item>Nina Gačanin</item>
    </izvorni_sadrzaj>
    <derivirana_varijabla naziv="DomainObject.Predmet.OstaliListNazivFormated_1">
      <item>Nina Gačanin</item>
    </derivirana_varijabla>
  </DomainObject.Predmet.OstaliListNazivFormated>
  <DomainObject.Predmet.OstaliListNazivFormatedOIB>
    <izvorni_sadrzaj>
      <item>Nina Gačanin, OIB 29059832695</item>
    </izvorni_sadrzaj>
    <derivirana_varijabla naziv="DomainObject.Predmet.OstaliListNazivFormatedOIB_1">
      <item>Nina Gačanin, OIB 29059832695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DANI - FOTO d.o.o.  Gospić</izvorni_sadrzaj>
    <derivirana_varijabla naziv="DomainObject.Predmet.ProtustrankaIDrugi_1">DANI - FOTO d.o.o.  Gospić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DANI - FOTO d.o.o.  Gospić, OIB 28761441860, Lipovska 4, 53000 Gospić</izvorni_sadrzaj>
    <derivirana_varijabla naziv="DomainObject.Predmet.ProtustrankaIDrugiAdressOIB_1">DANI - FOTO d.o.o.  Gospić, OIB 28761441860, Lipovska 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DANI - FOTO d.o.o.  Gospić</item>
      <item>Nina Gačanin</item>
    </izvorni_sadrzaj>
    <derivirana_varijabla naziv="DomainObject.Predmet.SudioniciListNaziv_1">
      <item>FINA Rijeka</item>
      <item>DANI - FOTO d.o.o.  Gospić</item>
      <item>Nina Gačanin</item>
    </derivirana_varijabla>
  </DomainObject.Predmet.SudioniciListNaziv>
  <DomainObject.Predmet.SudioniciListAdressOIB>
    <izvorni_sadrzaj>
      <item>FINA Rijeka, OIB 85821130368, Frana Kurelca 8,51000 Rijeka</item>
      <item>DANI - FOTO d.o.o.  Gospić, OIB 28761441860, Lipovska 4,53000 Gospić</item>
      <item>Nina Gačanin, OIB 29059832695, Ul. Josipa Račića 8,10360 Sesvete</item>
    </izvorni_sadrzaj>
    <derivirana_varijabla naziv="DomainObject.Predmet.SudioniciListAdressOIB_1">
      <item>FINA Rijeka, OIB 85821130368, Frana Kurelca 8,51000 Rijeka</item>
      <item>DANI - FOTO d.o.o.  Gospić, OIB 28761441860, Lipovska 4,53000 Gospić</item>
      <item>Nina Gačanin, OIB 29059832695, Ul. Josipa Račića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28761441860</item>
      <item>, OIB 29059832695</item>
    </izvorni_sadrzaj>
    <derivirana_varijabla naziv="DomainObject.Predmet.SudioniciListNazivOIB_1">
      <item>, OIB 85821130368</item>
      <item>, OIB 28761441860</item>
      <item>, OIB 29059832695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A3A960-ADF9-4BC9-9F4F-5B8F80AF47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1295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2016-01-28T11:57:00Z</dcterms:created>
  <dc:creator>Vera Jelenović</dc:creator>
  <cp:lastModifiedBy>Sonja Krapić</cp:lastModifiedBy>
  <dcterms:modified xmlns:xsi="http://www.w3.org/2001/XMLSchema-instance" xsi:type="dcterms:W3CDTF">2016-01-28T12:02:00Z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