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cb23" w14:paraId="6c0cb23" w:rsidRDefault="002E31FA" w:rsidP="00910611" w:rsidR="002E31F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31FA" w:rsidP="00910611" w:rsidR="002E31FA">
      <w:r>
        <w:rPr>
          <w:rFonts w:eastAsia="MS Mincho"/>
        </w:rPr>
        <w:t xml:space="preserve">   REPUBLIKA HRVATSKA</w:t>
      </w:r>
    </w:p>
    <w:p w:rsidRDefault="002E31FA" w:rsidP="00910611" w:rsidR="002E31FA">
      <w:r>
        <w:rPr>
          <w:rFonts w:eastAsia="MS Mincho"/>
        </w:rPr>
        <w:t>TRGOVAČKI SUD U RIJECI</w:t>
      </w:r>
    </w:p>
    <w:p w:rsidRDefault="002E31FA" w:rsidR="002E31FA" w:rsidRPr="00910611">
      <w:pPr>
        <w:rPr>
          <w:rFonts w:eastAsia="MS Mincho"/>
        </w:rPr>
      </w:pPr>
      <w:r>
        <w:rPr>
          <w:rFonts w:eastAsia="MS Mincho"/>
        </w:rPr>
        <w:t xml:space="preserve">       Rijeka, Zadarska 1 i 3</w:t>
      </w:r>
    </w:p>
    <w:p w:rsidRDefault="002E31FA" w:rsidP="00910611" w:rsidR="002E31FA"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D5B56" w:rsidRPr="007D5B56">
        <w:rPr>
          <w:b/>
        </w:rPr>
        <w:t>CAMPETTO jednostavno društvo s ograničenom odgovornošću za ugostiteljstvo, Rijeka, Omladinska 8, OIB 79427822688</w:t>
      </w:r>
      <w:r w:rsidR="00F13D6E">
        <w:rPr>
          <w:b/>
        </w:rPr>
        <w:t xml:space="preserve">, </w:t>
      </w:r>
      <w:r w:rsidR="001C7A55" w:rsidRPr="001C7A55">
        <w:t xml:space="preserve">dana </w:t>
      </w:r>
      <w:r w:rsidR="007D5B56">
        <w:t>16</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D5B56" w:rsidRPr="007D5B56">
        <w:rPr>
          <w:b/>
        </w:rPr>
        <w:t>CAMPETTO jednostavno društvo s ograničenom odgovornošću za ugostiteljstvo, Rijeka, Omladinska 8, OIB 79427822688</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7D5B56">
        <w:t>Dubravka Stašić, Rijeka, V. Lisinskog 2, OIB 23303100671</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D5B56" w:rsidRPr="007D5B56">
        <w:rPr>
          <w:b/>
        </w:rPr>
        <w:t>CAMPETTO jednostavno društvo s ograničenom odgovornošću za ugostiteljstvo, Rijeka, Omladinska 8, OIB 79427822688</w:t>
      </w:r>
      <w:r w:rsidR="007A72BF" w:rsidRPr="007A72BF">
        <w:rPr>
          <w:b/>
        </w:rPr>
        <w:t>.</w:t>
      </w:r>
    </w:p>
    <w:p w:rsidRDefault="007A72BF" w:rsidP="007A72BF" w:rsidR="007A72BF" w:rsidRPr="00FA7CB6">
      <w:pPr>
        <w:pStyle w:val="Bezproreda"/>
        <w:jc w:val="both"/>
        <w:rPr>
          <w:bCs/>
        </w:rPr>
      </w:pPr>
    </w:p>
    <w:p w:rsidRDefault="00296C99" w:rsidP="00FA5556" w:rsidR="00FA5556">
      <w:pPr>
        <w:pStyle w:val="Bezproreda"/>
        <w:numPr>
          <w:ilvl w:val="0"/>
          <w:numId w:val="6"/>
        </w:numPr>
        <w:ind w:firstLine="0" w:left="0"/>
        <w:jc w:val="both"/>
        <w:rPr>
          <w:bCs/>
        </w:rPr>
      </w:pPr>
      <w:r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dostaviti sudskom </w:t>
      </w:r>
      <w:r w:rsidR="00FA5556">
        <w:rPr>
          <w:bCs/>
        </w:rPr>
        <w:t>registru radi  brisanja dužnika.</w:t>
      </w:r>
    </w:p>
    <w:p w:rsidRDefault="00FA5556" w:rsidP="00FA5556" w:rsidR="00FA5556">
      <w:pPr>
        <w:pStyle w:val="Odlomakpopisa"/>
        <w:rPr>
          <w:bCs/>
        </w:rPr>
      </w:pPr>
    </w:p>
    <w:p w:rsidRDefault="00FA5556" w:rsidP="00FA5556" w:rsidR="00FA5556" w:rsidRPr="00FA5556">
      <w:pPr>
        <w:pStyle w:val="Bezproreda"/>
        <w:numPr>
          <w:ilvl w:val="0"/>
          <w:numId w:val="6"/>
        </w:numPr>
        <w:ind w:firstLine="0" w:left="0"/>
        <w:jc w:val="both"/>
        <w:rPr>
          <w:bCs/>
        </w:rPr>
      </w:pPr>
      <w:r>
        <w:rPr>
          <w:bCs/>
        </w:rPr>
        <w:t>Nalaže se Financijskog agenciji da z</w:t>
      </w:r>
      <w:r w:rsidRPr="00FA5556">
        <w:rPr>
          <w:bCs/>
        </w:rPr>
        <w:t>aplijenjeni iznos novčanih sredstava iz čl.112. st.5. Stečajnog</w:t>
      </w:r>
      <w:r>
        <w:rPr>
          <w:bCs/>
        </w:rPr>
        <w:t xml:space="preserve"> zakona doznači u Fond za namirenje troškova stečajnog postupka broj HR59 2390 0011 3000 0270 3, poziv na broj 2222-1486-2016.</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7D5B56" w:rsidP="007D5B56" w:rsidR="007D5B56" w:rsidRPr="007D5B56">
      <w:pPr>
        <w:jc w:val="both"/>
      </w:pPr>
      <w:r w:rsidRPr="007D5B56">
        <w:tab/>
        <w:t xml:space="preserve">Financijska agencija, Regionalni centar Rijeka podnijela je ovome sudu 21. listopada 2016. godine prijedlog za otvaranje stečajnog postupka nad dužnikom CAMPETTO jednostavno društvo s ograničenom odgovornošću za ugostiteljstvo, Rijeka, Omladinska 8, OIB 79427822688 (dalje: dužnik). </w:t>
      </w:r>
    </w:p>
    <w:p w:rsidRDefault="007D5B56" w:rsidP="007D5B56" w:rsidR="007D5B56" w:rsidRPr="007D5B56">
      <w:pPr>
        <w:jc w:val="both"/>
      </w:pPr>
      <w:r w:rsidRPr="007D5B56">
        <w:tab/>
        <w:t xml:space="preserve">Predlagatelj je u prijedlogu naveo da dužnik na dan 17. listopada 2016. godine u Očevidniku redoslijeda osnova za plaćanje ima evidentirane neizvršene osnove za </w:t>
      </w:r>
      <w:r w:rsidRPr="007D5B56">
        <w:lastRenderedPageBreak/>
        <w:t>plaćanje u neprekinutom razdoblju od 120 dana u ukupnom iznosu od 27.786,74 kn u koji iznos je uračunata i kamata i naknada Financijske agencije za provedbe ovrhe i da dužnik ima četiri zaposlenika.</w:t>
      </w:r>
    </w:p>
    <w:p w:rsidRDefault="007D5B56" w:rsidP="007D5B56" w:rsidR="007D5B56" w:rsidRPr="007D5B56">
      <w:pPr>
        <w:jc w:val="both"/>
      </w:pPr>
      <w:r w:rsidRPr="007D5B56">
        <w:tab/>
        <w:t>Rješenjem posl. br. St-1486/16-4 od 17. siječnja 2017. godine pokrenut je prethodni postupak i naloženo osobi za zastupanje dužnika Tončiju Smolčić iz Rijeke, Laginjina 6,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7D5B56" w:rsidP="007D5B56" w:rsidR="007D5B56" w:rsidRPr="007D5B56">
      <w:pPr>
        <w:jc w:val="both"/>
      </w:pPr>
      <w:r w:rsidRPr="007D5B56">
        <w:tab/>
        <w:t xml:space="preserve">Zastupnik dužnika po zakonu je u prethodnom postupku naveo da dužnik u vlasništvu ima imovinu knjigovodstvene vrijednosti 22.031,97 kn. Dužnik se bavio ugostiteljstvom, pripremom i posluživanjem pića u zakupljenom prostoru Grada Rijeke na adresi u Rijeci, Omladinska 8. </w:t>
      </w:r>
    </w:p>
    <w:p w:rsidRDefault="007D5B56" w:rsidP="007D5B56" w:rsidR="007D5B56" w:rsidRPr="007D5B56">
      <w:pPr>
        <w:jc w:val="both"/>
      </w:pPr>
      <w:r w:rsidRPr="007D5B56">
        <w:tab/>
        <w:t xml:space="preserve">Tijekom prethodnog postupka zastupnik dužnika po zakonu pokušavao je otkloniti stečajni razlog nesposobnost za plaćanje namirenjem dužnikovih obveza od prodaje poljoprivrednog zemljišta na otoku Krku. </w:t>
      </w:r>
    </w:p>
    <w:p w:rsidRDefault="007D5B56" w:rsidP="007D5B56" w:rsidR="007D5B56" w:rsidRPr="007D5B56">
      <w:pPr>
        <w:jc w:val="both"/>
      </w:pPr>
      <w:r w:rsidRPr="007D5B56">
        <w:tab/>
        <w:t xml:space="preserve">Međutim, do završetka prethodnog postupka nije uspio otkloniti stečajni razlog nesposobnost za plaćanje. </w:t>
      </w:r>
    </w:p>
    <w:p w:rsidRDefault="007D5B56" w:rsidP="007D5B56" w:rsidR="007D5B56" w:rsidRPr="007D5B56">
      <w:pPr>
        <w:jc w:val="both"/>
      </w:pPr>
      <w:r w:rsidRPr="007D5B56">
        <w:t xml:space="preserve"> </w:t>
      </w:r>
      <w:r w:rsidRPr="007D5B56">
        <w:tab/>
        <w:t>Do završetka prethodnog postupka kod dužnika je utvrđeno postojanje stečajnog razloga, a to je nesposobnost za plaćanje iz čl.5. SZ-a.</w:t>
      </w:r>
    </w:p>
    <w:p w:rsidRDefault="007D5B56" w:rsidP="007D5B56" w:rsidR="007D5B56" w:rsidRPr="007D5B56">
      <w:pPr>
        <w:jc w:val="both"/>
      </w:pPr>
      <w:r w:rsidRPr="007D5B56">
        <w:tab/>
        <w:t xml:space="preserve">Naime, prema podacima FINE Rijeka dužnik na dan 26. svibnja 2017. godine u Očevidniku redoslijeda osnova za plaćanje ima evidentirane neizvršene osnove za plaćanje u neprekinutom razdoblju od 340 dana, u ukupnom iznosu 158.216,63 kn.  </w:t>
      </w:r>
    </w:p>
    <w:p w:rsidRDefault="007D5B56" w:rsidP="007D5B56" w:rsidR="007D5B56" w:rsidRPr="007D5B56">
      <w:pPr>
        <w:jc w:val="both"/>
      </w:pPr>
      <w:r w:rsidRPr="007D5B56">
        <w:tab/>
        <w:t>Obzirom na utvrđeno u prethodnom postupku i činjenicu da dužnik nema imovine koja bi bila dostatna za namirenje troškova otvorenog stečajnog postupka, sud je pozvao osobe koje imaju pravni interes za provedbom stečajnog postupka na uplatu predujma u visini 24.628,92</w:t>
      </w:r>
      <w:r w:rsidRPr="007D5B56">
        <w:rPr>
          <w:b/>
        </w:rPr>
        <w:t xml:space="preserve"> </w:t>
      </w:r>
      <w:r w:rsidRPr="007D5B56">
        <w:t xml:space="preserve">kn, budući je banka dužnika na dan 17. listopada 2016. godine zaplijenila novčana sredstva s žiroračuna dužnika u iznosu 3.371,08 kn. </w:t>
      </w:r>
    </w:p>
    <w:p w:rsidRDefault="007D5B56" w:rsidP="007D5B56" w:rsidR="007D5B56" w:rsidRPr="007D5B56">
      <w:pPr>
        <w:jc w:val="both"/>
      </w:pPr>
      <w:r w:rsidRPr="007D5B56">
        <w:tab/>
        <w:t>Strukturu troškova čine: troškovi računovodstva u iznosu od 10.000,00 kn, izrada pečata i bankarske usluge 500,00 kn, ostali stvarni troškovi stečajnog postupka u iznosu od 4.500,00 kn, nagrada stečajnom upravitelju u bruto iznosu u iznosu od 10.000,00 kn i osiguranje stečajnog upravitelja od odgovornosti u iznosu od 3.000,00 kn.</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lastRenderedPageBreak/>
        <w:t xml:space="preserve">            Pravomoćnim rješenjem ovoga suda od </w:t>
      </w:r>
      <w:r w:rsidR="007D5B56">
        <w:t>22. kolovoza</w:t>
      </w:r>
      <w:r w:rsidR="00615F42">
        <w:t xml:space="preserve"> </w:t>
      </w:r>
      <w:r w:rsidRPr="00D94E39">
        <w:t xml:space="preserve">2017. godine pozvane su osobe koje imaju pravni interes za provedbom stečajnog postupka da u roku od 15 dana uplate predujam u visini od </w:t>
      </w:r>
      <w:r w:rsidR="001F4981">
        <w:t>2</w:t>
      </w:r>
      <w:r w:rsidR="007D5B56">
        <w:t>4.628,92</w:t>
      </w:r>
      <w:r w:rsidRPr="00D94E39">
        <w:t xml:space="preserve"> kn, za namirenje troškova otvorenog stečajnog postupka. Predmetno rješenje objavljeno je na mrežnoj stranici e-Oglasne ploče sud</w:t>
      </w:r>
      <w:r w:rsidR="00E1704F">
        <w:t>ov</w:t>
      </w:r>
      <w:r w:rsidRPr="00D94E39">
        <w:t>a dana</w:t>
      </w:r>
      <w:r w:rsidR="007D5B56">
        <w:t xml:space="preserve"> 22. kolovoza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otvorenog stečajnog postupka nije uplaćen u roku određenom rješenjem od </w:t>
      </w:r>
      <w:r w:rsidR="007D5B56">
        <w:t>22</w:t>
      </w:r>
      <w:r w:rsidR="00E1704F">
        <w:t xml:space="preserve">. </w:t>
      </w:r>
      <w:r w:rsidR="007D5B56">
        <w:t xml:space="preserve">kolovoza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7D5B56">
        <w:t>1</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FA36AE">
        <w:rPr>
          <w:bCs/>
        </w:rPr>
        <w:t>1</w:t>
      </w:r>
      <w:r w:rsidR="007D5B56">
        <w:rPr>
          <w:bCs/>
        </w:rPr>
        <w:t>6.</w:t>
      </w:r>
      <w:r w:rsidR="00483329">
        <w:rPr>
          <w:bCs/>
        </w:rPr>
        <w:t xml:space="preserve">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D9452D">
      <w:pPr>
        <w:jc w:val="right"/>
        <w:rPr>
          <w:bCs/>
        </w:rPr>
      </w:pPr>
      <w:r w:rsidRPr="00C86EE1">
        <w:rPr>
          <w:bCs/>
        </w:rPr>
        <w:t xml:space="preserve"> </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2E31FA" w:rsidR="00FA36AE" w:rsidRPr="00FF2D08">
      <w:pPr>
        <w:ind w:firstLine="708" w:left="1416"/>
        <w:jc w:val="right"/>
        <w:rPr>
          <w:b/>
          <w:bCs/>
          <w:sz w:val="28"/>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D77DE8" w:rsidP="00B96C6F" w:rsidR="00D77DE8">
      <w:pPr>
        <w:jc w:val="both"/>
        <w:rPr>
          <w:b/>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8F364A" w:rsidP="00C67034" w:rsidR="008F364A">
      <w:pPr>
        <w:rPr>
          <w:b/>
          <w:sz w:val="20"/>
          <w:szCs w:val="20"/>
        </w:rPr>
      </w:pPr>
    </w:p>
    <w:p w:rsidRDefault="00B445B2" w:rsidP="00C67034" w:rsidR="00B445B2">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7D5B56">
        <w:rPr>
          <w:sz w:val="20"/>
          <w:szCs w:val="20"/>
        </w:rPr>
        <w:t>Tonči Smolčić</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D5B56">
        <w:rPr>
          <w:sz w:val="20"/>
          <w:szCs w:val="20"/>
        </w:rPr>
        <w:t>16</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31F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D5B56">
      <w:rPr>
        <w:b/>
      </w:rPr>
      <w:t>1486</w:t>
    </w:r>
    <w:r w:rsidR="00B91059">
      <w:rPr>
        <w:b/>
      </w:rPr>
      <w:t>/2016-</w:t>
    </w:r>
    <w:r w:rsidR="007D5B56">
      <w:rPr>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31FA"/>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D5B56"/>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2FC"/>
    <w:rsid w:val="00D46C4F"/>
    <w:rsid w:val="00D5415B"/>
    <w:rsid w:val="00D55DB2"/>
    <w:rsid w:val="00D705C3"/>
    <w:rsid w:val="00D71537"/>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5556"/>
    <w:rsid w:val="00FA71A0"/>
    <w:rsid w:val="00FA7CB6"/>
    <w:rsid w:val="00FB3E1A"/>
    <w:rsid w:val="00FD2CCD"/>
    <w:rsid w:val="00FD7BE1"/>
    <w:rsid w:val="00FE04EF"/>
    <w:rsid w:val="00FE5D21"/>
    <w:rsid w:val="00FE6146"/>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E31FA"/>
    <w:rPr>
      <w:color w:val="808080"/>
      <w:bdr w:space="0" w:sz="0" w:color="auto" w:val="none"/>
      <w:shd w:fill="auto" w:color="auto" w:val="clear"/>
    </w:rPr>
  </w:style>
  <w:style w:customStyle="true" w:styleId="eSPISCCParagraphDefaultFont" w:type="character">
    <w:name w:val="eSPIS_CC_Paragraph Default Font"/>
    <w:basedOn w:val="Zadanifontodlomka"/>
    <w:rsid w:val="002E31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31FA"/>
    <w:rPr>
      <w:b/>
      <w:bdr w:space="0" w:sz="0" w:color="auto" w:val="none"/>
      <w:shd w:fill="FFFFCC" w:color="auto" w:val="clear"/>
      <w:lang w:val="hr-HR"/>
    </w:rPr>
  </w:style>
  <w:style w:customStyle="true" w:styleId="PozadinaSvijetloCrvena" w:type="character">
    <w:name w:val="Pozadina_SvijetloCrvena"/>
    <w:basedOn w:val="eSPISCCParagraphDefaultFont"/>
    <w:rsid w:val="002E31F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31F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E31FA"/>
    <w:rPr>
      <w:color w:val="808080"/>
      <w:bdr w:color="auto" w:space="0" w:sz="0" w:val="none"/>
      <w:shd w:color="auto" w:fill="auto" w:val="clear"/>
    </w:rPr>
  </w:style>
  <w:style w:customStyle="1" w:styleId="eSPISCCParagraphDefaultFont" w:type="character">
    <w:name w:val="eSPIS_CC_Paragraph Default Font"/>
    <w:basedOn w:val="Zadanifontodlomka"/>
    <w:rsid w:val="002E31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31FA"/>
    <w:rPr>
      <w:b/>
      <w:bdr w:color="auto" w:space="0" w:sz="0" w:val="none"/>
      <w:shd w:color="auto" w:fill="FFFFCC" w:val="clear"/>
      <w:lang w:val="hr-HR"/>
    </w:rPr>
  </w:style>
  <w:style w:customStyle="1" w:styleId="PozadinaSvijetloCrvena" w:type="character">
    <w:name w:val="Pozadina_SvijetloCrvena"/>
    <w:basedOn w:val="eSPISCCParagraphDefaultFont"/>
    <w:rsid w:val="002E31F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31F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041492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St-1486/2016</izvorni_sadrzaj>
    <derivirana_varijabla naziv="DomainObject.Predmet.OznakaBroj_1">St-1486/2016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CAMPETTO j.d.o.o.</izvorni_sadrzaj>
    <derivirana_varijabla naziv="DomainObject.Predmet.ProtustrankaFormated_1">  CAMPETTO j.d.o.o.</derivirana_varijabla>
  </DomainObject.Predmet.ProtustrankaFormated>
  <DomainObject.Predmet.ProtustrankaFormatedOIB>
    <izvorni_sadrzaj>  CAMPETTO j.d.o.o., OIB 79427822688</izvorni_sadrzaj>
    <derivirana_varijabla naziv="DomainObject.Predmet.ProtustrankaFormatedOIB_1">  CAMPETTO j.d.o.o., OIB 79427822688</derivirana_varijabla>
  </DomainObject.Predmet.ProtustrankaFormatedOIB>
  <DomainObject.Predmet.ProtustrankaFormatedWithAdress>
    <izvorni_sadrzaj> CAMPETTO j.d.o.o., Omladinska 8, 51000 Rijeka</izvorni_sadrzaj>
    <derivirana_varijabla naziv="DomainObject.Predmet.ProtustrankaFormatedWithAdress_1"> CAMPETTO j.d.o.o., Omladinska 8, 51000 Rijeka</derivirana_varijabla>
  </DomainObject.Predmet.ProtustrankaFormatedWithAdress>
  <DomainObject.Predmet.ProtustrankaFormatedWithAdressOIB>
    <izvorni_sadrzaj> CAMPETTO j.d.o.o., OIB 79427822688, Omladinska 8, 51000 Rijeka</izvorni_sadrzaj>
    <derivirana_varijabla naziv="DomainObject.Predmet.ProtustrankaFormatedWithAdressOIB_1"> CAMPETTO j.d.o.o., OIB 79427822688, Omladinska 8, 51000 Rijeka</derivirana_varijabla>
  </DomainObject.Predmet.ProtustrankaFormatedWithAdressOIB>
  <DomainObject.Predmet.ProtustrankaWithAdress>
    <izvorni_sadrzaj>CAMPETTO j.d.o.o. Omladinska 8, 51000 Rijeka</izvorni_sadrzaj>
    <derivirana_varijabla naziv="DomainObject.Predmet.ProtustrankaWithAdress_1">CAMPETTO j.d.o.o. Omladinska 8, 51000 Rijeka</derivirana_varijabla>
  </DomainObject.Predmet.ProtustrankaWithAdress>
  <DomainObject.Predmet.ProtustrankaWithAdressOIB>
    <izvorni_sadrzaj>CAMPETTO j.d.o.o., OIB 79427822688, Omladinska 8, 51000 Rijeka</izvorni_sadrzaj>
    <derivirana_varijabla naziv="DomainObject.Predmet.ProtustrankaWithAdressOIB_1">CAMPETTO j.d.o.o., OIB 79427822688, Omladinska 8, 51000 Rijeka</derivirana_varijabla>
  </DomainObject.Predmet.ProtustrankaWithAdressOIB>
  <DomainObject.Predmet.ProtustrankaNazivFormated>
    <izvorni_sadrzaj>CAMPETTO j.d.o.o.</izvorni_sadrzaj>
    <derivirana_varijabla naziv="DomainObject.Predmet.ProtustrankaNazivFormated_1">CAMPETTO j.d.o.o.</derivirana_varijabla>
  </DomainObject.Predmet.ProtustrankaNazivFormated>
  <DomainObject.Predmet.ProtustrankaNazivFormatedOIB>
    <izvorni_sadrzaj>CAMPETTO j.d.o.o., OIB 79427822688</izvorni_sadrzaj>
    <derivirana_varijabla naziv="DomainObject.Predmet.ProtustrankaNazivFormatedOIB_1">CAMPETTO j.d.o.o., OIB 79427822688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CAMPETTO j.d.o.o.</item>
    </izvorni_sadrzaj>
    <derivirana_varijabla naziv="DomainObject.Predmet.ProtuStrankaListFormated_1">
      <item>CAMPETTO j.d.o.o.</item>
    </derivirana_varijabla>
  </DomainObject.Predmet.ProtuStrankaListFormated>
  <DomainObject.Predmet.ProtuStrankaListFormatedOIB>
    <izvorni_sadrzaj>
      <item>CAMPETTO j.d.o.o., OIB 79427822688</item>
    </izvorni_sadrzaj>
    <derivirana_varijabla naziv="DomainObject.Predmet.ProtuStrankaListFormatedOIB_1">
      <item>CAMPETTO j.d.o.o., OIB 79427822688</item>
    </derivirana_varijabla>
  </DomainObject.Predmet.ProtuStrankaListFormatedOIB>
  <DomainObject.Predmet.ProtuStrankaListFormatedWithAdress>
    <izvorni_sadrzaj>
      <item>CAMPETTO j.d.o.o., Omladinska 8, 51000 Rijeka</item>
    </izvorni_sadrzaj>
    <derivirana_varijabla naziv="DomainObject.Predmet.ProtuStrankaListFormatedWithAdress_1">
      <item>CAMPETTO j.d.o.o., Omladinska 8, 51000 Rijeka</item>
    </derivirana_varijabla>
  </DomainObject.Predmet.ProtuStrankaListFormatedWithAdress>
  <DomainObject.Predmet.ProtuStrankaListFormatedWithAdressOIB>
    <izvorni_sadrzaj>
      <item>CAMPETTO j.d.o.o., OIB 79427822688, Omladinska 8, 51000 Rijeka</item>
    </izvorni_sadrzaj>
    <derivirana_varijabla naziv="DomainObject.Predmet.ProtuStrankaListFormatedWithAdressOIB_1">
      <item>CAMPETTO j.d.o.o., OIB 79427822688, Omladinska 8, 51000 Rijeka</item>
    </derivirana_varijabla>
  </DomainObject.Predmet.ProtuStrankaListFormatedWithAdressOIB>
  <DomainObject.Predmet.ProtuStrankaListNazivFormated>
    <izvorni_sadrzaj>
      <item>CAMPETTO j.d.o.o.</item>
    </izvorni_sadrzaj>
    <derivirana_varijabla naziv="DomainObject.Predmet.ProtuStrankaListNazivFormated_1">
      <item>CAMPETTO j.d.o.o.</item>
    </derivirana_varijabla>
  </DomainObject.Predmet.ProtuStrankaListNazivFormated>
  <DomainObject.Predmet.ProtuStrankaListNazivFormatedOIB>
    <izvorni_sadrzaj>
      <item>CAMPETTO j.d.o.o., OIB 79427822688</item>
    </izvorni_sadrzaj>
    <derivirana_varijabla naziv="DomainObject.Predmet.ProtuStrankaListNazivFormatedOIB_1">
      <item>CAMPETTO j.d.o.o., OIB 79427822688</item>
    </derivirana_varijabla>
  </DomainObject.Predmet.ProtuStrankaListNazivFormatedOIB>
  <DomainObject.Predmet.OstaliListFormated>
    <izvorni_sadrzaj>
      <item>Tonči Smolčić</item>
    </izvorni_sadrzaj>
    <derivirana_varijabla naziv="DomainObject.Predmet.OstaliListFormated_1">
      <item>Tonči Smolčić</item>
    </derivirana_varijabla>
  </DomainObject.Predmet.OstaliListFormated>
  <DomainObject.Predmet.OstaliListFormatedOIB>
    <izvorni_sadrzaj>
      <item>Tonči Smolčić, OIB 71638098265</item>
    </izvorni_sadrzaj>
    <derivirana_varijabla naziv="DomainObject.Predmet.OstaliListFormatedOIB_1">
      <item>Tonči Smolčić, OIB 71638098265</item>
    </derivirana_varijabla>
  </DomainObject.Predmet.OstaliListFormatedOIB>
  <DomainObject.Predmet.OstaliListFormatedWithAdress>
    <izvorni_sadrzaj>
      <item>Tonči Smolčić, Laginjina 16, 51000 Rijeka</item>
    </izvorni_sadrzaj>
    <derivirana_varijabla naziv="DomainObject.Predmet.OstaliListFormatedWithAdress_1">
      <item>Tonči Smolčić, Laginjina 16, 51000 Rijeka</item>
    </derivirana_varijabla>
  </DomainObject.Predmet.OstaliListFormatedWithAdress>
  <DomainObject.Predmet.OstaliListFormatedWithAdressOIB>
    <izvorni_sadrzaj>
      <item>Tonči Smolčić, OIB 71638098265, Laginjina 16, 51000 Rijeka</item>
    </izvorni_sadrzaj>
    <derivirana_varijabla naziv="DomainObject.Predmet.OstaliListFormatedWithAdressOIB_1">
      <item>Tonči Smolčić, OIB 71638098265, Laginjina 16, 51000 Rijeka</item>
    </derivirana_varijabla>
  </DomainObject.Predmet.OstaliListFormatedWithAdressOIB>
  <DomainObject.Predmet.OstaliListNazivFormated>
    <izvorni_sadrzaj>
      <item>Tonči Smolčić</item>
    </izvorni_sadrzaj>
    <derivirana_varijabla naziv="DomainObject.Predmet.OstaliListNazivFormated_1">
      <item>Tonči Smolčić</item>
    </derivirana_varijabla>
  </DomainObject.Predmet.OstaliListNazivFormated>
  <DomainObject.Predmet.OstaliListNazivFormatedOIB>
    <izvorni_sadrzaj>
      <item>Tonči Smolčić, OIB 71638098265</item>
    </izvorni_sadrzaj>
    <derivirana_varijabla naziv="DomainObject.Predmet.OstaliListNazivFormatedOIB_1">
      <item>Tonči Smolčić, OIB 71638098265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CAMPETTO j.d.o.o.</izvorni_sadrzaj>
    <derivirana_varijabla naziv="DomainObject.Predmet.ProtustrankaIDrugi_1">CAMPETTO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CAMPETTO j.d.o.o., OIB 79427822688, Omladinska 8, 51000 Rijeka</izvorni_sadrzaj>
    <derivirana_varijabla naziv="DomainObject.Predmet.ProtustrankaIDrugiAdressOIB_1">CAMPETTO j.d.o.o., OIB 79427822688, Omladinska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CAMPETTO j.d.o.o.</item>
      <item>Tonči Smolčić</item>
    </izvorni_sadrzaj>
    <derivirana_varijabla naziv="DomainObject.Predmet.SudioniciListNaziv_1">
      <item>FINA  Rijeka</item>
      <item>CAMPETTO j.d.o.o.</item>
      <item>Tonči Smolčić</item>
    </derivirana_varijabla>
  </DomainObject.Predmet.SudioniciListNaziv>
  <DomainObject.Predmet.SudioniciListAdressOIB>
    <izvorni_sadrzaj>
      <item>FINA  Rijeka, OIB 85821130368, Frana Kurelca 8,51000 Rijeka</item>
      <item>CAMPETTO j.d.o.o., OIB 79427822688, Omladinska 8,51000 Rijeka</item>
      <item>Tonči Smolčić, OIB 71638098265, Laginjina 16,51000 Rijeka</item>
    </izvorni_sadrzaj>
    <derivirana_varijabla naziv="DomainObject.Predmet.SudioniciListAdressOIB_1">
      <item>FINA  Rijeka, OIB 85821130368, Frana Kurelca 8,51000 Rijeka</item>
      <item>CAMPETTO j.d.o.o., OIB 79427822688, Omladinska 8,51000 Rijeka</item>
      <item>Tonči Smolčić, OIB 71638098265, Laginjina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79427822688</item>
      <item>, OIB 71638098265</item>
    </izvorni_sadrzaj>
    <derivirana_varijabla naziv="DomainObject.Predmet.SudioniciListNazivOIB_1">
      <item>, OIB 85821130368</item>
      <item>, OIB 79427822688</item>
      <item>, OIB 71638098265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9D5385-B00F-429E-9FB9-13DE78F24E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6048</properties:Characters>
  <properties:Lines>139</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2017-10-16T08:06:00Z</dcterms:created>
  <dc:creator>dcmelik</dc:creator>
  <cp:lastModifiedBy>Jasna Radulović</cp:lastModifiedBy>
  <cp:lastPrinted>2017-10-16T08:16:00Z</cp:lastPrinted>
  <dcterms:modified xmlns:xsi="http://www.w3.org/2001/XMLSchema-instance" xsi:type="dcterms:W3CDTF">2017-10-16T08:17:00Z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