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ede4" w14:paraId="31bede4" w:rsidRDefault="00A33A50" w:rsidP="00A33A50" w:rsidR="00A33A50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A50" w:rsidP="00A33A50" w:rsidR="00A33A50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A33A50" w:rsidP="00A33A50" w:rsidR="00A33A50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33A50" w:rsidP="00A33A50" w:rsidR="00A33A50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A33A50" w:rsidP="00A33A50" w:rsidR="00A33A50" w:rsidRPr="00814D55"/>
    <w:p w:rsidRDefault="00A33A50" w:rsidP="00A33A50" w:rsidR="00A33A5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2699 od 8</w:t>
      </w:r>
      <w:r w:rsidRPr="00814D55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BARANJA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Matetića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Ronjgova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64252947995, MBS 040283167,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10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A33A50" w:rsidP="00A33A50" w:rsidR="00A33A50" w:rsidRPr="00814D55">
      <w:pPr>
        <w:jc w:val="center"/>
      </w:pPr>
      <w:r w:rsidRPr="00814D55">
        <w:t>O G L A S</w:t>
      </w:r>
    </w:p>
    <w:p w:rsidRDefault="00A33A50" w:rsidP="00A33A50" w:rsidR="00A33A50" w:rsidRPr="00814D55">
      <w:pPr>
        <w:ind w:firstLine="708"/>
      </w:pPr>
    </w:p>
    <w:p w:rsidRDefault="00A33A50" w:rsidP="00A33A50" w:rsidR="00A33A5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BARANJA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Matetića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Ronjgova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64252947995, MBS 040283167</w:t>
      </w:r>
      <w:r w:rsidRPr="00814D55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317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A33A50" w:rsidP="00A33A50" w:rsidR="00A33A50" w:rsidRPr="00814D55">
      <w:pPr>
        <w:ind w:firstLine="708"/>
      </w:pPr>
    </w:p>
    <w:p w:rsidRDefault="00A33A50" w:rsidP="00A33A50" w:rsidR="00A33A50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iznosio </w:t>
      </w:r>
      <w:r>
        <w:t>2.645,46</w:t>
      </w:r>
      <w:r w:rsidRPr="00814D55">
        <w:t xml:space="preserve"> kuna.</w:t>
      </w:r>
    </w:p>
    <w:p w:rsidRDefault="00A33A50" w:rsidP="00A33A50" w:rsidR="00A33A50" w:rsidRPr="00814D55"/>
    <w:p w:rsidRDefault="00A33A50" w:rsidP="00A33A50" w:rsidR="00A33A5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Biljana </w:t>
      </w:r>
      <w:proofErr w:type="spellStart"/>
      <w:r>
        <w:rPr>
          <w:rFonts w:cs="Times New Roman" w:eastAsia="Times New Roman"/>
          <w:szCs w:val="24"/>
          <w:lang w:eastAsia="hr-HR"/>
        </w:rPr>
        <w:t>Vučenović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A33A50" w:rsidP="00A33A50" w:rsidR="00A33A50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33A50" w:rsidP="00A33A50" w:rsidR="00A33A5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A33A50" w:rsidP="00A33A50" w:rsidR="00A33A50" w:rsidRPr="00814D55">
      <w:pPr>
        <w:rPr>
          <w:rFonts w:cs="Times New Roman" w:eastAsia="Times New Roman"/>
          <w:szCs w:val="24"/>
          <w:lang w:eastAsia="hr-HR"/>
        </w:rPr>
      </w:pPr>
    </w:p>
    <w:p w:rsidRDefault="00A33A50" w:rsidP="00A33A50" w:rsidR="00A33A50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33A50" w:rsidP="00A33A50" w:rsidR="00A33A50" w:rsidRPr="00814D55">
      <w:pPr>
        <w:ind w:firstLine="708"/>
      </w:pPr>
    </w:p>
    <w:p w:rsidRDefault="00A33A50" w:rsidP="00A33A50" w:rsidR="00A33A50" w:rsidRPr="00814D55">
      <w:pPr>
        <w:jc w:val="center"/>
      </w:pPr>
      <w:r w:rsidRPr="00814D55">
        <w:t xml:space="preserve">U Pazinu </w:t>
      </w:r>
      <w:r>
        <w:t>10.</w:t>
      </w:r>
      <w:r w:rsidRPr="00814D55">
        <w:t xml:space="preserve"> veljače 2016.</w:t>
      </w:r>
    </w:p>
    <w:p w:rsidRDefault="00A33A50" w:rsidP="00A33A50" w:rsidR="00A33A50" w:rsidRPr="00814D55">
      <w:pPr>
        <w:ind w:firstLine="708" w:left="5664"/>
        <w:jc w:val="center"/>
      </w:pPr>
      <w:r w:rsidRPr="00814D55">
        <w:t>Sudska savjetnica</w:t>
      </w:r>
    </w:p>
    <w:p w:rsidRDefault="00A33A50" w:rsidP="00A33A50" w:rsidR="00A33A50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A33A50" w:rsidP="00A33A50" w:rsidR="00A33A50" w:rsidRPr="00814D55">
      <w:r w:rsidRPr="00814D55">
        <w:t>DNA:</w:t>
      </w:r>
    </w:p>
    <w:p w:rsidRDefault="00A33A50" w:rsidP="00A33A50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A50" w:rsidP="00A33A50" w:rsidR="00A33A50">
      <w:r>
        <w:separator/>
      </w:r>
    </w:p>
  </w:endnote>
  <w:endnote w:id="0" w:type="continuationSeparator">
    <w:p w:rsidRDefault="00A33A50" w:rsidP="00A33A50" w:rsidR="00A33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A50" w:rsidP="00A33A50" w:rsidR="00A33A50">
      <w:r>
        <w:separator/>
      </w:r>
    </w:p>
  </w:footnote>
  <w:footnote w:id="0" w:type="continuationSeparator">
    <w:p w:rsidRDefault="00A33A50" w:rsidP="00A33A50" w:rsidR="00A33A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A50" w:rsidP="00456491" w:rsidR="00456491">
    <w:pPr>
      <w:pStyle w:val="Zaglavlje"/>
      <w:jc w:val="right"/>
    </w:pPr>
    <w:r>
      <w:t>11 St-256/2016-3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493"/>
    <w:rsid w:val="003A0493"/>
    <w:rsid w:val="004F5027"/>
    <w:rsid w:val="00626520"/>
    <w:rsid w:val="00A33A50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3A5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A5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33A5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A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3A5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33A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3A5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6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5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52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5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5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3A5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A5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33A5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A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3A5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33A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3A5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6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5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52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5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5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BARANJA d.o.o. PULA</izvorni_sadrzaj>
    <derivirana_varijabla naziv="DomainObject.Predmet.ProtustrankaFormated_1">  BARANJA d.o.o. PULA</derivirana_varijabla>
  </DomainObject.Predmet.ProtustrankaFormated>
  <DomainObject.Predmet.ProtustrankaFormatedOIB>
    <izvorni_sadrzaj>  BARANJA d.o.o. PULA, OIB 64252947995</izvorni_sadrzaj>
    <derivirana_varijabla naziv="DomainObject.Predmet.ProtustrankaFormatedOIB_1">  BARANJA d.o.o. PULA, OIB 64252947995</derivirana_varijabla>
  </DomainObject.Predmet.ProtustrankaFormatedOIB>
  <DomainObject.Predmet.ProtustrankaFormatedWithAdress>
    <izvorni_sadrzaj> BARANJA d.o.o. PULA, Matetića Ronjgova 5, 52100 Pula</izvorni_sadrzaj>
    <derivirana_varijabla naziv="DomainObject.Predmet.ProtustrankaFormatedWithAdress_1"> BARANJA d.o.o. PULA, Matetića Ronjgova 5, 52100 Pula</derivirana_varijabla>
  </DomainObject.Predmet.ProtustrankaFormatedWithAdress>
  <DomainObject.Predmet.ProtustrankaFormatedWithAdressOIB>
    <izvorni_sadrzaj> BARANJA d.o.o. PULA, OIB 64252947995, Matetića Ronjgova 5, 52100 Pula</izvorni_sadrzaj>
    <derivirana_varijabla naziv="DomainObject.Predmet.ProtustrankaFormatedWithAdressOIB_1"> BARANJA d.o.o. PULA, OIB 64252947995, Matetića Ronjgova 5, 52100 Pula</derivirana_varijabla>
  </DomainObject.Predmet.ProtustrankaFormatedWithAdressOIB>
  <DomainObject.Predmet.ProtustrankaWithAdress>
    <izvorni_sadrzaj>BARANJA d.o.o. PULA Matetića Ronjgova 5, 52100 Pula</izvorni_sadrzaj>
    <derivirana_varijabla naziv="DomainObject.Predmet.ProtustrankaWithAdress_1">BARANJA d.o.o. PULA Matetića Ronjgova 5, 52100 Pula</derivirana_varijabla>
  </DomainObject.Predmet.ProtustrankaWithAdress>
  <DomainObject.Predmet.ProtustrankaWithAdressOIB>
    <izvorni_sadrzaj>BARANJA d.o.o. PULA, OIB 64252947995, Matetića Ronjgova 5, 52100 Pula</izvorni_sadrzaj>
    <derivirana_varijabla naziv="DomainObject.Predmet.ProtustrankaWithAdressOIB_1">BARANJA d.o.o. PULA, OIB 64252947995, Matetića Ronjgova 5, 52100 Pula</derivirana_varijabla>
  </DomainObject.Predmet.ProtustrankaWithAdressOIB>
  <DomainObject.Predmet.ProtustrankaNazivFormated>
    <izvorni_sadrzaj>BARANJA d.o.o. PULA</izvorni_sadrzaj>
    <derivirana_varijabla naziv="DomainObject.Predmet.ProtustrankaNazivFormated_1">BARANJA d.o.o. PULA</derivirana_varijabla>
  </DomainObject.Predmet.ProtustrankaNazivFormated>
  <DomainObject.Predmet.ProtustrankaNazivFormatedOIB>
    <izvorni_sadrzaj>BARANJA d.o.o. PULA, OIB 64252947995</izvorni_sadrzaj>
    <derivirana_varijabla naziv="DomainObject.Predmet.ProtustrankaNazivFormatedOIB_1">BARANJA d.o.o. PULA, OIB 64252947995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2645.46</izvorni_sadrzaj>
    <derivirana_varijabla naziv="DomainObject.Predmet.TrenutnaVrijednost_1">2645.46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BARANJA d.o.o. PULA</item>
    </izvorni_sadrzaj>
    <derivirana_varijabla naziv="DomainObject.Predmet.ProtuStrankaListFormated_1">
      <item>BARANJA d.o.o. PULA</item>
    </derivirana_varijabla>
  </DomainObject.Predmet.ProtuStrankaListFormated>
  <DomainObject.Predmet.ProtuStrankaListFormatedOIB>
    <izvorni_sadrzaj>
      <item>BARANJA d.o.o. PULA, OIB 64252947995</item>
    </izvorni_sadrzaj>
    <derivirana_varijabla naziv="DomainObject.Predmet.ProtuStrankaListFormatedOIB_1">
      <item>BARANJA d.o.o. PULA, OIB 64252947995</item>
    </derivirana_varijabla>
  </DomainObject.Predmet.ProtuStrankaListFormatedOIB>
  <DomainObject.Predmet.ProtuStrankaListFormatedWithAdress>
    <izvorni_sadrzaj>
      <item>BARANJA d.o.o. PULA, Matetića Ronjgova 5, 52100 Pula</item>
    </izvorni_sadrzaj>
    <derivirana_varijabla naziv="DomainObject.Predmet.ProtuStrankaListFormatedWithAdress_1">
      <item>BARANJA d.o.o. PULA, Matetića Ronjgova 5, 52100 Pula</item>
    </derivirana_varijabla>
  </DomainObject.Predmet.ProtuStrankaListFormatedWithAdress>
  <DomainObject.Predmet.ProtuStrankaListFormatedWithAdressOIB>
    <izvorni_sadrzaj>
      <item>BARANJA d.o.o. PULA, OIB 64252947995, Matetića Ronjgova 5, 52100 Pula</item>
    </izvorni_sadrzaj>
    <derivirana_varijabla naziv="DomainObject.Predmet.ProtuStrankaListFormatedWithAdressOIB_1">
      <item>BARANJA d.o.o. PULA, OIB 64252947995, Matetića Ronjgova 5, 52100 Pula</item>
    </derivirana_varijabla>
  </DomainObject.Predmet.ProtuStrankaListFormatedWithAdressOIB>
  <DomainObject.Predmet.ProtuStrankaListNazivFormated>
    <izvorni_sadrzaj>
      <item>BARANJA d.o.o. PULA</item>
    </izvorni_sadrzaj>
    <derivirana_varijabla naziv="DomainObject.Predmet.ProtuStrankaListNazivFormated_1">
      <item>BARANJA d.o.o. PULA</item>
    </derivirana_varijabla>
  </DomainObject.Predmet.ProtuStrankaListNazivFormated>
  <DomainObject.Predmet.ProtuStrankaListNazivFormatedOIB>
    <izvorni_sadrzaj>
      <item>BARANJA d.o.o. PULA, OIB 64252947995</item>
    </izvorni_sadrzaj>
    <derivirana_varijabla naziv="DomainObject.Predmet.ProtuStrankaListNazivFormatedOIB_1">
      <item>BARANJA d.o.o. PULA, OIB 64252947995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BARANJA d.o.o. PULA</izvorni_sadrzaj>
    <derivirana_varijabla naziv="DomainObject.Predmet.ProtustrankaIDrugi_1">BARANJA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BARANJA d.o.o. PULA, OIB 64252947995, Matetića Ronjgova 5, 52100 Pula</izvorni_sadrzaj>
    <derivirana_varijabla naziv="DomainObject.Predmet.ProtustrankaIDrugiAdressOIB_1">BARANJA d.o.o. PULA, OIB 64252947995, Matetića Ronjgova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BARANJA d.o.o. PULA</item>
    </izvorni_sadrzaj>
    <derivirana_varijabla naziv="DomainObject.Predmet.SudioniciListNaziv_1">
      <item>FINANCIJSKA AGENCIJA, RC RIJEKA, PODRUŽNICA PULA, PULA</item>
      <item>BARANJA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BARANJA d.o.o. PULA, OIB 64252947995, Matetića Ronjgova 5,52100 Pula</item>
    </izvorni_sadrzaj>
    <derivirana_varijabla naziv="DomainObject.Predmet.SudioniciListAdressOIB_1">
      <item>FINANCIJSKA AGENCIJA, RC RIJEKA, PODRUŽNICA PULA, PULA, OIB 85821130368, Giardini 5,52100 Pula</item>
      <item>BARANJA d.o.o. PULA, OIB 64252947995, Matetića Ronjgova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64252947995</item>
    </izvorni_sadrzaj>
    <derivirana_varijabla naziv="DomainObject.Predmet.SudioniciListNazivOIB_1">
      <item>, OIB 85821130368</item>
      <item>, OIB 64252947995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2149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2016-02-10T09:38:00Z</dcterms:created>
  <dc:creator>Mihaela Kaligari</dc:creator>
  <dc:description/>
  <cp:keywords/>
  <cp:lastModifiedBy>Jasmina Matika</cp:lastModifiedBy>
  <cp:lastPrinted>2016-02-10T09:40:00Z</cp:lastPrinted>
  <dcterms:modified xmlns:xsi="http://www.w3.org/2001/XMLSchema-instance" xsi:type="dcterms:W3CDTF">2016-02-11T06:53:00Z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