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aa7f" w14:paraId="1aeaa7f" w:rsidRDefault="00510362" w:rsidP="00510362" w:rsidR="0051036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0362" w:rsidP="00510362" w:rsidR="0051036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0362" w:rsidP="00510362" w:rsidR="005103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0362" w:rsidP="00510362" w:rsidR="005103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10362" w:rsidP="00510362" w:rsidR="0051036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0362" w:rsidP="00510362" w:rsidR="0051036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10362" w:rsidP="00510362" w:rsidR="00510362" w:rsidRPr="005D578C">
      <w:pPr>
        <w:jc w:val="center"/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10362" w:rsidP="00510362" w:rsidR="00510362" w:rsidRPr="005D578C">
      <w:pPr>
        <w:rPr>
          <w:rFonts w:cs="Times New Roman" w:eastAsia="Times New Roman"/>
          <w:szCs w:val="24"/>
        </w:rPr>
      </w:pPr>
    </w:p>
    <w:p w:rsidRDefault="00510362" w:rsidP="00510362" w:rsidR="0051036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GRADSKO VOZILO j. d. o. o. Fažana, Valbandon, Mala Vala 44, OIB </w:t>
      </w:r>
      <w:r w:rsidRPr="00510362">
        <w:rPr>
          <w:rFonts w:cs="Times New Roman" w:eastAsia="Times New Roman"/>
          <w:szCs w:val="24"/>
        </w:rPr>
        <w:t>60004262203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362">
        <w:rPr>
          <w:rFonts w:cs="Times New Roman" w:eastAsia="Times New Roman"/>
          <w:szCs w:val="24"/>
        </w:rPr>
        <w:t>040292959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510362" w:rsidP="00510362" w:rsidR="00510362" w:rsidRPr="005D578C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10362" w:rsidP="00510362" w:rsidR="00510362" w:rsidRPr="005D578C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GRADSKO VOZILO j. d. o. o. Fažana, Valbandon, Mala Vala 44, OIB </w:t>
      </w:r>
      <w:r w:rsidRPr="00510362">
        <w:rPr>
          <w:rFonts w:cs="Times New Roman" w:eastAsia="Times New Roman"/>
          <w:szCs w:val="24"/>
        </w:rPr>
        <w:t>60004262203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362">
        <w:rPr>
          <w:rFonts w:cs="Times New Roman" w:eastAsia="Times New Roman"/>
          <w:szCs w:val="24"/>
        </w:rPr>
        <w:t>040292959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10362" w:rsidP="00510362" w:rsidR="00510362" w:rsidRPr="005D578C">
      <w:pPr>
        <w:rPr>
          <w:rFonts w:cs="Times New Roman" w:eastAsia="Times New Roman"/>
          <w:szCs w:val="24"/>
        </w:rPr>
      </w:pPr>
    </w:p>
    <w:p w:rsidRDefault="00510362" w:rsidP="00510362" w:rsidR="0051036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510362" w:rsidP="00510362" w:rsidR="00510362">
      <w:pPr>
        <w:rPr>
          <w:rFonts w:cs="Times New Roman" w:eastAsia="Times New Roman"/>
          <w:szCs w:val="20"/>
        </w:rPr>
      </w:pPr>
    </w:p>
    <w:p w:rsidRDefault="00510362" w:rsidP="00510362" w:rsidR="005103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GRADSKO VOZILO j. d. o. o. Fažana, Valbandon, Mala Vala 44, OIB </w:t>
      </w:r>
      <w:r w:rsidRPr="00510362">
        <w:rPr>
          <w:rFonts w:cs="Times New Roman" w:eastAsia="Times New Roman"/>
          <w:szCs w:val="24"/>
        </w:rPr>
        <w:t>60004262203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362">
        <w:rPr>
          <w:rFonts w:cs="Times New Roman" w:eastAsia="Times New Roman"/>
          <w:szCs w:val="24"/>
        </w:rPr>
        <w:t>040292959</w:t>
      </w:r>
      <w:r>
        <w:rPr>
          <w:rFonts w:cs="Times New Roman" w:eastAsia="Times New Roman"/>
          <w:szCs w:val="24"/>
        </w:rPr>
        <w:t>.</w:t>
      </w:r>
    </w:p>
    <w:p w:rsidRDefault="00510362" w:rsidP="00510362" w:rsidR="00510362">
      <w:pPr>
        <w:ind w:firstLine="709"/>
        <w:rPr>
          <w:rFonts w:cs="Times New Roman" w:eastAsia="Times New Roman"/>
          <w:szCs w:val="24"/>
        </w:rPr>
      </w:pPr>
    </w:p>
    <w:p w:rsidRDefault="00510362" w:rsidP="00510362" w:rsidR="005103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GRADSKO VOZILO j. d. o. o. Fažana, Valbandon, Mala Vala 44, OIB </w:t>
      </w:r>
      <w:r w:rsidRPr="00510362">
        <w:rPr>
          <w:rFonts w:cs="Times New Roman" w:eastAsia="Times New Roman"/>
          <w:szCs w:val="24"/>
        </w:rPr>
        <w:t>60004262203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10362">
        <w:rPr>
          <w:rFonts w:cs="Times New Roman" w:eastAsia="Times New Roman"/>
          <w:szCs w:val="24"/>
        </w:rPr>
        <w:t>040292959</w:t>
      </w:r>
      <w:r>
        <w:rPr>
          <w:rFonts w:cs="Times New Roman" w:eastAsia="Times New Roman"/>
          <w:szCs w:val="24"/>
        </w:rPr>
        <w:t>.</w:t>
      </w:r>
    </w:p>
    <w:p w:rsidRDefault="00510362" w:rsidP="00510362" w:rsidR="00510362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10362" w:rsidP="00510362" w:rsidR="00510362">
      <w:pPr>
        <w:ind w:firstLine="708"/>
        <w:rPr>
          <w:rFonts w:cs="Times New Roman" w:eastAsia="Times New Roman"/>
          <w:szCs w:val="24"/>
        </w:rPr>
      </w:pPr>
    </w:p>
    <w:p w:rsidRDefault="00510362" w:rsidP="00510362" w:rsidR="005103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GRADSKO VOZILO j. d. o. o. Fažana.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10362" w:rsidP="00510362" w:rsidR="0051036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10362" w:rsidP="00510362" w:rsidR="00510362" w:rsidRPr="005D578C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10362" w:rsidP="00510362" w:rsidR="00510362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10362" w:rsidP="00510362" w:rsidR="0051036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E44B0">
        <w:rPr>
          <w:rFonts w:cs="Times New Roman" w:eastAsia="Times New Roman"/>
          <w:szCs w:val="24"/>
        </w:rPr>
        <w:t>, v.r.</w:t>
      </w:r>
    </w:p>
    <w:p w:rsidRDefault="00510362" w:rsidP="00510362" w:rsidR="00510362">
      <w:pPr>
        <w:jc w:val="left"/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jc w:val="left"/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10362" w:rsidP="00510362" w:rsidR="0051036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10362" w:rsidP="00510362" w:rsidR="005103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10362" w:rsidP="00510362" w:rsidR="00510362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rPr>
          <w:rFonts w:cs="Times New Roman" w:eastAsia="Times New Roman"/>
          <w:szCs w:val="24"/>
        </w:rPr>
      </w:pPr>
    </w:p>
    <w:p w:rsidRDefault="00510362" w:rsidP="00510362" w:rsidR="005103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10362" w:rsidP="00510362" w:rsidR="005103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10362" w:rsidP="00510362" w:rsidR="005103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GRADSKO VOZILO j. d. o. o. Fažana, Valbandon, Mala Vala 44,</w:t>
      </w:r>
    </w:p>
    <w:p w:rsidRDefault="00510362" w:rsidP="00510362" w:rsidR="005103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Milan Đurić, Pula, Širolina 9, </w:t>
      </w:r>
    </w:p>
    <w:p w:rsidRDefault="00510362" w:rsidP="00510362" w:rsidR="0051036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10362" w:rsidP="00510362" w:rsidR="005103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10362" w:rsidP="00510362" w:rsidR="0051036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510362" w:rsidP="00510362" w:rsidR="0051036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10362" w:rsidP="00510362" w:rsidR="005103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10362" w:rsidP="00510362" w:rsidR="005103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10362" w:rsidP="00510362" w:rsidR="00510362"/>
    <w:p w:rsidRDefault="00510362" w:rsidP="00510362" w:rsidR="00510362"/>
    <w:p w:rsidRDefault="00510362" w:rsidP="00510362" w:rsidR="00510362"/>
    <w:p w:rsidRDefault="00510362" w:rsidP="00510362" w:rsidR="00510362"/>
    <w:p w:rsidRDefault="00FE44B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362" w:rsidP="00510362" w:rsidR="00510362">
      <w:r>
        <w:separator/>
      </w:r>
    </w:p>
  </w:endnote>
  <w:endnote w:id="0" w:type="continuationSeparator">
    <w:p w:rsidRDefault="00510362" w:rsidP="00510362" w:rsidR="00510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362" w:rsidP="00510362" w:rsidR="00510362">
      <w:r>
        <w:separator/>
      </w:r>
    </w:p>
  </w:footnote>
  <w:footnote w:id="0" w:type="continuationSeparator">
    <w:p w:rsidRDefault="00510362" w:rsidP="00510362" w:rsidR="005103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362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E44B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362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St-1100/2015-5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6D2"/>
    <w:rsid w:val="00510362"/>
    <w:rsid w:val="0075528E"/>
    <w:rsid w:val="0079403F"/>
    <w:rsid w:val="00FE44B0"/>
    <w:rsid w:val="00FF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36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03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1036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03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036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036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4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44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44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44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36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03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1036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03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036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0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036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4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44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44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44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GRADSKO VOZILO j.d.o.o. FAŽANA</izvorni_sadrzaj>
    <derivirana_varijabla naziv="DomainObject.Predmet.ProtustrankaFormated_1">  GRADSKO VOZILO j.d.o.o. FAŽANA</derivirana_varijabla>
  </DomainObject.Predmet.ProtustrankaFormated>
  <DomainObject.Predmet.ProtustrankaFormatedOIB>
    <izvorni_sadrzaj>  GRADSKO VOZILO j.d.o.o. FAŽANA, OIB 60004262203</izvorni_sadrzaj>
    <derivirana_varijabla naziv="DomainObject.Predmet.ProtustrankaFormatedOIB_1">  GRADSKO VOZILO j.d.o.o. FAŽANA, OIB 60004262203</derivirana_varijabla>
  </DomainObject.Predmet.ProtustrankaFormatedOIB>
  <DomainObject.Predmet.ProtustrankaFormatedWithAdress>
    <izvorni_sadrzaj> GRADSKO VOZILO j.d.o.o. FAŽANA, Valbandon, Mala Vala 44, 52100 Fažana</izvorni_sadrzaj>
    <derivirana_varijabla naziv="DomainObject.Predmet.ProtustrankaFormatedWithAdress_1"> GRADSKO VOZILO j.d.o.o. FAŽANA, Valbandon, Mala Vala 44, 52100 Fažana</derivirana_varijabla>
  </DomainObject.Predmet.ProtustrankaFormatedWithAdress>
  <DomainObject.Predmet.ProtustrankaFormatedWithAdressOIB>
    <izvorni_sadrzaj> GRADSKO VOZILO j.d.o.o. FAŽANA, OIB 60004262203, Valbandon, Mala Vala 44, 52100 Fažana</izvorni_sadrzaj>
    <derivirana_varijabla naziv="DomainObject.Predmet.ProtustrankaFormatedWithAdressOIB_1"> GRADSKO VOZILO j.d.o.o. FAŽANA, OIB 60004262203, Valbandon, Mala Vala 44, 52100 Fažana</derivirana_varijabla>
  </DomainObject.Predmet.ProtustrankaFormatedWithAdressOIB>
  <DomainObject.Predmet.ProtustrankaWithAdress>
    <izvorni_sadrzaj>GRADSKO VOZILO j.d.o.o. FAŽANA Valbandon, Mala Vala 44, 52100 Fažana</izvorni_sadrzaj>
    <derivirana_varijabla naziv="DomainObject.Predmet.ProtustrankaWithAdress_1">GRADSKO VOZILO j.d.o.o. FAŽANA Valbandon, Mala Vala 44, 52100 Fažana</derivirana_varijabla>
  </DomainObject.Predmet.ProtustrankaWithAdress>
  <DomainObject.Predmet.ProtustrankaWithAdressOIB>
    <izvorni_sadrzaj>GRADSKO VOZILO j.d.o.o. FAŽANA, OIB 60004262203, Valbandon, Mala Vala 44, 52100 Fažana</izvorni_sadrzaj>
    <derivirana_varijabla naziv="DomainObject.Predmet.ProtustrankaWithAdressOIB_1">GRADSKO VOZILO j.d.o.o. FAŽANA, OIB 60004262203, Valbandon, Mala Vala 44, 52100 Fažana</derivirana_varijabla>
  </DomainObject.Predmet.ProtustrankaWithAdressOIB>
  <DomainObject.Predmet.ProtustrankaNazivFormated>
    <izvorni_sadrzaj>GRADSKO VOZILO j.d.o.o. FAŽANA</izvorni_sadrzaj>
    <derivirana_varijabla naziv="DomainObject.Predmet.ProtustrankaNazivFormated_1">GRADSKO VOZILO j.d.o.o. FAŽANA</derivirana_varijabla>
  </DomainObject.Predmet.ProtustrankaNazivFormated>
  <DomainObject.Predmet.ProtustrankaNazivFormatedOIB>
    <izvorni_sadrzaj>GRADSKO VOZILO j.d.o.o. FAŽANA, OIB 60004262203</izvorni_sadrzaj>
    <derivirana_varijabla naziv="DomainObject.Predmet.ProtustrankaNazivFormatedOIB_1">GRADSKO VOZILO j.d.o.o. FAŽANA, OIB 60004262203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42692.72</izvorni_sadrzaj>
    <derivirana_varijabla naziv="DomainObject.Predmet.TrenutnaVrijednost_1">42692.72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GRADSKO VOZILO j.d.o.o. FAŽANA</item>
    </izvorni_sadrzaj>
    <derivirana_varijabla naziv="DomainObject.Predmet.ProtuStrankaListFormated_1">
      <item>GRADSKO VOZILO j.d.o.o. FAŽANA</item>
    </derivirana_varijabla>
  </DomainObject.Predmet.ProtuStrankaListFormated>
  <DomainObject.Predmet.ProtuStrankaListFormatedOIB>
    <izvorni_sadrzaj>
      <item>GRADSKO VOZILO j.d.o.o. FAŽANA, OIB 60004262203</item>
    </izvorni_sadrzaj>
    <derivirana_varijabla naziv="DomainObject.Predmet.ProtuStrankaListFormatedOIB_1">
      <item>GRADSKO VOZILO j.d.o.o. FAŽANA, OIB 60004262203</item>
    </derivirana_varijabla>
  </DomainObject.Predmet.ProtuStrankaListFormatedOIB>
  <DomainObject.Predmet.ProtuStrankaListFormatedWithAdress>
    <izvorni_sadrzaj>
      <item>GRADSKO VOZILO j.d.o.o. FAŽANA, Valbandon, Mala Vala 44, 52100 Fažana</item>
    </izvorni_sadrzaj>
    <derivirana_varijabla naziv="DomainObject.Predmet.ProtuStrankaListFormatedWithAdress_1">
      <item>GRADSKO VOZILO j.d.o.o. FAŽANA, Valbandon, Mala Vala 44, 52100 Fažana</item>
    </derivirana_varijabla>
  </DomainObject.Predmet.ProtuStrankaListFormatedWithAdress>
  <DomainObject.Predmet.ProtuStrankaListFormatedWithAdressOIB>
    <izvorni_sadrzaj>
      <item>GRADSKO VOZILO j.d.o.o. FAŽANA, OIB 60004262203, Valbandon, Mala Vala 44, 52100 Fažana</item>
    </izvorni_sadrzaj>
    <derivirana_varijabla naziv="DomainObject.Predmet.ProtuStrankaListFormatedWithAdressOIB_1">
      <item>GRADSKO VOZILO j.d.o.o. FAŽANA, OIB 60004262203, Valbandon, Mala Vala 44, 52100 Fažana</item>
    </derivirana_varijabla>
  </DomainObject.Predmet.ProtuStrankaListFormatedWithAdressOIB>
  <DomainObject.Predmet.ProtuStrankaListNazivFormated>
    <izvorni_sadrzaj>
      <item>GRADSKO VOZILO j.d.o.o. FAŽANA</item>
    </izvorni_sadrzaj>
    <derivirana_varijabla naziv="DomainObject.Predmet.ProtuStrankaListNazivFormated_1">
      <item>GRADSKO VOZILO j.d.o.o. FAŽANA</item>
    </derivirana_varijabla>
  </DomainObject.Predmet.ProtuStrankaListNazivFormated>
  <DomainObject.Predmet.ProtuStrankaListNazivFormatedOIB>
    <izvorni_sadrzaj>
      <item>GRADSKO VOZILO j.d.o.o. FAŽANA, OIB 60004262203</item>
    </izvorni_sadrzaj>
    <derivirana_varijabla naziv="DomainObject.Predmet.ProtuStrankaListNazivFormatedOIB_1">
      <item>GRADSKO VOZILO j.d.o.o. FAŽANA, OIB 60004262203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GRADSKO VOZILO j.d.o.o. FAŽANA</izvorni_sadrzaj>
    <derivirana_varijabla naziv="DomainObject.Predmet.ProtustrankaIDrugi_1">GRADSKO VOZILO j.d.o.o. FAŽANA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GRADSKO VOZILO j.d.o.o. FAŽANA, OIB 60004262203, Valbandon, Mala Vala 44, 52100 Fažana</izvorni_sadrzaj>
    <derivirana_varijabla naziv="DomainObject.Predmet.ProtustrankaIDrugiAdressOIB_1">GRADSKO VOZILO j.d.o.o. FAŽANA, OIB 60004262203, Valbandon, Mala Vala 44,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GRADSKO VOZILO j.d.o.o. FAŽANA</item>
    </izvorni_sadrzaj>
    <derivirana_varijabla naziv="DomainObject.Predmet.SudioniciListNaziv_1">
      <item>FINANCIJSKA AGENCIJA, RC RIJEKA, PODRUŽNICA PULA, PULA</item>
      <item>GRADSKO VOZILO j.d.o.o. FAŽANA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GRADSKO VOZILO j.d.o.o. FAŽANA, OIB 60004262203, Valbandon, Mala Vala 44,52100 Fažana</item>
    </izvorni_sadrzaj>
    <derivirana_varijabla naziv="DomainObject.Predmet.SudioniciListAdressOIB_1">
      <item>FINANCIJSKA AGENCIJA, RC RIJEKA, PODRUŽNICA PULA, PULA, OIB 85821130368, Ulica grada Vukovara 70,Zagreb</item>
      <item>GRADSKO VOZILO j.d.o.o. FAŽANA, OIB 60004262203, Valbandon, Mala Vala 44,52100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60004262203</item>
    </izvorni_sadrzaj>
    <derivirana_varijabla naziv="DomainObject.Predmet.SudioniciListNazivOIB_1">
      <item>, OIB 85821130368</item>
      <item>, OIB 60004262203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3111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2016-03-23T08:52:00Z</dcterms:created>
  <dc:creator>Mihaela Kaligari</dc:creator>
  <dc:description/>
  <cp:keywords/>
  <cp:lastModifiedBy>Sanja Prodan</cp:lastModifiedBy>
  <cp:lastPrinted>2016-03-29T06:18:00Z</cp:lastPrinted>
  <dcterms:modified xmlns:xsi="http://www.w3.org/2001/XMLSchema-instance" xsi:type="dcterms:W3CDTF">2016-03-29T06:18:00Z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