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e4e9" w14:paraId="092e4e9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695BFD" w:rsidRPr="00695BFD">
        <w:rPr>
          <w:b/>
          <w:sz w:val="24"/>
        </w:rPr>
        <w:t>5-GRUPA d.o.o.</w:t>
      </w:r>
      <w:r w:rsidR="00842007">
        <w:rPr>
          <w:b/>
          <w:sz w:val="24"/>
        </w:rPr>
        <w:t xml:space="preserve">, </w:t>
      </w:r>
      <w:r w:rsidR="00695BFD" w:rsidRPr="00695BFD">
        <w:rPr>
          <w:b/>
          <w:sz w:val="24"/>
        </w:rPr>
        <w:t>Osijek</w:t>
      </w:r>
      <w:r w:rsidR="0027788F" w:rsidRPr="0027788F">
        <w:rPr>
          <w:b/>
          <w:sz w:val="24"/>
        </w:rPr>
        <w:t xml:space="preserve">, </w:t>
      </w:r>
      <w:r w:rsidR="00695BFD" w:rsidRPr="00695BFD">
        <w:rPr>
          <w:b/>
          <w:sz w:val="24"/>
        </w:rPr>
        <w:t>K.</w:t>
      </w:r>
      <w:r w:rsidR="00695BFD">
        <w:rPr>
          <w:b/>
          <w:sz w:val="24"/>
        </w:rPr>
        <w:t xml:space="preserve"> </w:t>
      </w:r>
      <w:r w:rsidR="00695BFD" w:rsidRPr="00695BFD">
        <w:rPr>
          <w:b/>
          <w:sz w:val="24"/>
        </w:rPr>
        <w:t>Trpimira 16</w:t>
      </w:r>
      <w:r w:rsidRPr="009C396C">
        <w:rPr>
          <w:b/>
          <w:sz w:val="24"/>
        </w:rPr>
        <w:t xml:space="preserve">, OIB: </w:t>
      </w:r>
      <w:r w:rsidR="00695BFD" w:rsidRPr="00695BFD">
        <w:rPr>
          <w:b/>
          <w:sz w:val="24"/>
        </w:rPr>
        <w:t>80384677631</w:t>
      </w:r>
      <w:r w:rsidRPr="009C396C">
        <w:rPr>
          <w:b/>
          <w:sz w:val="24"/>
        </w:rPr>
        <w:t xml:space="preserve">, MBS: </w:t>
      </w:r>
      <w:r w:rsidR="00695BFD" w:rsidRPr="00695BFD">
        <w:rPr>
          <w:b/>
          <w:sz w:val="24"/>
        </w:rPr>
        <w:t>030122232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695BFD" w:rsidRPr="00695BFD">
        <w:t>Davor Krolo, OIB: 65795336287</w:t>
      </w:r>
      <w:r w:rsidR="00926738" w:rsidRPr="009C396C">
        <w:t xml:space="preserve">, </w:t>
      </w:r>
      <w:r w:rsidR="00695BFD" w:rsidRPr="00695BFD">
        <w:t>Osijek, Sjenjak 131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695BFD">
        <w:rPr>
          <w:b/>
        </w:rPr>
        <w:t>5-GRUPA d.o.o., Osijek, K. Trpimira 16, OIB: 80384677631, MBS: 030122232</w:t>
      </w:r>
      <w:r w:rsidR="00437522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695BFD">
        <w:t>Davor Krolo, Osijek, Sjenjak 131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695BFD">
        <w:t>Davor Krolo, Osijek, Sjenjak 131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695BFD">
        <w:t>Davor Krolo, Osijek, Sjenjak 131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(prokazni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(prokazni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r w:rsidRPr="009C396C">
        <w:t xml:space="preserve">z.z. dužnika </w:t>
      </w:r>
      <w:r w:rsidR="00695BFD">
        <w:t>Davor Krolo, Osijek, Sjenjak 131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</w:t>
      </w:r>
      <w:r w:rsidR="00B950F9">
        <w:t>6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686" w:rsidR="00892686">
      <w:r>
        <w:separator/>
      </w:r>
    </w:p>
  </w:endnote>
  <w:endnote w:id="0" w:type="continuationSeparator">
    <w:p w:rsidRDefault="00892686" w:rsidR="00892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686" w:rsidR="00892686">
      <w:r>
        <w:separator/>
      </w:r>
    </w:p>
  </w:footnote>
  <w:footnote w:id="0" w:type="continuationSeparator">
    <w:p w:rsidRDefault="00892686" w:rsidR="008926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59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91517" w:rsidR="003915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91517">
      <w:t>6 St-</w:t>
    </w:r>
    <w:r w:rsidR="00D61454">
      <w:t>1816</w:t>
    </w:r>
    <w:r w:rsidR="00391517">
      <w:t>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D61454">
      <w:t>1816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9F3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268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59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059F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059F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9F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9F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59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059F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059F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9F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9F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St-1816/2016</izvorni_sadrzaj>
    <derivirana_varijabla naziv="DomainObject.Predmet.OznakaBroj_1">St-1816/2016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5-GRUPA d.o.o. za proizvodnju, trgovinu i usluge</izvorni_sadrzaj>
    <derivirana_varijabla naziv="DomainObject.Predmet.ProtustrankaFormated_1">  5-GRUPA d.o.o. za proizvodnju, trgovinu i usluge</derivirana_varijabla>
  </DomainObject.Predmet.ProtustrankaFormated>
  <DomainObject.Predmet.ProtustrankaFormatedOIB>
    <izvorni_sadrzaj>  5-GRUPA d.o.o. za proizvodnju, trgovinu i usluge, OIB 80384677631</izvorni_sadrzaj>
    <derivirana_varijabla naziv="DomainObject.Predmet.ProtustrankaFormatedOIB_1">  5-GRUPA d.o.o. za proizvodnju, trgovinu i usluge, OIB 80384677631</derivirana_varijabla>
  </DomainObject.Predmet.ProtustrankaFormatedOIB>
  <DomainObject.Predmet.ProtustrankaFormatedWithAdress>
    <izvorni_sadrzaj> 5-GRUPA d.o.o. za proizvodnju, trgovinu i usluge, K.Trpimira 16, 31000 Osijek</izvorni_sadrzaj>
    <derivirana_varijabla naziv="DomainObject.Predmet.ProtustrankaFormatedWithAdress_1"> 5-GRUPA d.o.o. za proizvodnju, trgovinu i usluge, K.Trpimira 16, 31000 Osijek</derivirana_varijabla>
  </DomainObject.Predmet.ProtustrankaFormatedWithAdress>
  <DomainObject.Predmet.ProtustrankaFormatedWithAdressOIB>
    <izvorni_sadrzaj> 5-GRUPA d.o.o. za proizvodnju, trgovinu i usluge, OIB 80384677631, K.Trpimira 16, 31000 Osijek</izvorni_sadrzaj>
    <derivirana_varijabla naziv="DomainObject.Predmet.ProtustrankaFormatedWithAdressOIB_1"> 5-GRUPA d.o.o. za proizvodnju, trgovinu i usluge, OIB 80384677631, K.Trpimira 16, 31000 Osijek</derivirana_varijabla>
  </DomainObject.Predmet.ProtustrankaFormatedWithAdressOIB>
  <DomainObject.Predmet.ProtustrankaWithAdress>
    <izvorni_sadrzaj>5-GRUPA d.o.o. za proizvodnju, trgovinu i usluge K.Trpimira 16, 31000 Osijek</izvorni_sadrzaj>
    <derivirana_varijabla naziv="DomainObject.Predmet.ProtustrankaWithAdress_1">5-GRUPA d.o.o. za proizvodnju, trgovinu i usluge K.Trpimira 16, 31000 Osijek</derivirana_varijabla>
  </DomainObject.Predmet.ProtustrankaWithAdress>
  <DomainObject.Predmet.ProtustrankaWithAdressOIB>
    <izvorni_sadrzaj>5-GRUPA d.o.o. za proizvodnju, trgovinu i usluge, OIB 80384677631, K.Trpimira 16, 31000 Osijek</izvorni_sadrzaj>
    <derivirana_varijabla naziv="DomainObject.Predmet.ProtustrankaWithAdressOIB_1">5-GRUPA d.o.o. za proizvodnju, trgovinu i usluge, OIB 80384677631, K.Trpimira 16, 31000 Osijek</derivirana_varijabla>
  </DomainObject.Predmet.ProtustrankaWithAdressOIB>
  <DomainObject.Predmet.ProtustrankaNazivFormated>
    <izvorni_sadrzaj>5-GRUPA d.o.o. za proizvodnju, trgovinu i usluge</izvorni_sadrzaj>
    <derivirana_varijabla naziv="DomainObject.Predmet.ProtustrankaNazivFormated_1">5-GRUPA d.o.o. za proizvodnju, trgovinu i usluge</derivirana_varijabla>
  </DomainObject.Predmet.ProtustrankaNazivFormated>
  <DomainObject.Predmet.ProtustrankaNazivFormatedOIB>
    <izvorni_sadrzaj>5-GRUPA d.o.o. za proizvodnju, trgovinu i usluge, OIB 80384677631</izvorni_sadrzaj>
    <derivirana_varijabla naziv="DomainObject.Predmet.ProtustrankaNazivFormatedOIB_1">5-GRUPA d.o.o. za proizvodnju, trgovinu i usluge, OIB 80384677631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5-GRUPA d.o.o. za proizvodnju, trgovinu i usluge</item>
    </izvorni_sadrzaj>
    <derivirana_varijabla naziv="DomainObject.Predmet.ProtuStrankaListFormated_1">
      <item>5-GRUPA d.o.o. za proizvodnju, trgovinu i usluge</item>
    </derivirana_varijabla>
  </DomainObject.Predmet.ProtuStrankaListFormated>
  <DomainObject.Predmet.ProtuStrankaListFormatedOIB>
    <izvorni_sadrzaj>
      <item>5-GRUPA d.o.o. za proizvodnju, trgovinu i usluge, OIB 80384677631</item>
    </izvorni_sadrzaj>
    <derivirana_varijabla naziv="DomainObject.Predmet.ProtuStrankaListFormatedOIB_1">
      <item>5-GRUPA d.o.o. za proizvodnju, trgovinu i usluge, OIB 80384677631</item>
    </derivirana_varijabla>
  </DomainObject.Predmet.ProtuStrankaListFormatedOIB>
  <DomainObject.Predmet.ProtuStrankaListFormatedWithAdress>
    <izvorni_sadrzaj>
      <item>5-GRUPA d.o.o. za proizvodnju, trgovinu i usluge, K.Trpimira 16, 31000 Osijek</item>
    </izvorni_sadrzaj>
    <derivirana_varijabla naziv="DomainObject.Predmet.ProtuStrankaListFormatedWithAdress_1">
      <item>5-GRUPA d.o.o. za proizvodnju, trgovinu i usluge, K.Trpimira 16, 31000 Osijek</item>
    </derivirana_varijabla>
  </DomainObject.Predmet.ProtuStrankaListFormatedWithAdress>
  <DomainObject.Predmet.ProtuStrankaListFormatedWithAdressOIB>
    <izvorni_sadrzaj>
      <item>5-GRUPA d.o.o. za proizvodnju, trgovinu i usluge, OIB 80384677631, K.Trpimira 16, 31000 Osijek</item>
    </izvorni_sadrzaj>
    <derivirana_varijabla naziv="DomainObject.Predmet.ProtuStrankaListFormatedWithAdressOIB_1">
      <item>5-GRUPA d.o.o. za proizvodnju, trgovinu i usluge, OIB 80384677631, K.Trpimira 16, 31000 Osijek</item>
    </derivirana_varijabla>
  </DomainObject.Predmet.ProtuStrankaListFormatedWithAdressOIB>
  <DomainObject.Predmet.ProtuStrankaListNazivFormated>
    <izvorni_sadrzaj>
      <item>5-GRUPA d.o.o. za proizvodnju, trgovinu i usluge</item>
    </izvorni_sadrzaj>
    <derivirana_varijabla naziv="DomainObject.Predmet.ProtuStrankaListNazivFormated_1">
      <item>5-GRUPA d.o.o. za proizvodnju, trgovinu i usluge</item>
    </derivirana_varijabla>
  </DomainObject.Predmet.ProtuStrankaListNazivFormated>
  <DomainObject.Predmet.ProtuStrankaListNazivFormatedOIB>
    <izvorni_sadrzaj>
      <item>5-GRUPA d.o.o. za proizvodnju, trgovinu i usluge, OIB 80384677631</item>
    </izvorni_sadrzaj>
    <derivirana_varijabla naziv="DomainObject.Predmet.ProtuStrankaListNazivFormatedOIB_1">
      <item>5-GRUPA d.o.o. za proizvodnju, trgovinu i usluge, OIB 80384677631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5-GRUPA d.o.o. za proizvodnju, trgovinu i usluge</izvorni_sadrzaj>
    <derivirana_varijabla naziv="DomainObject.Predmet.ProtustrankaIDrugi_1">5-GRUPA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5-GRUPA d.o.o. za proizvodnju, trgovinu i usluge, OIB 80384677631, K.Trpimira 16, 31000 Osijek</izvorni_sadrzaj>
    <derivirana_varijabla naziv="DomainObject.Predmet.ProtustrankaIDrugiAdressOIB_1">5-GRUPA d.o.o. za proizvodnju, trgovinu i usluge, OIB 80384677631, K.Trpimira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5-GRUPA d.o.o. za proizvodnju, trgovinu i usluge</item>
    </izvorni_sadrzaj>
    <derivirana_varijabla naziv="DomainObject.Predmet.SudioniciListNaziv_1">
      <item>FINA RC OSIJEK</item>
      <item>5-GRUPA d.o.o. za proizvodnju, trgovinu i usluge</item>
    </derivirana_varijabla>
  </DomainObject.Predmet.SudioniciListNaziv>
  <DomainObject.Predmet.SudioniciListAdressOIB>
    <izvorni_sadrzaj>
      <item>FINA RC OSIJEK, OIB 85821130368</item>
      <item>5-GRUPA d.o.o. za proizvodnju, trgovinu i usluge, OIB 80384677631, K.Trpimira 16,31000 Osijek</item>
    </izvorni_sadrzaj>
    <derivirana_varijabla naziv="DomainObject.Predmet.SudioniciListAdressOIB_1">
      <item>FINA RC OSIJEK, OIB 85821130368</item>
      <item>5-GRUPA d.o.o. za proizvodnju, trgovinu i usluge, OIB 80384677631, K.Trpimira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80384677631</item>
    </izvorni_sadrzaj>
    <derivirana_varijabla naziv="DomainObject.Predmet.SudioniciListNazivOIB_1">
      <item>, OIB 85821130368</item>
      <item>, OIB 80384677631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02667-83CE-46EB-89CE-13A9916A18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428</properties:Words>
  <properties:Characters>2102</properties:Characters>
  <properties:Lines>102</properties:Lines>
  <properties:Paragraphs>23</properties:Paragraphs>
  <properties:TotalTime>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2016-09-26T11:46:00Z</dcterms:modified>
  <cp:revision>160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