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f3c8c0e" w14:paraId="f3c8c0e" w:rsidRDefault="00790C1D" w:rsidP="00790C1D" w:rsidR="00790C1D">
      <w:pPr>
        <w:jc w:val="right"/>
        <w15:collapsed w:val="false"/>
      </w:pPr>
      <w:r>
        <w:t>Poslovni broj: 4. St-</w:t>
      </w:r>
      <w:r w:rsidR="00911294">
        <w:t>340</w:t>
      </w:r>
      <w:r w:rsidR="007022B3">
        <w:t>/2017-</w:t>
      </w:r>
      <w:r w:rsidR="00911294">
        <w:t>19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911294">
        <w:rPr>
          <w:szCs w:val="24"/>
        </w:rPr>
        <w:t xml:space="preserve">EUROHRANA d.o.o., </w:t>
      </w:r>
      <w:proofErr w:type="spellStart"/>
      <w:r w:rsidR="00911294">
        <w:rPr>
          <w:szCs w:val="24"/>
        </w:rPr>
        <w:t>Kaštel</w:t>
      </w:r>
      <w:proofErr w:type="spellEnd"/>
      <w:r w:rsidR="00911294">
        <w:rPr>
          <w:szCs w:val="24"/>
        </w:rPr>
        <w:t xml:space="preserve"> </w:t>
      </w:r>
      <w:proofErr w:type="spellStart"/>
      <w:r w:rsidR="00911294">
        <w:rPr>
          <w:szCs w:val="24"/>
        </w:rPr>
        <w:t>Lukšić</w:t>
      </w:r>
      <w:proofErr w:type="spellEnd"/>
      <w:r w:rsidR="00911294">
        <w:rPr>
          <w:szCs w:val="24"/>
        </w:rPr>
        <w:t xml:space="preserve">, </w:t>
      </w:r>
      <w:proofErr w:type="spellStart"/>
      <w:r w:rsidR="00911294">
        <w:rPr>
          <w:szCs w:val="24"/>
        </w:rPr>
        <w:t>Kašteline</w:t>
      </w:r>
      <w:proofErr w:type="spellEnd"/>
      <w:r w:rsidR="00911294">
        <w:rPr>
          <w:szCs w:val="24"/>
        </w:rPr>
        <w:t xml:space="preserve"> 12, OIB: 08559711837</w:t>
      </w:r>
      <w:r>
        <w:rPr>
          <w:lang w:val="hr-HR"/>
        </w:rPr>
        <w:t xml:space="preserve">, </w:t>
      </w:r>
      <w:r w:rsidR="00911294">
        <w:rPr>
          <w:szCs w:val="24"/>
          <w:lang w:val="hr-HR"/>
        </w:rPr>
        <w:t>8</w:t>
      </w:r>
      <w:r w:rsidR="000E2585">
        <w:rPr>
          <w:szCs w:val="24"/>
          <w:lang w:val="hr-HR"/>
        </w:rPr>
        <w:t xml:space="preserve">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911294">
        <w:rPr>
          <w:rFonts w:cs="Times New Roman" w:eastAsia="Times New Roman"/>
          <w:szCs w:val="24"/>
          <w:lang w:eastAsia="hr-HR"/>
        </w:rPr>
        <w:t>8</w:t>
      </w:r>
      <w:r w:rsidR="000E2585">
        <w:rPr>
          <w:rFonts w:cs="Times New Roman" w:eastAsia="Times New Roman"/>
          <w:szCs w:val="24"/>
          <w:lang w:eastAsia="hr-HR"/>
        </w:rPr>
        <w:t>. veljače 2019</w:t>
      </w:r>
      <w:r>
        <w:t xml:space="preserve">. u </w:t>
      </w:r>
      <w:r w:rsidR="00911294">
        <w:t>10:30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911294">
        <w:t xml:space="preserve">predlagatelj – vjerovnik po Županijskom državnom odvjetništvu u Splitu, </w:t>
      </w:r>
      <w:r w:rsidR="00911294" w:rsidRPr="00AF0E83">
        <w:t xml:space="preserve">predlagatelj-vjerovnik </w:t>
      </w:r>
      <w:r w:rsidR="00911294">
        <w:rPr>
          <w:szCs w:val="24"/>
        </w:rPr>
        <w:t>ERGO OSIGURANJE d.d.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911294" w:rsidRPr="00D51939">
        <w:rPr>
          <w:szCs w:val="24"/>
        </w:rPr>
        <w:t>Martin Mustapić,</w:t>
      </w:r>
      <w:r w:rsidR="00911294">
        <w:rPr>
          <w:szCs w:val="24"/>
        </w:rPr>
        <w:t xml:space="preserve"> </w:t>
      </w:r>
      <w:r w:rsidR="00911294" w:rsidRPr="00D51939">
        <w:rPr>
          <w:szCs w:val="24"/>
        </w:rPr>
        <w:t xml:space="preserve"> </w:t>
      </w:r>
      <w:r w:rsidR="00911294">
        <w:rPr>
          <w:szCs w:val="24"/>
        </w:rPr>
        <w:t xml:space="preserve">Kaštel Lukšić, </w:t>
      </w:r>
      <w:proofErr w:type="spellStart"/>
      <w:r w:rsidR="00911294">
        <w:rPr>
          <w:szCs w:val="24"/>
        </w:rPr>
        <w:t>Kašteline</w:t>
      </w:r>
      <w:proofErr w:type="spellEnd"/>
      <w:r w:rsidR="00911294">
        <w:rPr>
          <w:szCs w:val="24"/>
        </w:rPr>
        <w:t xml:space="preserve"> 12, </w:t>
      </w:r>
      <w:r w:rsidR="00911294" w:rsidRPr="00D51939">
        <w:rPr>
          <w:szCs w:val="24"/>
        </w:rPr>
        <w:t>OIB: 68790780408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911294">
        <w:rPr>
          <w:szCs w:val="24"/>
        </w:rPr>
        <w:t>8</w:t>
      </w:r>
      <w:r w:rsidR="000E2585">
        <w:rPr>
          <w:szCs w:val="24"/>
        </w:rPr>
        <w:t>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>Katarina Mikulić</w:t>
      </w:r>
      <w:r w:rsidR="0001597A">
        <w:t>,v.r.</w:t>
      </w:r>
    </w:p>
    <w:p w:rsidRDefault="0001597A" w:rsidP="0071700F" w:rsidR="0001597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01597A" w:rsidP="0071700F" w:rsidR="0001597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1597A" w:rsidP="006953FE" w:rsidR="0001597A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1597A"/>
    <w:rsid w:val="00066650"/>
    <w:rsid w:val="00066D3F"/>
    <w:rsid w:val="00085E7C"/>
    <w:rsid w:val="000B4D96"/>
    <w:rsid w:val="000D5416"/>
    <w:rsid w:val="000E2585"/>
    <w:rsid w:val="000E6D83"/>
    <w:rsid w:val="001500A5"/>
    <w:rsid w:val="00231759"/>
    <w:rsid w:val="00236D31"/>
    <w:rsid w:val="00276CB0"/>
    <w:rsid w:val="00380682"/>
    <w:rsid w:val="003C00EE"/>
    <w:rsid w:val="003C2F22"/>
    <w:rsid w:val="00417EA6"/>
    <w:rsid w:val="00462516"/>
    <w:rsid w:val="004B61F1"/>
    <w:rsid w:val="006953FE"/>
    <w:rsid w:val="007022B3"/>
    <w:rsid w:val="0071519E"/>
    <w:rsid w:val="00790C1D"/>
    <w:rsid w:val="007F7A84"/>
    <w:rsid w:val="00814EDB"/>
    <w:rsid w:val="00815142"/>
    <w:rsid w:val="0083187A"/>
    <w:rsid w:val="00853B3E"/>
    <w:rsid w:val="008D1258"/>
    <w:rsid w:val="00911294"/>
    <w:rsid w:val="00920D33"/>
    <w:rsid w:val="009218D4"/>
    <w:rsid w:val="00981D37"/>
    <w:rsid w:val="009B087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55400"/>
    <w:rsid w:val="00D8632A"/>
    <w:rsid w:val="00DD0D50"/>
    <w:rsid w:val="00DF0CFA"/>
    <w:rsid w:val="00E11790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5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97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597A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597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597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01597A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5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97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597A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597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597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01597A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EUROHRANA d.o.o. za proizvodnju i usluge</izvorni_sadrzaj>
    <derivirana_varijabla naziv="DomainObject.Predmet.ProtustrankaFormated_1">  EUROHRANA d.o.o. za proizvodnju i usluge</derivirana_varijabla>
  </DomainObject.Predmet.ProtustrankaFormated>
  <DomainObject.Predmet.ProtustrankaFormatedOIB>
    <izvorni_sadrzaj>  EUROHRANA d.o.o. za proizvodnju i usluge, OIB 08559711837</izvorni_sadrzaj>
    <derivirana_varijabla naziv="DomainObject.Predmet.ProtustrankaFormatedOIB_1">  EUROHRANA d.o.o. za proizvodnju i usluge, OIB 08559711837</derivirana_varijabla>
  </DomainObject.Predmet.ProtustrankaFormatedOIB>
  <DomainObject.Predmet.ProtustrankaFormatedWithAdress>
    <izvorni_sadrzaj> EUROHRANA d.o.o. za proizvodnju i usluge, Kašteline 12, 21214 Kaštel Lukšić</izvorni_sadrzaj>
    <derivirana_varijabla naziv="DomainObject.Predmet.ProtustrankaFormatedWithAdress_1"> EUROHRANA d.o.o. za proizvodnju i usluge, Kašteline 12, 21214 Kaštel Lukšić</derivirana_varijabla>
  </DomainObject.Predmet.ProtustrankaFormatedWithAdress>
  <DomainObject.Predmet.ProtustrankaFormatedWithAdressOIB>
    <izvorni_sadrzaj> EUROHRANA d.o.o. za proizvodnju i usluge, OIB 08559711837, Kašteline 12, 21214 Kaštel Lukšić</izvorni_sadrzaj>
    <derivirana_varijabla naziv="DomainObject.Predmet.ProtustrankaFormatedWithAdressOIB_1"> EUROHRANA d.o.o. za proizvodnju i usluge, OIB 08559711837, Kašteline 12, 21214 Kaštel Lukšić</derivirana_varijabla>
  </DomainObject.Predmet.ProtustrankaFormatedWithAdressOIB>
  <DomainObject.Predmet.ProtustrankaWithAdress>
    <izvorni_sadrzaj>EUROHRANA d.o.o. za proizvodnju i usluge Kašteline 12, 21214 Kaštel Lukšić</izvorni_sadrzaj>
    <derivirana_varijabla naziv="DomainObject.Predmet.ProtustrankaWithAdress_1">EUROHRANA d.o.o. za proizvodnju i usluge Kašteline 12, 21214 Kaštel Lukšić</derivirana_varijabla>
  </DomainObject.Predmet.ProtustrankaWithAdress>
  <DomainObject.Predmet.ProtustrankaWithAdressOIB>
    <izvorni_sadrzaj>EUROHRANA d.o.o. za proizvodnju i usluge, OIB 08559711837, Kašteline 12, 21214 Kaštel Lukšić</izvorni_sadrzaj>
    <derivirana_varijabla naziv="DomainObject.Predmet.ProtustrankaWithAdressOIB_1">EUROHRANA d.o.o. za proizvodnju i usluge, OIB 08559711837, Kašteline 12, 21214 Kaštel Lukšić</derivirana_varijabla>
  </DomainObject.Predmet.ProtustrankaWithAdressOIB>
  <DomainObject.Predmet.ProtustrankaNazivFormated>
    <izvorni_sadrzaj>EUROHRANA d.o.o. za proizvodnju i usluge</izvorni_sadrzaj>
    <derivirana_varijabla naziv="DomainObject.Predmet.ProtustrankaNazivFormated_1">EUROHRANA d.o.o. za proizvodnju i usluge</derivirana_varijabla>
  </DomainObject.Predmet.ProtustrankaNazivFormated>
  <DomainObject.Predmet.ProtustrankaNazivFormatedOIB>
    <izvorni_sadrzaj>EUROHRANA d.o.o. za proizvodnju i usluge, OIB 08559711837</izvorni_sadrzaj>
    <derivirana_varijabla naziv="DomainObject.Predmet.ProtustrankaNazivFormatedOIB_1">EUROHRANA d.o.o. za proizvodnju i usluge, OIB 08559711837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ERGO osiguranje dioničko društvo zastupanog po punomoćniku Nenad Grof</izvorni_sadrzaj>
    <derivirana_varijabla naziv="DomainObject.Predmet.StrankaFormated_1">  FINANCIJSKA AGENCIJA, RC SPLIT; Ministarstvo financija RH zastupanog po punomoćniku Županijsko državno odvjetništvo u Splitu; ERGO osiguranje dioničko društvo zastupanog po punomoćniku Nenad Grof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ERGO osiguranje dioničko društvo, OIB 90874864964 zastupanog po punomoćniku Nenad Grof</izvorni_sadrzaj>
    <derivirana_varijabla naziv="DomainObject.Predmet.StrankaFormatedOIB_1">  FINANCIJSKA AGENCIJA, RC SPLIT, OIB 85821130368; Ministarstvo financija RH, OIB 18683136487 zastupanog po punomoćniku Županijsko državno odvjetništvo u Splitu; ERGO osiguranje dioničko društvo, OIB 90874864964 zastupanog po punomoćniku Nenad Grof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ERGO osiguranje dioničko društvo, Radnička cesta 80, 10000 Zagreb zastupanog po punomoćniku Nenad Grof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ERGO osiguranje dioničko društvo, Radnička cesta 80, 10000 Zagreb zastupanog po punomoćniku Nenad Grof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ERGO osiguranje dioničko društvo, OIB 90874864964, Radnička cesta 80, 10000 Zagreb zastupanog po punomoćniku Nenad Grof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ERGO osiguranje dioničko društvo, OIB 90874864964, Radnička cesta 80, 10000 Zagreb zastupanog po punomoćniku Nenad Grof</derivirana_varijabla>
  </DomainObject.Predmet.StrankaFormatedWithAdressOIB>
  <DomainObject.Predmet.StrankaWithAdress>
    <izvorni_sadrzaj>FINANCIJSKA AGENCIJA, RC SPLIT Mažuranićevo šetalište 24 b,21000 Split,Ministarstvo financija RH Katančićeva 5,10000 Zagreb,ERGO osiguranje dioničko društvo Radnička cesta 80,10000 Zagreb</izvorni_sadrzaj>
    <derivirana_varijabla naziv="DomainObject.Predmet.StrankaWithAdress_1">FINANCIJSKA AGENCIJA, RC SPLIT Mažuranićevo šetalište 24 b,21000 Split,Ministarstvo financija RH Katančićeva 5,10000 Zagreb,ERGO osiguranje dioničko društvo Radnička cesta 80,10000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Zagreb,ERGO osiguranje dioničko društvo, OIB 90874864964, Radnička cesta 80,10000 Zagreb</izvorni_sadrzaj>
    <derivirana_varijabla naziv="DomainObject.Predmet.StrankaWithAdressOIB_1">FINANCIJSKA AGENCIJA, RC SPLIT, OIB 85821130368, Mažuranićevo šetalište 24 b,21000 Split,Ministarstvo financija RH, OIB 18683136487, Katančićeva 5,10000 Zagreb,ERGO osiguranje dioničko društvo, OIB 90874864964, Radnička cesta 80,10000 Zagreb</derivirana_varijabla>
  </DomainObject.Predmet.StrankaWithAdressOIB>
  <DomainObject.Predmet.StrankaNazivFormated>
    <izvorni_sadrzaj>FINANCIJSKA AGENCIJA, RC SPLIT,Ministarstvo financija RH,ERGO osiguranje dioničko društvo</izvorni_sadrzaj>
    <derivirana_varijabla naziv="DomainObject.Predmet.StrankaNazivFormated_1">FINANCIJSKA AGENCIJA, RC SPLIT,Ministarstvo financija RH,ERGO osiguranje dioničko društvo</derivirana_varijabla>
  </DomainObject.Predmet.StrankaNazivFormated>
  <DomainObject.Predmet.StrankaNazivFormatedOIB>
    <izvorni_sadrzaj>FINANCIJSKA AGENCIJA, RC SPLIT, OIB 85821130368,Ministarstvo financija RH, OIB 18683136487,ERGO osiguranje dioničko društvo, OIB 90874864964</izvorni_sadrzaj>
    <derivirana_varijabla naziv="DomainObject.Predmet.StrankaNazivFormatedOIB_1">FINANCIJSKA AGENCIJA, RC SPLIT, OIB 85821130368,Ministarstvo financija RH, OIB 18683136487,ERGO osiguranje dioničko društvo, OIB 90874864964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ERGO osiguranje dioničko društvo zastupanog po punomoćniku Nenad Grof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ERGO osiguranje dioničko društvo zastupanog po punomoćniku Nenad Grof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ERGO osiguranje dioničko društvo, OIB 90874864964 zastupanog po punomoćniku Nenad Grof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ERGO osiguranje dioničko društvo, OIB 90874864964 zastupanog po punomoćniku Nenad Grof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ERGO osiguranje dioničko društvo, Radnička cesta 80, 10000 Zagreb zastupanog po punomoćniku Nenad Grof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ERGO osiguranje dioničko društvo, Radnička cesta 80, 10000 Zagreb zastupanog po punomoćniku Nenad Grof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ERGO osiguranje dioničko društvo, OIB 90874864964, Radnička cesta 80, 10000 Zagreb zastupanog po punomoćniku Nenad Grof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ERGO osiguranje dioničko društvo, OIB 90874864964, Radnička cesta 80, 10000 Zagreb zastupanog po punomoćniku Nenad Grof</item>
    </derivirana_varijabla>
  </DomainObject.Predmet.StrankaListFormatedWithAdressOIB>
  <DomainObject.Predmet.StrankaListNazivFormated>
    <izvorni_sadrzaj>
      <item>FINANCIJSKA AGENCIJA, RC SPLIT</item>
      <item>Ministarstvo financija RH</item>
      <item>ERGO osiguranje dioničko društvo</item>
    </izvorni_sadrzaj>
    <derivirana_varijabla naziv="DomainObject.Predmet.StrankaListNazivFormated_1">
      <item>FINANCIJSKA AGENCIJA, RC SPLIT</item>
      <item>Ministarstvo financija RH</item>
      <item>ERGO osiguranje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ERGO osiguranje dioničko društvo, OIB 90874864964</item>
    </izvorni_sadrzaj>
    <derivirana_varijabla naziv="DomainObject.Predmet.StrankaListNazivFormatedOIB_1">
      <item>FINANCIJSKA AGENCIJA, RC SPLIT, OIB 85821130368</item>
      <item>Ministarstvo financija RH, OIB 18683136487</item>
      <item>ERGO osiguranje dioničko društvo, OIB 90874864964</item>
    </derivirana_varijabla>
  </DomainObject.Predmet.StrankaListNazivFormatedOIB>
  <DomainObject.Predmet.ProtuStrankaListFormated>
    <izvorni_sadrzaj>
      <item>EUROHRANA d.o.o. za proizvodnju i usluge</item>
    </izvorni_sadrzaj>
    <derivirana_varijabla naziv="DomainObject.Predmet.ProtuStrankaListFormated_1">
      <item>EUROHRANA d.o.o. za proizvodnju i usluge</item>
    </derivirana_varijabla>
  </DomainObject.Predmet.ProtuStrankaListFormated>
  <DomainObject.Predmet.ProtuStrankaListFormatedOIB>
    <izvorni_sadrzaj>
      <item>EUROHRANA d.o.o. za proizvodnju i usluge, OIB 08559711837</item>
    </izvorni_sadrzaj>
    <derivirana_varijabla naziv="DomainObject.Predmet.ProtuStrankaListFormatedOIB_1">
      <item>EUROHRANA d.o.o. za proizvodnju i usluge, OIB 08559711837</item>
    </derivirana_varijabla>
  </DomainObject.Predmet.ProtuStrankaListFormatedOIB>
  <DomainObject.Predmet.ProtuStrankaListFormatedWithAdress>
    <izvorni_sadrzaj>
      <item>EUROHRANA d.o.o. za proizvodnju i usluge, Kašteline 12, 21214 Kaštel Lukšić</item>
    </izvorni_sadrzaj>
    <derivirana_varijabla naziv="DomainObject.Predmet.ProtuStrankaListFormatedWithAdress_1">
      <item>EUROHRANA d.o.o. za proizvodnju i usluge, Kašteline 12, 21214 Kaštel Lukšić</item>
    </derivirana_varijabla>
  </DomainObject.Predmet.ProtuStrankaListFormatedWithAdress>
  <DomainObject.Predmet.ProtuStrankaListFormatedWithAdressOIB>
    <izvorni_sadrzaj>
      <item>EUROHRANA d.o.o. za proizvodnju i usluge, OIB 08559711837, Kašteline 12, 21214 Kaštel Lukšić</item>
    </izvorni_sadrzaj>
    <derivirana_varijabla naziv="DomainObject.Predmet.ProtuStrankaListFormatedWithAdressOIB_1">
      <item>EUROHRANA d.o.o. za proizvodnju i usluge, OIB 08559711837, Kašteline 12, 21214 Kaštel Lukšić</item>
    </derivirana_varijabla>
  </DomainObject.Predmet.ProtuStrankaListFormatedWithAdressOIB>
  <DomainObject.Predmet.ProtuStrankaListNazivFormated>
    <izvorni_sadrzaj>
      <item>EUROHRANA d.o.o. za proizvodnju i usluge</item>
    </izvorni_sadrzaj>
    <derivirana_varijabla naziv="DomainObject.Predmet.ProtuStrankaListNazivFormated_1">
      <item>EUROHRANA d.o.o. za proizvodnju i usluge</item>
    </derivirana_varijabla>
  </DomainObject.Predmet.ProtuStrankaListNazivFormated>
  <DomainObject.Predmet.ProtuStrankaListNazivFormatedOIB>
    <izvorni_sadrzaj>
      <item>EUROHRANA d.o.o. za proizvodnju i usluge, OIB 08559711837</item>
    </izvorni_sadrzaj>
    <derivirana_varijabla naziv="DomainObject.Predmet.ProtuStrankaListNazivFormatedOIB_1">
      <item>EUROHRANA d.o.o. za proizvodnju i usluge, OIB 08559711837</item>
    </derivirana_varijabla>
  </DomainObject.Predmet.ProtuStrankaListNazivFormatedOIB>
  <DomainObject.Predmet.OstaliListFormated>
    <izvorni_sadrzaj>
      <item>Nenad Grof punomoćnik sudionika u postupku ERGO osiguranje dioničko društvo</item>
      <item>Županijsko državno odvjetništvo u Splitu punomoćnik sudionika u postupku Ministarstvo financija RH</item>
      <item>Martin Mustapić</item>
    </izvorni_sadrzaj>
    <derivirana_varijabla naziv="DomainObject.Predmet.OstaliListFormated_1">
      <item>Nenad Grof punomoćnik sudionika u postupku ERGO osiguranje dioničko društvo</item>
      <item>Županijsko državno odvjetništvo u Splitu punomoćnik sudionika u postupku Ministarstvo financija RH</item>
      <item>Martin Mustapić</item>
    </derivirana_varijabla>
  </DomainObject.Predmet.OstaliListFormated>
  <DomainObject.Predmet.OstaliListFormatedOIB>
    <izvorni_sadrzaj>
      <item>Nenad Grof punomoćnik sudionika u postupku ERGO osiguranje dioničko društvo</item>
      <item>Županijsko državno odvjetništvo u Splitu, OIB 70793241859 punomoćnik sudionika u postupku Ministarstvo financija RH</item>
      <item>Martin Mustapić, OIB 68790780408</item>
    </izvorni_sadrzaj>
    <derivirana_varijabla naziv="DomainObject.Predmet.OstaliListFormatedOIB_1">
      <item>Nenad Grof punomoćnik sudionika u postupku ERGO osiguranje dioničko društvo</item>
      <item>Županijsko državno odvjetništvo u Splitu, OIB 70793241859 punomoćnik sudionika u postupku Ministarstvo financija RH</item>
      <item>Martin Mustapić, OIB 68790780408</item>
    </derivirana_varijabla>
  </DomainObject.Predmet.OstaliListFormatedOIB>
  <DomainObject.Predmet.OstaliListFormatedWithAdress>
    <izvorni_sadrzaj>
      <item>Nenad Grof, Nikole Pavića 7, 10000 Zagreb punomoćnik sudionika u postupku ERGO osiguranje dioničko društvo</item>
      <item>Županijsko državno odvjetništvo u Splitu, Gundulićeva 29a, 21000 Split punomoćnik sudionika u postupku Ministarstvo financija RH</item>
      <item>Martin Mustapić, Kašteline 12, 21214 Kaštel Lukšić</item>
    </izvorni_sadrzaj>
    <derivirana_varijabla naziv="DomainObject.Predmet.OstaliListFormatedWithAdress_1">
      <item>Nenad Grof, Nikole Pavića 7, 10000 Zagreb punomoćnik sudionika u postupku ERGO osiguranje dioničko društvo</item>
      <item>Županijsko državno odvjetništvo u Splitu, Gundulićeva 29a, 21000 Split punomoćnik sudionika u postupku Ministarstvo financija RH</item>
      <item>Martin Mustapić, Kašteline 12, 21214 Kaštel Lukšić</item>
    </derivirana_varijabla>
  </DomainObject.Predmet.OstaliListFormatedWithAdress>
  <DomainObject.Predmet.OstaliListFormatedWithAdressOIB>
    <izvorni_sadrzaj>
      <item>Nenad Grof, Nikole Pavića 7, 10000 Zagreb punomoćnik sudionika u postupku ERGO osiguranje dioničko društvo</item>
      <item>Županijsko državno odvjetništvo u Splitu, OIB 70793241859, Gundulićeva 29a, 21000 Split punomoćnik sudionika u postupku Ministarstvo financija RH</item>
      <item>Martin Mustapić, OIB 68790780408, Kašteline 12, 21214 Kaštel Lukšić</item>
    </izvorni_sadrzaj>
    <derivirana_varijabla naziv="DomainObject.Predmet.OstaliListFormatedWithAdressOIB_1">
      <item>Nenad Grof, Nikole Pavića 7, 10000 Zagreb punomoćnik sudionika u postupku ERGO osiguranje dioničko društvo</item>
      <item>Županijsko državno odvjetništvo u Splitu, OIB 70793241859, Gundulićeva 29a, 21000 Split punomoćnik sudionika u postupku Ministarstvo financija RH</item>
      <item>Martin Mustapić, OIB 68790780408, Kašteline 12, 21214 Kaštel Lukšić</item>
    </derivirana_varijabla>
  </DomainObject.Predmet.OstaliListFormatedWithAdressOIB>
  <DomainObject.Predmet.OstaliListNazivFormated>
    <izvorni_sadrzaj>
      <item>Nenad Grof</item>
      <item>Županijsko državno odvjetništvo u Splitu</item>
      <item>Martin Mustapić</item>
    </izvorni_sadrzaj>
    <derivirana_varijabla naziv="DomainObject.Predmet.OstaliListNazivFormated_1">
      <item>Nenad Grof</item>
      <item>Županijsko državno odvjetništvo u Splitu</item>
      <item>Martin Mustapić</item>
    </derivirana_varijabla>
  </DomainObject.Predmet.OstaliListNazivFormated>
  <DomainObject.Predmet.OstaliListNazivFormatedOIB>
    <izvorni_sadrzaj>
      <item>Nenad Grof</item>
      <item>Županijsko državno odvjetništvo u Splitu, OIB 70793241859</item>
      <item>Martin Mustapić, OIB 68790780408</item>
    </izvorni_sadrzaj>
    <derivirana_varijabla naziv="DomainObject.Predmet.OstaliListNazivFormatedOIB_1">
      <item>Nenad Grof</item>
      <item>Županijsko državno odvjetništvo u Splitu, OIB 70793241859</item>
      <item>Martin Mustapić, OIB 68790780408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EUROHRANA d.o.o. za proizvodnju i usluge</izvorni_sadrzaj>
    <derivirana_varijabla naziv="DomainObject.Predmet.ProtustrankaIDrugi_1">EUROHRANA d.o.o. za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EUROHRANA d.o.o. za proizvodnju i usluge, OIB 08559711837, Kašteline 12, 21214 Kaštel Lukšić</izvorni_sadrzaj>
    <derivirana_varijabla naziv="DomainObject.Predmet.ProtustrankaIDrugiAdressOIB_1">EUROHRANA d.o.o. za proizvodnju i usluge, OIB 08559711837, Kašteline 12,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EUROHRANA d.o.o. za proizvodnju i usluge</item>
      <item>FINANCIJSKA AGENCIJA, RC SPLIT</item>
      <item>Nenad Grof</item>
      <item>Ministarstvo financija RH</item>
      <item>Županijsko državno odvjetništvo u Splitu</item>
      <item>ERGO osiguranje dioničko društvo</item>
      <item>Martin Mustapić</item>
    </izvorni_sadrzaj>
    <derivirana_varijabla naziv="DomainObject.Predmet.SudioniciListNaziv_1">
      <item>EUROHRANA d.o.o. za proizvodnju i usluge</item>
      <item>FINANCIJSKA AGENCIJA, RC SPLIT</item>
      <item>Nenad Grof</item>
      <item>Ministarstvo financija RH</item>
      <item>Županijsko državno odvjetništvo u Splitu</item>
      <item>ERGO osiguranje dioničko društvo</item>
      <item>Martin Mustapić</item>
    </derivirana_varijabla>
  </DomainObject.Predmet.SudioniciListNaziv>
  <DomainObject.Predmet.SudioniciListAdressOIB>
    <izvorni_sadrzaj>
      <item>EUROHRANA d.o.o. za proizvodnju i usluge, OIB 08559711837, Kašteline 12,21214 Kaštel Lukšić</item>
      <item>FINANCIJSKA AGENCIJA, RC SPLIT, OIB 85821130368, Mažuranićevo šetalište 24 b,21000 Split</item>
      <item>Nenad Grof, Nikole Pavića 7,10000 Zagreb</item>
      <item>Ministarstvo financija RH, OIB 18683136487, Katančićeva 5,10000 Zagreb</item>
      <item>Županijsko državno odvjetništvo u Splitu, OIB 70793241859, Gundulićeva 29a,21000 Split</item>
      <item>ERGO osiguranje dioničko društvo, OIB 90874864964, Radnička cesta 80,10000 Zagreb</item>
      <item>Martin Mustapić, OIB 68790780408, Kašteline 12,21214 Kaštel Lukšić</item>
    </izvorni_sadrzaj>
    <derivirana_varijabla naziv="DomainObject.Predmet.SudioniciListAdressOIB_1">
      <item>EUROHRANA d.o.o. za proizvodnju i usluge, OIB 08559711837, Kašteline 12,21214 Kaštel Lukšić</item>
      <item>FINANCIJSKA AGENCIJA, RC SPLIT, OIB 85821130368, Mažuranićevo šetalište 24 b,21000 Split</item>
      <item>Nenad Grof, Nikole Pavića 7,10000 Zagreb</item>
      <item>Ministarstvo financija RH, OIB 18683136487, Katančićeva 5,10000 Zagreb</item>
      <item>Županijsko državno odvjetništvo u Splitu, OIB 70793241859, Gundulićeva 29a,21000 Split</item>
      <item>ERGO osiguranje dioničko društvo, OIB 90874864964, Radnička cesta 80,10000 Zagreb</item>
      <item>Martin Mustapić, OIB 68790780408, Kašteline 12,21214 Kaštel Lukšić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08559711837</item>
      <item>, OIB 85821130368</item>
      <item>, OIB null</item>
      <item>, OIB 18683136487</item>
      <item>, OIB 70793241859</item>
      <item>, OIB 90874864964</item>
      <item>, OIB 68790780408</item>
    </izvorni_sadrzaj>
    <derivirana_varijabla naziv="DomainObject.Predmet.SudioniciListNazivOIB_1">
      <item>, OIB 08559711837</item>
      <item>, OIB 85821130368</item>
      <item>, OIB null</item>
      <item>, OIB 18683136487</item>
      <item>, OIB 70793241859</item>
      <item>, OIB 90874864964</item>
      <item>, OIB 68790780408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St-340/2017-6</izvorni_sadrzaj>
    <derivirana_varijabla naziv="DomainObject.PredzadnjaOdlukaIzPredmeta.Oznaka_1">St-340/2017-6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226</properties:Words>
  <properties:Characters>1269</properties:Characters>
  <properties:Lines>37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2019-01-08T07:29:00Z</cp:lastPrinted>
  <dcterms:modified xmlns:xsi="http://www.w3.org/2001/XMLSchema-instance" xsi:type="dcterms:W3CDTF">2019-01-08T07:30:00Z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