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deb0a" w14:paraId="21deb0a" w:rsidRDefault="004976FA" w:rsidP="00ED3AAE" w:rsidR="00907AEF" w:rsidRPr="006C694E">
      <w:pPr>
        <w:jc w:val="both"/>
        <w:outlineLvl w:val="0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 w:rsidRPr="006C694E">
        <w:rPr>
          <w:rFonts w:cs="Times New Roman" w:hAnsi="Times New Roman" w:ascii="Times New Roman"/>
        </w:rPr>
        <w:tab/>
      </w:r>
    </w:p>
    <w:p w:rsidRDefault="00ED3AAE" w:rsidP="003921D4" w:rsidR="00837C51" w:rsidRPr="006C694E">
      <w:pPr>
        <w:jc w:val="center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R E P U B L I K A  H R V A T S K A</w:t>
      </w:r>
    </w:p>
    <w:p w:rsidRDefault="00ED3AAE" w:rsidP="00ED3AAE" w:rsidR="00ED3AAE" w:rsidRPr="006C694E">
      <w:pPr>
        <w:jc w:val="center"/>
        <w:rPr>
          <w:rFonts w:cs="Times New Roman" w:hAnsi="Times New Roman" w:ascii="Times New Roman"/>
        </w:rPr>
      </w:pPr>
    </w:p>
    <w:p w:rsidRDefault="00EF2A53" w:rsidP="003921D4" w:rsidR="00EF2A53" w:rsidRPr="006C694E">
      <w:pPr>
        <w:jc w:val="center"/>
        <w:outlineLvl w:val="0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R J E Š E N J E</w:t>
      </w:r>
    </w:p>
    <w:p w:rsidRDefault="00AC0D4B" w:rsidP="00ED3AAE" w:rsidR="00AC0D4B" w:rsidRPr="006C694E">
      <w:pPr>
        <w:jc w:val="both"/>
        <w:rPr>
          <w:rFonts w:cs="Times New Roman" w:hAnsi="Times New Roman" w:ascii="Times New Roman"/>
        </w:rPr>
      </w:pPr>
    </w:p>
    <w:p w:rsidRDefault="006C694E" w:rsidP="00A151CB" w:rsidR="00267457">
      <w:pPr>
        <w:ind w:firstLine="720"/>
        <w:jc w:val="both"/>
        <w:rPr>
          <w:rFonts w:hAnsi="Times New Roman" w:ascii="Times New Roman"/>
        </w:rPr>
      </w:pPr>
      <w:r w:rsidRPr="006C694E">
        <w:rPr>
          <w:rFonts w:hAnsi="Times New Roman" w:ascii="Times New Roman"/>
        </w:rPr>
        <w:t>Trgovački sud u Zagrebu po sucu pojedincu</w:t>
      </w:r>
      <w:r w:rsidRPr="006C694E">
        <w:rPr>
          <w:rFonts w:hAnsi="Times New Roman" w:ascii="Times New Roman"/>
          <w:b/>
        </w:rPr>
        <w:t xml:space="preserve"> </w:t>
      </w:r>
      <w:r w:rsidRPr="006C694E">
        <w:rPr>
          <w:rFonts w:hAnsi="Times New Roman" w:ascii="Times New Roman"/>
        </w:rPr>
        <w:t>Nevenki Siladi Rstić u postupku izvanredne uprave nad dužnikom AGROKOR koncern za upravljanje društvima, proizvodnju i trgovinu poljoprivrednim proizvodima, dioničko društvo Zagreb (Grad Zagreb) Marijana Čavića 1, OIB:</w:t>
      </w:r>
      <w:r w:rsidR="00A257E4">
        <w:rPr>
          <w:rFonts w:hAnsi="Times New Roman" w:ascii="Times New Roman"/>
        </w:rPr>
        <w:t xml:space="preserve"> </w:t>
      </w:r>
      <w:r w:rsidRPr="006C694E">
        <w:rPr>
          <w:rFonts w:hAnsi="Times New Roman" w:ascii="Times New Roman"/>
        </w:rPr>
        <w:t>05937759187 i njegovim ovisni</w:t>
      </w:r>
      <w:r w:rsidR="00423F75">
        <w:rPr>
          <w:rFonts w:hAnsi="Times New Roman" w:ascii="Times New Roman"/>
        </w:rPr>
        <w:t>m i povezanim društvima,</w:t>
      </w:r>
      <w:r w:rsidR="007412D7">
        <w:rPr>
          <w:rFonts w:hAnsi="Times New Roman" w:ascii="Times New Roman"/>
        </w:rPr>
        <w:t xml:space="preserve"> povodom zahtjeva vjerovnika</w:t>
      </w:r>
      <w:r w:rsidR="00423F75">
        <w:rPr>
          <w:rFonts w:hAnsi="Times New Roman" w:ascii="Times New Roman"/>
        </w:rPr>
        <w:t xml:space="preserve"> </w:t>
      </w:r>
      <w:r w:rsidR="008E0761">
        <w:rPr>
          <w:rFonts w:hAnsi="Times New Roman" w:ascii="Times New Roman"/>
        </w:rPr>
        <w:t xml:space="preserve">REPUBLIKA HRVATSKA, </w:t>
      </w:r>
      <w:r w:rsidR="00AC4E56" w:rsidRPr="00AC4E56">
        <w:rPr>
          <w:rFonts w:hAnsi="Times New Roman" w:ascii="Times New Roman"/>
        </w:rPr>
        <w:t xml:space="preserve">MINISTARSTVO </w:t>
      </w:r>
      <w:r w:rsidR="00DE5A7F">
        <w:rPr>
          <w:rFonts w:hAnsi="Times New Roman" w:ascii="Times New Roman"/>
        </w:rPr>
        <w:t>DRŽAVNE IMOVINE</w:t>
      </w:r>
      <w:r w:rsidR="008E0761">
        <w:rPr>
          <w:rFonts w:hAnsi="Times New Roman" w:ascii="Times New Roman"/>
        </w:rPr>
        <w:t xml:space="preserve">, </w:t>
      </w:r>
      <w:r w:rsidR="000D6A26">
        <w:rPr>
          <w:rFonts w:hAnsi="Times New Roman" w:ascii="Times New Roman"/>
        </w:rPr>
        <w:t xml:space="preserve">Zagreb, </w:t>
      </w:r>
      <w:r w:rsidR="00025ECE">
        <w:rPr>
          <w:rFonts w:hAnsi="Times New Roman" w:ascii="Times New Roman"/>
        </w:rPr>
        <w:t>Savska cesta 41</w:t>
      </w:r>
      <w:r w:rsidR="003C23F5">
        <w:rPr>
          <w:rFonts w:hAnsi="Times New Roman" w:ascii="Times New Roman"/>
        </w:rPr>
        <w:t>,</w:t>
      </w:r>
      <w:r w:rsidR="000D6A26">
        <w:rPr>
          <w:rFonts w:hAnsi="Times New Roman" w:ascii="Times New Roman"/>
        </w:rPr>
        <w:t xml:space="preserve"> </w:t>
      </w:r>
      <w:r w:rsidR="008E0761">
        <w:rPr>
          <w:rFonts w:hAnsi="Times New Roman" w:ascii="Times New Roman"/>
        </w:rPr>
        <w:t>OIB:</w:t>
      </w:r>
      <w:r w:rsidR="00A257E4">
        <w:rPr>
          <w:rFonts w:hAnsi="Times New Roman" w:ascii="Times New Roman"/>
        </w:rPr>
        <w:t xml:space="preserve"> </w:t>
      </w:r>
      <w:r w:rsidR="00B82D0F" w:rsidRPr="00B82D0F">
        <w:rPr>
          <w:rFonts w:hAnsi="Times New Roman" w:ascii="Times New Roman"/>
        </w:rPr>
        <w:t>95555881478</w:t>
      </w:r>
      <w:r w:rsidR="003C23F5">
        <w:rPr>
          <w:rFonts w:hAnsi="Times New Roman" w:ascii="Times New Roman"/>
        </w:rPr>
        <w:t>,</w:t>
      </w:r>
      <w:r w:rsidR="007412D7">
        <w:rPr>
          <w:rFonts w:hAnsi="Times New Roman" w:ascii="Times New Roman"/>
        </w:rPr>
        <w:t xml:space="preserve"> </w:t>
      </w:r>
      <w:r w:rsidR="00F13DAA">
        <w:rPr>
          <w:rFonts w:hAnsi="Times New Roman" w:ascii="Times New Roman"/>
        </w:rPr>
        <w:t>zastupan</w:t>
      </w:r>
      <w:r w:rsidR="00A53081">
        <w:rPr>
          <w:rFonts w:hAnsi="Times New Roman" w:ascii="Times New Roman"/>
        </w:rPr>
        <w:t>o</w:t>
      </w:r>
      <w:r w:rsidR="008E0761">
        <w:rPr>
          <w:rFonts w:hAnsi="Times New Roman" w:ascii="Times New Roman"/>
        </w:rPr>
        <w:t xml:space="preserve"> po Županijskom državnom odvjetništvu u Zagrebu</w:t>
      </w:r>
      <w:r w:rsidR="00254F85">
        <w:rPr>
          <w:rFonts w:hAnsi="Times New Roman" w:ascii="Times New Roman"/>
        </w:rPr>
        <w:t>,</w:t>
      </w:r>
      <w:r w:rsidR="00AC4E56">
        <w:rPr>
          <w:rFonts w:hAnsi="Times New Roman" w:ascii="Times New Roman"/>
        </w:rPr>
        <w:t xml:space="preserve"> </w:t>
      </w:r>
      <w:r w:rsidR="007412D7">
        <w:rPr>
          <w:rFonts w:hAnsi="Times New Roman" w:ascii="Times New Roman"/>
        </w:rPr>
        <w:t xml:space="preserve">za ispravkom </w:t>
      </w:r>
      <w:r w:rsidR="00545376">
        <w:rPr>
          <w:rFonts w:hAnsi="Times New Roman" w:ascii="Times New Roman"/>
        </w:rPr>
        <w:t>rješenja</w:t>
      </w:r>
      <w:r w:rsidR="005B1DC2">
        <w:rPr>
          <w:rFonts w:hAnsi="Times New Roman" w:ascii="Times New Roman"/>
        </w:rPr>
        <w:t xml:space="preserve"> pod poslovnim </w:t>
      </w:r>
      <w:r w:rsidR="006D28C6">
        <w:rPr>
          <w:rFonts w:hAnsi="Times New Roman" w:ascii="Times New Roman"/>
        </w:rPr>
        <w:t>broj</w:t>
      </w:r>
      <w:r w:rsidR="005B1DC2">
        <w:rPr>
          <w:rFonts w:hAnsi="Times New Roman" w:ascii="Times New Roman"/>
        </w:rPr>
        <w:t>em</w:t>
      </w:r>
      <w:r w:rsidR="006D28C6">
        <w:rPr>
          <w:rFonts w:hAnsi="Times New Roman" w:ascii="Times New Roman"/>
        </w:rPr>
        <w:t xml:space="preserve"> St-1138/17-1855 od </w:t>
      </w:r>
      <w:r w:rsidR="008E0761">
        <w:rPr>
          <w:rFonts w:hAnsi="Times New Roman" w:ascii="Times New Roman"/>
        </w:rPr>
        <w:t>dana 15. siječnja</w:t>
      </w:r>
      <w:r w:rsidRPr="006C694E">
        <w:rPr>
          <w:rFonts w:hAnsi="Times New Roman" w:ascii="Times New Roman"/>
        </w:rPr>
        <w:t xml:space="preserve"> 2018. godine</w:t>
      </w:r>
      <w:r w:rsidR="006D28C6" w:rsidRPr="00245A22">
        <w:rPr>
          <w:rFonts w:hAnsi="Times New Roman" w:ascii="Times New Roman"/>
        </w:rPr>
        <w:t>, dana</w:t>
      </w:r>
      <w:r w:rsidR="00245A22">
        <w:rPr>
          <w:rFonts w:hAnsi="Times New Roman" w:ascii="Times New Roman"/>
        </w:rPr>
        <w:t xml:space="preserve"> </w:t>
      </w:r>
      <w:r w:rsidR="00245A22" w:rsidRPr="00245A22">
        <w:rPr>
          <w:rFonts w:hAnsi="Times New Roman" w:ascii="Times New Roman"/>
        </w:rPr>
        <w:t>26.travnja 2019. godine</w:t>
      </w:r>
    </w:p>
    <w:p w:rsidRDefault="00AD329A" w:rsidP="00A151CB" w:rsidR="00AD329A" w:rsidRPr="006C694E">
      <w:pPr>
        <w:ind w:firstLine="720"/>
        <w:jc w:val="both"/>
        <w:rPr>
          <w:rFonts w:hAnsi="Times New Roman" w:ascii="Times New Roman"/>
        </w:rPr>
      </w:pPr>
    </w:p>
    <w:p w:rsidRDefault="00EF2A53" w:rsidP="00ED3AAE" w:rsidR="00EF2A53" w:rsidRPr="006C694E">
      <w:pPr>
        <w:jc w:val="center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r i j e š i o   j e</w:t>
      </w:r>
    </w:p>
    <w:p w:rsidRDefault="00694942" w:rsidP="00ED3AAE" w:rsidR="00694942" w:rsidRPr="006C694E">
      <w:pPr>
        <w:jc w:val="both"/>
        <w:rPr>
          <w:rFonts w:cs="Times New Roman" w:hAnsi="Times New Roman" w:ascii="Times New Roman"/>
        </w:rPr>
      </w:pPr>
    </w:p>
    <w:p w:rsidRDefault="00AC4E56" w:rsidP="00DE5A7F" w:rsidR="00980A89">
      <w:pPr>
        <w:jc w:val="both"/>
        <w:rPr>
          <w:rFonts w:hAnsi="Times New Roman" w:ascii="Times New Roman"/>
        </w:rPr>
      </w:pPr>
      <w:r w:rsidRPr="00AC4E56">
        <w:rPr>
          <w:rFonts w:hAnsi="Times New Roman" w:ascii="Times New Roman"/>
          <w:b/>
        </w:rPr>
        <w:t>I.</w:t>
      </w:r>
      <w:r>
        <w:rPr>
          <w:rFonts w:hAnsi="Times New Roman" w:ascii="Times New Roman"/>
        </w:rPr>
        <w:tab/>
      </w:r>
      <w:r w:rsidR="007A35F0" w:rsidRPr="00AC4E56">
        <w:rPr>
          <w:rFonts w:hAnsi="Times New Roman" w:ascii="Times New Roman"/>
        </w:rPr>
        <w:t>Ispravlja se rješenje ovog suda</w:t>
      </w:r>
      <w:r w:rsidR="00F13DAA">
        <w:rPr>
          <w:rFonts w:hAnsi="Times New Roman" w:ascii="Times New Roman"/>
        </w:rPr>
        <w:t xml:space="preserve"> pod</w:t>
      </w:r>
      <w:r w:rsidR="00423F75" w:rsidRPr="00AC4E56">
        <w:rPr>
          <w:rFonts w:hAnsi="Times New Roman" w:ascii="Times New Roman"/>
        </w:rPr>
        <w:t xml:space="preserve"> poslovni</w:t>
      </w:r>
      <w:r w:rsidR="00F13DAA">
        <w:rPr>
          <w:rFonts w:hAnsi="Times New Roman" w:ascii="Times New Roman"/>
        </w:rPr>
        <w:t xml:space="preserve">m brojem </w:t>
      </w:r>
      <w:r w:rsidR="00423F75" w:rsidRPr="00AC4E56">
        <w:rPr>
          <w:rFonts w:hAnsi="Times New Roman" w:ascii="Times New Roman"/>
        </w:rPr>
        <w:t>St-1138/1</w:t>
      </w:r>
      <w:r>
        <w:rPr>
          <w:rFonts w:hAnsi="Times New Roman" w:ascii="Times New Roman"/>
        </w:rPr>
        <w:t>7-1855 od 15. siječnja 2018. godine</w:t>
      </w:r>
      <w:r w:rsidR="007A35F0" w:rsidRPr="00AC4E56">
        <w:rPr>
          <w:rFonts w:hAnsi="Times New Roman" w:ascii="Times New Roman"/>
        </w:rPr>
        <w:t xml:space="preserve"> u izreci, u dijelu odnosećem na</w:t>
      </w:r>
      <w:r w:rsidR="0071008C" w:rsidRPr="00AC4E56">
        <w:rPr>
          <w:rFonts w:hAnsi="Times New Roman" w:ascii="Times New Roman"/>
        </w:rPr>
        <w:t xml:space="preserve"> </w:t>
      </w:r>
      <w:r w:rsidR="007A35F0" w:rsidRPr="00AC4E56">
        <w:rPr>
          <w:rFonts w:hAnsi="Times New Roman" w:ascii="Times New Roman"/>
        </w:rPr>
        <w:t xml:space="preserve">potraživanje vjerovnika </w:t>
      </w:r>
      <w:r w:rsidR="00DE5A7F">
        <w:rPr>
          <w:rFonts w:hAnsi="Times New Roman" w:ascii="Times New Roman"/>
        </w:rPr>
        <w:t xml:space="preserve">REPUBLIKA HRVATSKA, </w:t>
      </w:r>
      <w:r w:rsidR="00DE5A7F" w:rsidRPr="00AC4E56">
        <w:rPr>
          <w:rFonts w:hAnsi="Times New Roman" w:ascii="Times New Roman"/>
        </w:rPr>
        <w:t xml:space="preserve">MINISTARSTVO </w:t>
      </w:r>
      <w:r w:rsidR="00DE5A7F">
        <w:rPr>
          <w:rFonts w:hAnsi="Times New Roman" w:ascii="Times New Roman"/>
        </w:rPr>
        <w:t xml:space="preserve">DRŽAVNE IMOVINE, Zagreb, </w:t>
      </w:r>
      <w:r w:rsidR="00025ECE">
        <w:rPr>
          <w:rFonts w:hAnsi="Times New Roman" w:ascii="Times New Roman"/>
        </w:rPr>
        <w:t>Savska cesta 41</w:t>
      </w:r>
      <w:r w:rsidR="00DE5A7F">
        <w:rPr>
          <w:rFonts w:hAnsi="Times New Roman" w:ascii="Times New Roman"/>
        </w:rPr>
        <w:t>, OIB: 95555881478</w:t>
      </w:r>
      <w:r w:rsidR="007A35F0" w:rsidRPr="00AC4E56">
        <w:rPr>
          <w:rFonts w:hAnsi="Times New Roman" w:ascii="Times New Roman"/>
        </w:rPr>
        <w:t xml:space="preserve"> </w:t>
      </w:r>
      <w:r w:rsidR="00980A89" w:rsidRPr="00AC4E56">
        <w:rPr>
          <w:rFonts w:hAnsi="Times New Roman" w:ascii="Times New Roman"/>
        </w:rPr>
        <w:t xml:space="preserve">prema društvu </w:t>
      </w:r>
      <w:r w:rsidR="00DE5A7F">
        <w:rPr>
          <w:rFonts w:hAnsi="Times New Roman" w:ascii="Times New Roman"/>
        </w:rPr>
        <w:t xml:space="preserve">TISAK d.d., Zagreb, Slavonska avenija 11a, OIB: </w:t>
      </w:r>
      <w:r w:rsidR="00DE5A7F" w:rsidRPr="00DE5A7F">
        <w:rPr>
          <w:rFonts w:hAnsi="Times New Roman" w:ascii="Times New Roman"/>
        </w:rPr>
        <w:t>75917721668</w:t>
      </w:r>
      <w:r w:rsidR="005A3E56" w:rsidRPr="00AC4E56">
        <w:rPr>
          <w:rFonts w:hAnsi="Times New Roman" w:ascii="Times New Roman"/>
        </w:rPr>
        <w:t xml:space="preserve">, tako da u izreci treba pisati da je utvrđena tražbina vjerovnika </w:t>
      </w:r>
      <w:r w:rsidR="00DE5A7F">
        <w:rPr>
          <w:rFonts w:hAnsi="Times New Roman" w:ascii="Times New Roman"/>
        </w:rPr>
        <w:t xml:space="preserve">REPUBLIKA HRVATSKA, </w:t>
      </w:r>
      <w:r w:rsidR="00DE5A7F" w:rsidRPr="00AC4E56">
        <w:rPr>
          <w:rFonts w:hAnsi="Times New Roman" w:ascii="Times New Roman"/>
        </w:rPr>
        <w:t xml:space="preserve">MINISTARSTVO </w:t>
      </w:r>
      <w:r w:rsidR="00DE5A7F">
        <w:rPr>
          <w:rFonts w:hAnsi="Times New Roman" w:ascii="Times New Roman"/>
        </w:rPr>
        <w:t xml:space="preserve">DRŽAVNE IMOVINE, Zagreb, </w:t>
      </w:r>
      <w:r w:rsidR="00025ECE">
        <w:rPr>
          <w:rFonts w:hAnsi="Times New Roman" w:ascii="Times New Roman"/>
        </w:rPr>
        <w:t>Savska cesta 41</w:t>
      </w:r>
      <w:r w:rsidR="00DE5A7F">
        <w:rPr>
          <w:rFonts w:hAnsi="Times New Roman" w:ascii="Times New Roman"/>
        </w:rPr>
        <w:t>, OIB: 95555881478</w:t>
      </w:r>
      <w:r w:rsidR="00031760" w:rsidRPr="00AC4E56">
        <w:rPr>
          <w:rFonts w:hAnsi="Times New Roman" w:ascii="Times New Roman"/>
        </w:rPr>
        <w:t xml:space="preserve"> prema društvu </w:t>
      </w:r>
      <w:r w:rsidR="00DE5A7F" w:rsidRPr="00DE5A7F">
        <w:rPr>
          <w:rFonts w:hAnsi="Times New Roman" w:ascii="Times New Roman"/>
        </w:rPr>
        <w:t>TISAK d.d., Zagreb, Slavonska avenija 11a, OIB: 75917721668</w:t>
      </w:r>
      <w:r w:rsidR="00A53081">
        <w:rPr>
          <w:rFonts w:hAnsi="Times New Roman" w:ascii="Times New Roman"/>
        </w:rPr>
        <w:t xml:space="preserve"> </w:t>
      </w:r>
      <w:r w:rsidR="00980A89" w:rsidRPr="00AC4E56">
        <w:rPr>
          <w:rFonts w:hAnsi="Times New Roman" w:ascii="Times New Roman"/>
        </w:rPr>
        <w:t xml:space="preserve">u iznosu od </w:t>
      </w:r>
      <w:r w:rsidR="00B46390" w:rsidRPr="00B46390">
        <w:rPr>
          <w:rFonts w:hAnsi="Times New Roman" w:ascii="Times New Roman"/>
        </w:rPr>
        <w:t>3.034,64</w:t>
      </w:r>
      <w:r w:rsidR="00B46390">
        <w:rPr>
          <w:rFonts w:hAnsi="Times New Roman" w:ascii="Times New Roman"/>
        </w:rPr>
        <w:t xml:space="preserve"> </w:t>
      </w:r>
      <w:r w:rsidR="00254F85">
        <w:rPr>
          <w:rFonts w:hAnsi="Times New Roman" w:ascii="Times New Roman"/>
        </w:rPr>
        <w:t>k</w:t>
      </w:r>
      <w:r w:rsidR="00B46390">
        <w:rPr>
          <w:rFonts w:hAnsi="Times New Roman" w:ascii="Times New Roman"/>
        </w:rPr>
        <w:t>une</w:t>
      </w:r>
      <w:r w:rsidR="005A3E56" w:rsidRPr="00AC4E56">
        <w:rPr>
          <w:rFonts w:hAnsi="Times New Roman" w:ascii="Times New Roman"/>
        </w:rPr>
        <w:t xml:space="preserve"> temeljem pravomoćne presude ovog suda</w:t>
      </w:r>
      <w:r w:rsidR="00AC4579">
        <w:rPr>
          <w:rFonts w:hAnsi="Times New Roman" w:ascii="Times New Roman"/>
        </w:rPr>
        <w:t xml:space="preserve"> pod</w:t>
      </w:r>
      <w:r w:rsidR="005A3E56" w:rsidRPr="00AC4E56">
        <w:rPr>
          <w:rFonts w:hAnsi="Times New Roman" w:ascii="Times New Roman"/>
        </w:rPr>
        <w:t xml:space="preserve"> poslovni</w:t>
      </w:r>
      <w:r w:rsidR="00AC4579">
        <w:rPr>
          <w:rFonts w:hAnsi="Times New Roman" w:ascii="Times New Roman"/>
        </w:rPr>
        <w:t>m</w:t>
      </w:r>
      <w:r w:rsidR="005A3E56" w:rsidRPr="00AC4E56">
        <w:rPr>
          <w:rFonts w:hAnsi="Times New Roman" w:ascii="Times New Roman"/>
        </w:rPr>
        <w:t xml:space="preserve"> broj</w:t>
      </w:r>
      <w:r w:rsidR="00AC4579">
        <w:rPr>
          <w:rFonts w:hAnsi="Times New Roman" w:ascii="Times New Roman"/>
        </w:rPr>
        <w:t>em</w:t>
      </w:r>
      <w:r w:rsidR="005A3E56" w:rsidRPr="00AC4E56">
        <w:rPr>
          <w:rFonts w:hAnsi="Times New Roman" w:ascii="Times New Roman"/>
        </w:rPr>
        <w:t xml:space="preserve"> P-</w:t>
      </w:r>
      <w:r w:rsidR="00DE5A7F">
        <w:rPr>
          <w:rFonts w:hAnsi="Times New Roman" w:ascii="Times New Roman"/>
        </w:rPr>
        <w:t>384</w:t>
      </w:r>
      <w:r w:rsidR="006D28C6">
        <w:rPr>
          <w:rFonts w:hAnsi="Times New Roman" w:ascii="Times New Roman"/>
        </w:rPr>
        <w:t xml:space="preserve">/2018 od </w:t>
      </w:r>
      <w:r w:rsidR="00DE5A7F">
        <w:rPr>
          <w:rFonts w:hAnsi="Times New Roman" w:ascii="Times New Roman"/>
        </w:rPr>
        <w:t>28. veljače</w:t>
      </w:r>
      <w:r w:rsidR="006D28C6">
        <w:rPr>
          <w:rFonts w:hAnsi="Times New Roman" w:ascii="Times New Roman"/>
        </w:rPr>
        <w:t xml:space="preserve"> </w:t>
      </w:r>
      <w:r w:rsidR="00DE5A7F">
        <w:rPr>
          <w:rFonts w:hAnsi="Times New Roman" w:ascii="Times New Roman"/>
        </w:rPr>
        <w:t>2019</w:t>
      </w:r>
      <w:r w:rsidR="00254F85">
        <w:rPr>
          <w:rFonts w:hAnsi="Times New Roman" w:ascii="Times New Roman"/>
        </w:rPr>
        <w:t>. godine</w:t>
      </w:r>
      <w:r w:rsidR="00980A89" w:rsidRPr="00AC4E56">
        <w:rPr>
          <w:rFonts w:hAnsi="Times New Roman" w:ascii="Times New Roman"/>
        </w:rPr>
        <w:t xml:space="preserve"> te se stoga taj vjerovnik </w:t>
      </w:r>
      <w:r w:rsidR="00423F75" w:rsidRPr="00AC4E56">
        <w:rPr>
          <w:rFonts w:hAnsi="Times New Roman" w:ascii="Times New Roman"/>
        </w:rPr>
        <w:t xml:space="preserve">umjesto u točci </w:t>
      </w:r>
      <w:r w:rsidR="004F75E9" w:rsidRPr="00AC4E56">
        <w:rPr>
          <w:rFonts w:hAnsi="Times New Roman" w:ascii="Times New Roman"/>
        </w:rPr>
        <w:t>III</w:t>
      </w:r>
      <w:r w:rsidR="00980A89" w:rsidRPr="00AC4E56">
        <w:rPr>
          <w:rFonts w:hAnsi="Times New Roman" w:ascii="Times New Roman"/>
        </w:rPr>
        <w:t xml:space="preserve"> izreke rješe</w:t>
      </w:r>
      <w:r w:rsidR="003C23F5" w:rsidRPr="00AC4E56">
        <w:rPr>
          <w:rFonts w:hAnsi="Times New Roman" w:ascii="Times New Roman"/>
        </w:rPr>
        <w:t xml:space="preserve">nja pod Rb. suda </w:t>
      </w:r>
      <w:r w:rsidR="00DE5A7F" w:rsidRPr="00DE5A7F">
        <w:rPr>
          <w:rFonts w:hAnsi="Times New Roman" w:ascii="Times New Roman"/>
        </w:rPr>
        <w:t>915</w:t>
      </w:r>
      <w:r w:rsidR="00980A89" w:rsidRPr="00AC4E56">
        <w:rPr>
          <w:rFonts w:hAnsi="Times New Roman" w:ascii="Times New Roman"/>
        </w:rPr>
        <w:t>, R</w:t>
      </w:r>
      <w:r w:rsidR="00CA569D" w:rsidRPr="00AC4E56">
        <w:rPr>
          <w:rFonts w:hAnsi="Times New Roman" w:ascii="Times New Roman"/>
        </w:rPr>
        <w:t xml:space="preserve">b. tablica </w:t>
      </w:r>
      <w:r w:rsidR="00DE5A7F" w:rsidRPr="00DE5A7F">
        <w:rPr>
          <w:rFonts w:hAnsi="Times New Roman" w:ascii="Times New Roman"/>
        </w:rPr>
        <w:t>8.658</w:t>
      </w:r>
      <w:r w:rsidR="00CA569D" w:rsidRPr="00AC4E56">
        <w:rPr>
          <w:rFonts w:hAnsi="Times New Roman" w:ascii="Times New Roman"/>
        </w:rPr>
        <w:t>, uvrštava</w:t>
      </w:r>
      <w:r w:rsidR="00130CC5" w:rsidRPr="00AC4E56">
        <w:rPr>
          <w:rFonts w:hAnsi="Times New Roman" w:ascii="Times New Roman"/>
        </w:rPr>
        <w:t xml:space="preserve"> kao vjerovnik drugog višeg isplatnog reda</w:t>
      </w:r>
      <w:r w:rsidR="00CA569D" w:rsidRPr="00AC4E56">
        <w:rPr>
          <w:rFonts w:hAnsi="Times New Roman" w:ascii="Times New Roman"/>
        </w:rPr>
        <w:t xml:space="preserve"> pod točku </w:t>
      </w:r>
      <w:r w:rsidR="00423F75" w:rsidRPr="00AC4E56">
        <w:rPr>
          <w:rFonts w:hAnsi="Times New Roman" w:ascii="Times New Roman"/>
        </w:rPr>
        <w:t xml:space="preserve">I izreke rješenja </w:t>
      </w:r>
      <w:r w:rsidR="00980A89" w:rsidRPr="00AC4E56">
        <w:rPr>
          <w:rFonts w:hAnsi="Times New Roman" w:ascii="Times New Roman"/>
        </w:rPr>
        <w:t xml:space="preserve">kako slijedi: </w:t>
      </w:r>
    </w:p>
    <w:p w:rsidRDefault="00AC4E56" w:rsidP="00AC4E56" w:rsidR="00AC4E56">
      <w:pPr>
        <w:jc w:val="both"/>
        <w:rPr>
          <w:rFonts w:hAnsi="Times New Roman" w:ascii="Times New Roman"/>
        </w:rPr>
      </w:pPr>
    </w:p>
    <w:tbl>
      <w:tblPr>
        <w:tblW w:type="dxa" w:w="9246"/>
        <w:tblInd w:type="dxa" w:w="-10"/>
        <w:tblLayout w:type="fixed"/>
        <w:tblLook w:val="04A0" w:noVBand="1" w:noHBand="0" w:lastColumn="0" w:firstColumn="1" w:lastRow="0" w:firstRow="1"/>
      </w:tblPr>
      <w:tblGrid>
        <w:gridCol w:w="578"/>
        <w:gridCol w:w="840"/>
        <w:gridCol w:w="850"/>
        <w:gridCol w:w="1843"/>
        <w:gridCol w:w="1134"/>
        <w:gridCol w:w="1134"/>
        <w:gridCol w:w="992"/>
        <w:gridCol w:w="1009"/>
        <w:gridCol w:w="866"/>
      </w:tblGrid>
      <w:tr w:rsidTr="00E76F3A" w:rsidR="00AC4E56" w:rsidRPr="00AC4E56">
        <w:trPr>
          <w:trHeight w:val="577"/>
        </w:trPr>
        <w:tc>
          <w:tcPr>
            <w:tcW w:type="dxa" w:w="578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AC4E56" w:rsidP="00AC4E56" w:rsidR="00AC4E56" w:rsidRPr="00AC4E56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AC4E56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RB sud</w:t>
            </w:r>
          </w:p>
        </w:tc>
        <w:tc>
          <w:tcPr>
            <w:tcW w:type="dxa" w:w="84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C4E56" w:rsidP="00AC4E56" w:rsidR="00AC4E56" w:rsidRPr="00AC4E56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AC4E56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RB tablica</w:t>
            </w:r>
          </w:p>
        </w:tc>
        <w:tc>
          <w:tcPr>
            <w:tcW w:type="dxa" w:w="850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AC4E56" w:rsidP="00AC4E56" w:rsidR="00AC4E56" w:rsidRPr="00AC4E56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AC4E56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Tvrtka dužnika</w:t>
            </w:r>
          </w:p>
        </w:tc>
        <w:tc>
          <w:tcPr>
            <w:tcW w:type="dxa" w:w="1843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C4E56" w:rsidP="00AC4E56" w:rsidR="00AC4E56" w:rsidRPr="00AC4E56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AC4E56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Ime i prezime/ tvrtka ili naziv vjerovnika</w:t>
            </w:r>
          </w:p>
        </w:tc>
        <w:tc>
          <w:tcPr>
            <w:tcW w:type="dxa" w:w="1134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AC4E56" w:rsidP="00AC4E56" w:rsidR="00AC4E56" w:rsidRPr="00AC4E56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AC4E56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OIB vjerovnika</w:t>
            </w:r>
          </w:p>
        </w:tc>
        <w:tc>
          <w:tcPr>
            <w:tcW w:type="dxa" w:w="1134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C4E56" w:rsidP="00AC4E56" w:rsidR="00AC4E56" w:rsidRPr="00AC4E56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AC4E56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Adresa / sjedište vjerovnika</w:t>
            </w:r>
          </w:p>
        </w:tc>
        <w:tc>
          <w:tcPr>
            <w:tcW w:type="dxa" w:w="992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AC4E56" w:rsidP="00AC4E56" w:rsidR="00AC4E56" w:rsidRPr="00AC4E56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AC4E56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Iznos utvrđene tražbine (kn)</w:t>
            </w:r>
          </w:p>
        </w:tc>
        <w:tc>
          <w:tcPr>
            <w:tcW w:type="dxa" w:w="1009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C4E56" w:rsidP="00AC4E56" w:rsidR="00AC4E56" w:rsidRPr="00AC4E56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AC4E56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Jamci/ sudužnici /regresni dužnici</w:t>
            </w:r>
          </w:p>
        </w:tc>
        <w:tc>
          <w:tcPr>
            <w:tcW w:type="dxa" w:w="866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C4E56" w:rsidP="00AC4E56" w:rsidR="00AC4E56" w:rsidRPr="00AC4E56">
            <w:pPr>
              <w:autoSpaceDE/>
              <w:autoSpaceDN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 w:rsidRPr="00AC4E56">
              <w:rPr>
                <w:rFonts w:hAnsi="Times New Roman" w:ascii="Times New Roman"/>
                <w:b/>
                <w:bCs/>
                <w:color w:val="000000"/>
                <w:sz w:val="18"/>
                <w:szCs w:val="18"/>
              </w:rPr>
              <w:t>Iznos za koji se jamči (kn)</w:t>
            </w:r>
          </w:p>
        </w:tc>
      </w:tr>
      <w:tr w:rsidTr="00E76F3A" w:rsidR="00AC4E56" w:rsidRPr="00AC4E56">
        <w:trPr>
          <w:trHeight w:val="542"/>
        </w:trPr>
        <w:tc>
          <w:tcPr>
            <w:tcW w:type="dxa" w:w="578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245A22" w:rsidP="00A257E4" w:rsidR="00AC4E56" w:rsidRPr="00AC4E56">
            <w:pPr>
              <w:autoSpaceDE/>
              <w:autoSpaceDN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>
              <w:rPr>
                <w:rFonts w:hAnsi="Times New Roman" w:ascii="Times New Roman"/>
                <w:color w:val="000000"/>
                <w:sz w:val="16"/>
                <w:szCs w:val="16"/>
              </w:rPr>
              <w:t>10142</w:t>
            </w:r>
          </w:p>
        </w:tc>
        <w:tc>
          <w:tcPr>
            <w:tcW w:type="dxa" w:w="84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DE5A7F" w:rsidP="00A257E4" w:rsidR="00AC4E56" w:rsidRPr="00AC4E56">
            <w:pPr>
              <w:autoSpaceDE/>
              <w:autoSpaceDN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DE5A7F">
              <w:rPr>
                <w:rFonts w:hAnsi="Times New Roman" w:ascii="Times New Roman"/>
                <w:color w:val="000000"/>
                <w:sz w:val="16"/>
                <w:szCs w:val="16"/>
              </w:rPr>
              <w:t>8.658</w:t>
            </w:r>
          </w:p>
        </w:tc>
        <w:tc>
          <w:tcPr>
            <w:tcW w:type="dxa" w:w="85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E5A7F" w:rsidP="00AC4E56" w:rsidR="00AC4E56" w:rsidRPr="00AC4E56">
            <w:pPr>
              <w:autoSpaceDE/>
              <w:autoSpaceDN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DE5A7F">
              <w:rPr>
                <w:rFonts w:hAnsi="Times New Roman" w:ascii="Times New Roman"/>
                <w:color w:val="000000"/>
                <w:sz w:val="16"/>
                <w:szCs w:val="16"/>
              </w:rPr>
              <w:t>TISAK D.D.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DE5A7F" w:rsidP="00AC4E56" w:rsidR="00AC4E56" w:rsidRPr="00AC4E56">
            <w:pPr>
              <w:autoSpaceDE/>
              <w:autoSpaceDN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DE5A7F">
              <w:rPr>
                <w:rFonts w:hAnsi="Times New Roman" w:ascii="Times New Roman"/>
                <w:color w:val="000000"/>
                <w:sz w:val="16"/>
                <w:szCs w:val="16"/>
              </w:rPr>
              <w:t>REPUBLIKA HRVATSKA, MINISTARSTVO DRŽAVNE IMOVINE</w:t>
            </w:r>
          </w:p>
        </w:tc>
        <w:tc>
          <w:tcPr>
            <w:tcW w:type="dxa" w:w="1134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82D0F" w:rsidP="00AC4E56" w:rsidR="00AC4E56" w:rsidRPr="00AC4E56">
            <w:pPr>
              <w:autoSpaceDE/>
              <w:autoSpaceDN/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B82D0F">
              <w:rPr>
                <w:rFonts w:hAnsi="Times New Roman" w:ascii="Times New Roman"/>
                <w:color w:val="000000"/>
                <w:sz w:val="16"/>
                <w:szCs w:val="16"/>
              </w:rPr>
              <w:t>95555881478</w:t>
            </w:r>
          </w:p>
        </w:tc>
        <w:tc>
          <w:tcPr>
            <w:tcW w:type="dxa" w:w="1134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025ECE" w:rsidP="00AC4E56" w:rsidR="00AC4E56" w:rsidRPr="00AC4E56">
            <w:pPr>
              <w:autoSpaceDE/>
              <w:autoSpaceDN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>
              <w:rPr>
                <w:rFonts w:hAnsi="Times New Roman" w:ascii="Times New Roman"/>
                <w:color w:val="000000"/>
                <w:sz w:val="16"/>
                <w:szCs w:val="16"/>
              </w:rPr>
              <w:t>SAVSKA CESTA 41</w:t>
            </w:r>
            <w:r w:rsidR="000D38BB">
              <w:rPr>
                <w:rFonts w:hAnsi="Times New Roman" w:ascii="Times New Roman"/>
                <w:color w:val="000000"/>
                <w:sz w:val="16"/>
                <w:szCs w:val="16"/>
              </w:rPr>
              <w:t>, ZAGREB</w:t>
            </w:r>
          </w:p>
        </w:tc>
        <w:tc>
          <w:tcPr>
            <w:tcW w:type="dxa" w:w="99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B46390" w:rsidP="00DE5A7F" w:rsidR="00AC4E56" w:rsidRPr="00AC4E56">
            <w:pPr>
              <w:autoSpaceDE/>
              <w:autoSpaceDN/>
              <w:jc w:val="center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B46390">
              <w:rPr>
                <w:rFonts w:hAnsi="Times New Roman" w:ascii="Times New Roman"/>
                <w:color w:val="000000"/>
                <w:sz w:val="16"/>
                <w:szCs w:val="16"/>
              </w:rPr>
              <w:t>3.034,64</w:t>
            </w:r>
          </w:p>
        </w:tc>
        <w:tc>
          <w:tcPr>
            <w:tcW w:type="dxa" w:w="1009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AC4E56" w:rsidP="00A257E4" w:rsidR="00AC4E56" w:rsidRPr="00AC4E56">
            <w:pPr>
              <w:autoSpaceDE/>
              <w:autoSpaceDN/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AC4E56">
              <w:rPr>
                <w:rFonts w:hAnsi="Times New Roman" w:ascii="Times New Roman"/>
                <w:color w:val="000000"/>
                <w:sz w:val="16"/>
                <w:szCs w:val="16"/>
              </w:rPr>
              <w:t> </w:t>
            </w:r>
            <w:r w:rsidR="00A257E4" w:rsidRPr="00A257E4">
              <w:rPr>
                <w:rFonts w:hAnsi="Times New Roman" w:asci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type="dxa" w:w="866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C4E56" w:rsidP="00AC4E56" w:rsidR="00AC4E56" w:rsidRPr="00AC4E56">
            <w:pPr>
              <w:autoSpaceDE/>
              <w:autoSpaceDN/>
              <w:jc w:val="right"/>
              <w:rPr>
                <w:rFonts w:cs="Times New Roman" w:hAnsi="Times New Roman" w:ascii="Times New Roman"/>
                <w:color w:val="000000"/>
                <w:sz w:val="16"/>
                <w:szCs w:val="16"/>
              </w:rPr>
            </w:pPr>
            <w:r w:rsidRPr="00AC4E56">
              <w:rPr>
                <w:rFonts w:hAnsi="Times New Roman" w:ascii="Times New Roman"/>
                <w:color w:val="000000"/>
                <w:sz w:val="16"/>
                <w:szCs w:val="16"/>
              </w:rPr>
              <w:t>-</w:t>
            </w:r>
          </w:p>
        </w:tc>
      </w:tr>
    </w:tbl>
    <w:p w:rsidRDefault="00311017" w:rsidP="00BF2AE7" w:rsidR="00311017" w:rsidRPr="00BF2AE7">
      <w:pPr>
        <w:jc w:val="both"/>
        <w:outlineLvl w:val="0"/>
        <w:rPr>
          <w:rFonts w:hAnsi="Times New Roman" w:ascii="Times New Roman"/>
        </w:rPr>
      </w:pPr>
    </w:p>
    <w:p w:rsidRDefault="00BF2AE7" w:rsidP="00BF2AE7" w:rsidR="00BF2AE7" w:rsidRPr="00BF2AE7">
      <w:pPr>
        <w:jc w:val="both"/>
        <w:outlineLvl w:val="0"/>
        <w:rPr>
          <w:rFonts w:hAnsi="Times New Roman" w:ascii="Times New Roman"/>
        </w:rPr>
      </w:pPr>
    </w:p>
    <w:p w:rsidRDefault="00657A5C" w:rsidP="00ED3AAE" w:rsidR="00657A5C" w:rsidRPr="006C694E">
      <w:pPr>
        <w:jc w:val="center"/>
        <w:outlineLvl w:val="0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Obrazloženje</w:t>
      </w:r>
    </w:p>
    <w:p w:rsidRDefault="00657A5C" w:rsidP="00ED3AAE" w:rsidR="00657A5C">
      <w:pPr>
        <w:jc w:val="both"/>
        <w:outlineLvl w:val="0"/>
        <w:rPr>
          <w:rFonts w:cs="Times New Roman" w:hAnsi="Times New Roman" w:ascii="Times New Roman"/>
        </w:rPr>
      </w:pPr>
    </w:p>
    <w:p w:rsidRDefault="00CA569D" w:rsidP="00CA569D" w:rsidR="00085E4B">
      <w:pPr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hAnsi="Times New Roman" w:ascii="Times New Roman"/>
        </w:rPr>
        <w:t>U</w:t>
      </w:r>
      <w:r w:rsidRPr="006C694E">
        <w:rPr>
          <w:rFonts w:hAnsi="Times New Roman" w:ascii="Times New Roman"/>
        </w:rPr>
        <w:t xml:space="preserve"> postupku izvanredne uprave nad dužnikom AGROKOR koncern za upravljanje društvima, proizvodnju i trgovinu poljoprivrednim proizvodima, dioničko društvo</w:t>
      </w:r>
      <w:r w:rsidR="00AC4579">
        <w:rPr>
          <w:rFonts w:hAnsi="Times New Roman" w:ascii="Times New Roman"/>
        </w:rPr>
        <w:t>,</w:t>
      </w:r>
      <w:r w:rsidRPr="006C694E">
        <w:rPr>
          <w:rFonts w:hAnsi="Times New Roman" w:ascii="Times New Roman"/>
        </w:rPr>
        <w:t xml:space="preserve"> Zagreb (Grad Zagreb) Marijana Čavića 1, OIB:</w:t>
      </w:r>
      <w:r w:rsidR="00311017">
        <w:rPr>
          <w:rFonts w:hAnsi="Times New Roman" w:ascii="Times New Roman"/>
        </w:rPr>
        <w:t xml:space="preserve"> </w:t>
      </w:r>
      <w:r w:rsidRPr="006C694E">
        <w:rPr>
          <w:rFonts w:hAnsi="Times New Roman" w:ascii="Times New Roman"/>
        </w:rPr>
        <w:t>05937759187 i njegovim ovisni</w:t>
      </w:r>
      <w:r>
        <w:rPr>
          <w:rFonts w:hAnsi="Times New Roman" w:ascii="Times New Roman"/>
        </w:rPr>
        <w:t xml:space="preserve">m i povezanim društvima, ovaj je sud </w:t>
      </w:r>
      <w:r>
        <w:rPr>
          <w:rFonts w:cs="Times New Roman" w:hAnsi="Times New Roman" w:ascii="Times New Roman"/>
        </w:rPr>
        <w:t>r</w:t>
      </w:r>
      <w:r w:rsidR="006C694E" w:rsidRPr="006C694E">
        <w:rPr>
          <w:rFonts w:cs="Times New Roman" w:hAnsi="Times New Roman" w:ascii="Times New Roman"/>
        </w:rPr>
        <w:t>ješenje</w:t>
      </w:r>
      <w:r>
        <w:rPr>
          <w:rFonts w:cs="Times New Roman" w:hAnsi="Times New Roman" w:ascii="Times New Roman"/>
        </w:rPr>
        <w:t>m</w:t>
      </w:r>
      <w:r w:rsidR="006C694E" w:rsidRPr="006C694E">
        <w:rPr>
          <w:rFonts w:cs="Times New Roman" w:hAnsi="Times New Roman" w:ascii="Times New Roman"/>
        </w:rPr>
        <w:t xml:space="preserve"> o utvrđenim i osporenim tražbinama</w:t>
      </w:r>
      <w:r w:rsidR="00311017">
        <w:rPr>
          <w:rFonts w:cs="Times New Roman" w:hAnsi="Times New Roman" w:ascii="Times New Roman"/>
        </w:rPr>
        <w:t xml:space="preserve"> </w:t>
      </w:r>
      <w:r w:rsidR="005B1DC2">
        <w:rPr>
          <w:rFonts w:cs="Times New Roman" w:hAnsi="Times New Roman" w:ascii="Times New Roman"/>
        </w:rPr>
        <w:t xml:space="preserve">pod </w:t>
      </w:r>
      <w:r w:rsidR="00311017">
        <w:rPr>
          <w:rFonts w:cs="Times New Roman" w:hAnsi="Times New Roman" w:ascii="Times New Roman"/>
        </w:rPr>
        <w:t>poslovni</w:t>
      </w:r>
      <w:r w:rsidR="005B1DC2">
        <w:rPr>
          <w:rFonts w:cs="Times New Roman" w:hAnsi="Times New Roman" w:ascii="Times New Roman"/>
        </w:rPr>
        <w:t>m</w:t>
      </w:r>
      <w:r w:rsidR="00311017">
        <w:rPr>
          <w:rFonts w:cs="Times New Roman" w:hAnsi="Times New Roman" w:ascii="Times New Roman"/>
        </w:rPr>
        <w:t xml:space="preserve"> broj</w:t>
      </w:r>
      <w:r w:rsidR="005B1DC2">
        <w:rPr>
          <w:rFonts w:cs="Times New Roman" w:hAnsi="Times New Roman" w:ascii="Times New Roman"/>
        </w:rPr>
        <w:t>em</w:t>
      </w:r>
      <w:r w:rsidR="00311017">
        <w:rPr>
          <w:rFonts w:cs="Times New Roman" w:hAnsi="Times New Roman" w:ascii="Times New Roman"/>
        </w:rPr>
        <w:t xml:space="preserve"> St-1138/17-</w:t>
      </w:r>
      <w:r>
        <w:rPr>
          <w:rFonts w:cs="Times New Roman" w:hAnsi="Times New Roman" w:ascii="Times New Roman"/>
        </w:rPr>
        <w:t>1855</w:t>
      </w:r>
      <w:r w:rsidR="006C694E" w:rsidRPr="006C694E">
        <w:rPr>
          <w:rFonts w:cs="Times New Roman" w:hAnsi="Times New Roman" w:ascii="Times New Roman"/>
        </w:rPr>
        <w:t xml:space="preserve"> </w:t>
      </w:r>
      <w:r w:rsidR="00062405">
        <w:rPr>
          <w:rFonts w:cs="Times New Roman" w:hAnsi="Times New Roman" w:ascii="Times New Roman"/>
        </w:rPr>
        <w:t xml:space="preserve">od 15. siječnja 2018. godine, </w:t>
      </w:r>
      <w:r w:rsidR="001D3F41" w:rsidRPr="001D3F41">
        <w:rPr>
          <w:rFonts w:cs="Times New Roman" w:hAnsi="Times New Roman" w:ascii="Times New Roman"/>
        </w:rPr>
        <w:t xml:space="preserve">vjerovnika REPUBLIKA HRVATSKA, </w:t>
      </w:r>
      <w:r w:rsidR="00DE5A7F" w:rsidRPr="00DE5A7F">
        <w:rPr>
          <w:rFonts w:cs="Times New Roman" w:hAnsi="Times New Roman" w:ascii="Times New Roman"/>
        </w:rPr>
        <w:lastRenderedPageBreak/>
        <w:t>MINISTARSTVO DRŽAVNE IMOVINE</w:t>
      </w:r>
      <w:r w:rsidR="00E77B40">
        <w:rPr>
          <w:rFonts w:cs="Times New Roman" w:hAnsi="Times New Roman" w:ascii="Times New Roman"/>
        </w:rPr>
        <w:t xml:space="preserve">, </w:t>
      </w:r>
      <w:r w:rsidR="00DE5A7F" w:rsidRPr="00DE5A7F">
        <w:rPr>
          <w:rFonts w:cs="Times New Roman" w:hAnsi="Times New Roman" w:ascii="Times New Roman"/>
        </w:rPr>
        <w:t xml:space="preserve">Zagreb, </w:t>
      </w:r>
      <w:r w:rsidR="00025ECE">
        <w:rPr>
          <w:rFonts w:hAnsi="Times New Roman" w:ascii="Times New Roman"/>
        </w:rPr>
        <w:t>Savska cesta 41</w:t>
      </w:r>
      <w:r w:rsidR="00DE5A7F">
        <w:rPr>
          <w:rFonts w:cs="Times New Roman" w:hAnsi="Times New Roman" w:ascii="Times New Roman"/>
        </w:rPr>
        <w:t>, OIB: 95555881478</w:t>
      </w:r>
      <w:r w:rsidR="001D3F41" w:rsidRPr="001D3F41">
        <w:rPr>
          <w:rFonts w:cs="Times New Roman" w:hAnsi="Times New Roman" w:ascii="Times New Roman"/>
        </w:rPr>
        <w:t>7</w:t>
      </w:r>
      <w:r w:rsidR="005175F0">
        <w:rPr>
          <w:rFonts w:hAnsi="Times New Roman" w:ascii="Times New Roman"/>
        </w:rPr>
        <w:t xml:space="preserve"> </w:t>
      </w:r>
      <w:r w:rsidR="005175F0">
        <w:rPr>
          <w:rFonts w:cs="Times New Roman" w:hAnsi="Times New Roman" w:ascii="Times New Roman"/>
        </w:rPr>
        <w:t>svrstao pod točkom III</w:t>
      </w:r>
      <w:r w:rsidR="00062405">
        <w:rPr>
          <w:rFonts w:cs="Times New Roman" w:hAnsi="Times New Roman" w:ascii="Times New Roman"/>
        </w:rPr>
        <w:t xml:space="preserve"> izreke rješenja</w:t>
      </w:r>
      <w:r w:rsidR="006C694E" w:rsidRPr="006C694E">
        <w:rPr>
          <w:rFonts w:cs="Times New Roman" w:hAnsi="Times New Roman" w:ascii="Times New Roman"/>
        </w:rPr>
        <w:t xml:space="preserve"> </w:t>
      </w:r>
      <w:r w:rsidR="00AA530C" w:rsidRPr="00AA530C">
        <w:rPr>
          <w:rFonts w:hAnsi="Times New Roman" w:ascii="Times New Roman"/>
        </w:rPr>
        <w:t xml:space="preserve">Rb. suda </w:t>
      </w:r>
      <w:r w:rsidR="00DE5A7F" w:rsidRPr="00DE5A7F">
        <w:rPr>
          <w:rFonts w:hAnsi="Times New Roman" w:ascii="Times New Roman"/>
        </w:rPr>
        <w:t>915</w:t>
      </w:r>
      <w:r w:rsidR="00AA530C" w:rsidRPr="00AA530C">
        <w:rPr>
          <w:rFonts w:hAnsi="Times New Roman" w:ascii="Times New Roman"/>
        </w:rPr>
        <w:t xml:space="preserve">, Rb. tablica </w:t>
      </w:r>
      <w:r w:rsidR="00DE5A7F" w:rsidRPr="00DE5A7F">
        <w:rPr>
          <w:rFonts w:hAnsi="Times New Roman" w:ascii="Times New Roman"/>
        </w:rPr>
        <w:t>8.658</w:t>
      </w:r>
      <w:r w:rsidR="00062405">
        <w:rPr>
          <w:rFonts w:hAnsi="Times New Roman" w:ascii="Times New Roman"/>
        </w:rPr>
        <w:t xml:space="preserve"> kao vjerovnika osporene tražbine </w:t>
      </w:r>
      <w:r w:rsidR="00E8796C">
        <w:rPr>
          <w:rFonts w:hAnsi="Times New Roman" w:ascii="Times New Roman"/>
        </w:rPr>
        <w:t>prema</w:t>
      </w:r>
      <w:r w:rsidR="00E01A5F">
        <w:rPr>
          <w:rFonts w:cs="Times New Roman" w:hAnsi="Times New Roman" w:ascii="Times New Roman"/>
        </w:rPr>
        <w:t xml:space="preserve"> društvu </w:t>
      </w:r>
      <w:r w:rsidR="00DE5A7F">
        <w:rPr>
          <w:rFonts w:cs="Times New Roman" w:hAnsi="Times New Roman" w:ascii="Times New Roman"/>
        </w:rPr>
        <w:t>TISAK d.d.</w:t>
      </w:r>
      <w:r w:rsidR="00E8796C">
        <w:rPr>
          <w:rFonts w:cs="Times New Roman" w:hAnsi="Times New Roman" w:ascii="Times New Roman"/>
        </w:rPr>
        <w:t>,</w:t>
      </w:r>
      <w:r w:rsidR="00E77B40">
        <w:rPr>
          <w:rFonts w:cs="Times New Roman" w:hAnsi="Times New Roman" w:ascii="Times New Roman"/>
        </w:rPr>
        <w:t xml:space="preserve"> a</w:t>
      </w:r>
      <w:r w:rsidR="00E8796C">
        <w:rPr>
          <w:rFonts w:cs="Times New Roman" w:hAnsi="Times New Roman" w:ascii="Times New Roman"/>
        </w:rPr>
        <w:t xml:space="preserve"> </w:t>
      </w:r>
      <w:r w:rsidR="00062405">
        <w:rPr>
          <w:rFonts w:cs="Times New Roman" w:hAnsi="Times New Roman" w:ascii="Times New Roman"/>
        </w:rPr>
        <w:t xml:space="preserve">koju novčanu tražbinu je osporio </w:t>
      </w:r>
      <w:r w:rsidR="00E8796C">
        <w:rPr>
          <w:rFonts w:cs="Times New Roman" w:hAnsi="Times New Roman" w:ascii="Times New Roman"/>
        </w:rPr>
        <w:t>izvanredni povjerenik</w:t>
      </w:r>
      <w:r w:rsidR="00311017">
        <w:rPr>
          <w:rFonts w:cs="Times New Roman" w:hAnsi="Times New Roman" w:ascii="Times New Roman"/>
        </w:rPr>
        <w:t>.</w:t>
      </w:r>
    </w:p>
    <w:p w:rsidRDefault="00AC4E56" w:rsidP="00CA569D" w:rsidR="00AC4E56">
      <w:pPr>
        <w:jc w:val="both"/>
        <w:outlineLvl w:val="0"/>
        <w:rPr>
          <w:rFonts w:cs="Times New Roman" w:hAnsi="Times New Roman" w:ascii="Times New Roman"/>
        </w:rPr>
      </w:pPr>
    </w:p>
    <w:p w:rsidRDefault="00311017" w:rsidP="00085E4B" w:rsidR="00085E4B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Navedeni vjerovnik</w:t>
      </w:r>
      <w:r w:rsidR="00085E4B"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 xml:space="preserve">je </w:t>
      </w:r>
      <w:r w:rsidR="00085E4B">
        <w:rPr>
          <w:rFonts w:cs="Times New Roman" w:hAnsi="Times New Roman" w:ascii="Times New Roman"/>
        </w:rPr>
        <w:t xml:space="preserve">upućen podnijeti tužbu radi utvrđenja osnovanosti osporene novčane tražbine sukladno odredbi čl. 34 st. 1 </w:t>
      </w:r>
      <w:r w:rsidR="00085E4B" w:rsidRPr="00085E4B">
        <w:rPr>
          <w:rFonts w:cs="Times New Roman" w:hAnsi="Times New Roman" w:ascii="Times New Roman"/>
        </w:rPr>
        <w:t>Zakona o postupku izvanredne uprave u trgovačkim društvima od sistemskog značaja za Republiku Hrvatsku (NN 32/17, dalje ZPIUTD)</w:t>
      </w:r>
      <w:r w:rsidR="00280386">
        <w:rPr>
          <w:rFonts w:cs="Times New Roman" w:hAnsi="Times New Roman" w:ascii="Times New Roman"/>
        </w:rPr>
        <w:t xml:space="preserve">, što </w:t>
      </w:r>
      <w:r>
        <w:rPr>
          <w:rFonts w:cs="Times New Roman" w:hAnsi="Times New Roman" w:ascii="Times New Roman"/>
        </w:rPr>
        <w:t>je isti i učinio</w:t>
      </w:r>
      <w:r w:rsidR="00AC4E56">
        <w:rPr>
          <w:rFonts w:cs="Times New Roman" w:hAnsi="Times New Roman" w:ascii="Times New Roman"/>
        </w:rPr>
        <w:t>, te</w:t>
      </w:r>
      <w:r w:rsidR="00085E4B">
        <w:rPr>
          <w:rFonts w:cs="Times New Roman" w:hAnsi="Times New Roman" w:ascii="Times New Roman"/>
        </w:rPr>
        <w:t xml:space="preserve"> podnes</w:t>
      </w:r>
      <w:r>
        <w:rPr>
          <w:rFonts w:cs="Times New Roman" w:hAnsi="Times New Roman" w:ascii="Times New Roman"/>
        </w:rPr>
        <w:t>kom</w:t>
      </w:r>
      <w:r w:rsidR="00085E4B">
        <w:rPr>
          <w:rFonts w:cs="Times New Roman" w:hAnsi="Times New Roman" w:ascii="Times New Roman"/>
        </w:rPr>
        <w:t xml:space="preserve"> </w:t>
      </w:r>
      <w:r w:rsidR="00B46390">
        <w:rPr>
          <w:rFonts w:cs="Times New Roman" w:hAnsi="Times New Roman" w:ascii="Times New Roman"/>
        </w:rPr>
        <w:t xml:space="preserve">od 23. travnja 2019. godine </w:t>
      </w:r>
      <w:r>
        <w:rPr>
          <w:rFonts w:cs="Times New Roman" w:hAnsi="Times New Roman" w:ascii="Times New Roman"/>
        </w:rPr>
        <w:t>traži</w:t>
      </w:r>
      <w:r w:rsidR="00AC4E56">
        <w:rPr>
          <w:rFonts w:cs="Times New Roman" w:hAnsi="Times New Roman" w:ascii="Times New Roman"/>
        </w:rPr>
        <w:t xml:space="preserve"> od ovog suda ispravak r</w:t>
      </w:r>
      <w:r w:rsidR="00C76DF3">
        <w:rPr>
          <w:rFonts w:cs="Times New Roman" w:hAnsi="Times New Roman" w:ascii="Times New Roman"/>
        </w:rPr>
        <w:t xml:space="preserve">ješenja o utvrđenim i osporenim tražbinama od </w:t>
      </w:r>
      <w:r w:rsidR="00B46390">
        <w:rPr>
          <w:rFonts w:cs="Times New Roman" w:hAnsi="Times New Roman" w:ascii="Times New Roman"/>
        </w:rPr>
        <w:t>15</w:t>
      </w:r>
      <w:r w:rsidR="00C76DF3">
        <w:rPr>
          <w:rFonts w:cs="Times New Roman" w:hAnsi="Times New Roman" w:ascii="Times New Roman"/>
        </w:rPr>
        <w:t xml:space="preserve">. siječnja 2018. godine navodeći da </w:t>
      </w:r>
      <w:r>
        <w:rPr>
          <w:rFonts w:cs="Times New Roman" w:hAnsi="Times New Roman" w:ascii="Times New Roman"/>
        </w:rPr>
        <w:t>je u parnici uspio</w:t>
      </w:r>
      <w:r w:rsidR="00C76DF3">
        <w:rPr>
          <w:rFonts w:cs="Times New Roman" w:hAnsi="Times New Roman" w:ascii="Times New Roman"/>
        </w:rPr>
        <w:t xml:space="preserve">. </w:t>
      </w:r>
    </w:p>
    <w:p w:rsidRDefault="00AC4E56" w:rsidP="00085E4B" w:rsidR="00AC4E56">
      <w:pPr>
        <w:ind w:firstLine="708"/>
        <w:jc w:val="both"/>
        <w:rPr>
          <w:rFonts w:cs="Times New Roman" w:hAnsi="Times New Roman" w:ascii="Times New Roman"/>
        </w:rPr>
      </w:pPr>
    </w:p>
    <w:p w:rsidRDefault="00AC4E56" w:rsidP="00B65B5A" w:rsidR="00C76DF3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Temeljem</w:t>
      </w:r>
      <w:r w:rsidR="00311017">
        <w:rPr>
          <w:rFonts w:cs="Times New Roman" w:hAnsi="Times New Roman" w:ascii="Times New Roman"/>
        </w:rPr>
        <w:t xml:space="preserve"> presude</w:t>
      </w:r>
      <w:r w:rsidR="00D3348D">
        <w:rPr>
          <w:rFonts w:cs="Times New Roman" w:hAnsi="Times New Roman" w:ascii="Times New Roman"/>
        </w:rPr>
        <w:t xml:space="preserve"> </w:t>
      </w:r>
      <w:r w:rsidR="00B65B5A">
        <w:rPr>
          <w:rFonts w:cs="Times New Roman" w:hAnsi="Times New Roman" w:ascii="Times New Roman"/>
        </w:rPr>
        <w:t xml:space="preserve">ovog suda </w:t>
      </w:r>
      <w:r w:rsidR="005B1DC2">
        <w:rPr>
          <w:rFonts w:cs="Times New Roman" w:hAnsi="Times New Roman" w:ascii="Times New Roman"/>
        </w:rPr>
        <w:t xml:space="preserve">pod </w:t>
      </w:r>
      <w:r w:rsidR="00B65B5A">
        <w:rPr>
          <w:rFonts w:cs="Times New Roman" w:hAnsi="Times New Roman" w:ascii="Times New Roman"/>
        </w:rPr>
        <w:t>poslovni</w:t>
      </w:r>
      <w:r w:rsidR="005B1DC2">
        <w:rPr>
          <w:rFonts w:cs="Times New Roman" w:hAnsi="Times New Roman" w:ascii="Times New Roman"/>
        </w:rPr>
        <w:t>m</w:t>
      </w:r>
      <w:r w:rsidR="00B65B5A">
        <w:rPr>
          <w:rFonts w:cs="Times New Roman" w:hAnsi="Times New Roman" w:ascii="Times New Roman"/>
        </w:rPr>
        <w:t xml:space="preserve"> broj</w:t>
      </w:r>
      <w:r w:rsidR="005B1DC2">
        <w:rPr>
          <w:rFonts w:cs="Times New Roman" w:hAnsi="Times New Roman" w:ascii="Times New Roman"/>
        </w:rPr>
        <w:t>em</w:t>
      </w:r>
      <w:r w:rsidR="00B65B5A">
        <w:rPr>
          <w:rFonts w:cs="Times New Roman" w:hAnsi="Times New Roman" w:ascii="Times New Roman"/>
        </w:rPr>
        <w:t xml:space="preserve"> P-</w:t>
      </w:r>
      <w:r w:rsidR="00B46390">
        <w:rPr>
          <w:rFonts w:cs="Times New Roman" w:hAnsi="Times New Roman" w:ascii="Times New Roman"/>
        </w:rPr>
        <w:t>384</w:t>
      </w:r>
      <w:r w:rsidR="00B65B5A">
        <w:rPr>
          <w:rFonts w:cs="Times New Roman" w:hAnsi="Times New Roman" w:ascii="Times New Roman"/>
        </w:rPr>
        <w:t xml:space="preserve">/2018 od </w:t>
      </w:r>
      <w:r w:rsidR="00B46390">
        <w:rPr>
          <w:rFonts w:cs="Times New Roman" w:hAnsi="Times New Roman" w:ascii="Times New Roman"/>
        </w:rPr>
        <w:t>28. veljače 2019</w:t>
      </w:r>
      <w:r w:rsidR="00C76DF3">
        <w:rPr>
          <w:rFonts w:cs="Times New Roman" w:hAnsi="Times New Roman" w:ascii="Times New Roman"/>
        </w:rPr>
        <w:t>. godine</w:t>
      </w:r>
      <w:r w:rsidR="00636DFD">
        <w:rPr>
          <w:rFonts w:cs="Times New Roman" w:hAnsi="Times New Roman" w:ascii="Times New Roman"/>
        </w:rPr>
        <w:t>, a</w:t>
      </w:r>
      <w:r w:rsidR="00C76DF3">
        <w:rPr>
          <w:rFonts w:cs="Times New Roman" w:hAnsi="Times New Roman" w:ascii="Times New Roman"/>
        </w:rPr>
        <w:t xml:space="preserve"> </w:t>
      </w:r>
      <w:r w:rsidR="00280386">
        <w:rPr>
          <w:rFonts w:cs="Times New Roman" w:hAnsi="Times New Roman" w:ascii="Times New Roman"/>
        </w:rPr>
        <w:t xml:space="preserve">koja je postala pravomoćna </w:t>
      </w:r>
      <w:r w:rsidR="00B46390">
        <w:rPr>
          <w:rFonts w:cs="Times New Roman" w:hAnsi="Times New Roman" w:ascii="Times New Roman"/>
        </w:rPr>
        <w:t>16</w:t>
      </w:r>
      <w:r w:rsidR="00311017">
        <w:rPr>
          <w:rFonts w:cs="Times New Roman" w:hAnsi="Times New Roman" w:ascii="Times New Roman"/>
        </w:rPr>
        <w:t xml:space="preserve">. </w:t>
      </w:r>
      <w:r w:rsidR="00B46390">
        <w:rPr>
          <w:rFonts w:cs="Times New Roman" w:hAnsi="Times New Roman" w:ascii="Times New Roman"/>
        </w:rPr>
        <w:t>ožujka 2019</w:t>
      </w:r>
      <w:r w:rsidR="00311017">
        <w:rPr>
          <w:rFonts w:cs="Times New Roman" w:hAnsi="Times New Roman" w:ascii="Times New Roman"/>
        </w:rPr>
        <w:t>.</w:t>
      </w:r>
      <w:r w:rsidR="00280386">
        <w:rPr>
          <w:rFonts w:cs="Times New Roman" w:hAnsi="Times New Roman" w:ascii="Times New Roman"/>
        </w:rPr>
        <w:t xml:space="preserve"> godine</w:t>
      </w:r>
      <w:r w:rsidR="00636DFD">
        <w:rPr>
          <w:rFonts w:cs="Times New Roman" w:hAnsi="Times New Roman" w:ascii="Times New Roman"/>
        </w:rPr>
        <w:t>,</w:t>
      </w:r>
      <w:r w:rsidR="00280386">
        <w:rPr>
          <w:rFonts w:cs="Times New Roman" w:hAnsi="Times New Roman" w:ascii="Times New Roman"/>
        </w:rPr>
        <w:t xml:space="preserve"> </w:t>
      </w:r>
      <w:r w:rsidR="00D3348D">
        <w:rPr>
          <w:rFonts w:cs="Times New Roman" w:hAnsi="Times New Roman" w:ascii="Times New Roman"/>
        </w:rPr>
        <w:t>proizlazi da je istom utvrđeno da postoji tražbina</w:t>
      </w:r>
      <w:r>
        <w:rPr>
          <w:rFonts w:cs="Times New Roman" w:hAnsi="Times New Roman" w:ascii="Times New Roman"/>
        </w:rPr>
        <w:t xml:space="preserve"> vjerovnika</w:t>
      </w:r>
      <w:r w:rsidR="00D3348D">
        <w:rPr>
          <w:rFonts w:cs="Times New Roman" w:hAnsi="Times New Roman" w:ascii="Times New Roman"/>
        </w:rPr>
        <w:t xml:space="preserve"> </w:t>
      </w:r>
      <w:r w:rsidRPr="00AC4E56">
        <w:rPr>
          <w:rFonts w:cs="Times New Roman" w:hAnsi="Times New Roman" w:ascii="Times New Roman"/>
        </w:rPr>
        <w:t xml:space="preserve">REPUBLIKA HRVATSKA, </w:t>
      </w:r>
      <w:r>
        <w:rPr>
          <w:rFonts w:cs="Times New Roman" w:hAnsi="Times New Roman" w:ascii="Times New Roman"/>
        </w:rPr>
        <w:t xml:space="preserve">MINISTARSTVO </w:t>
      </w:r>
      <w:r w:rsidR="00B46390" w:rsidRPr="00B46390">
        <w:rPr>
          <w:rFonts w:cs="Times New Roman" w:hAnsi="Times New Roman" w:ascii="Times New Roman"/>
        </w:rPr>
        <w:t xml:space="preserve">DRŽAVNE IMOVINE </w:t>
      </w:r>
      <w:r w:rsidR="00D3348D">
        <w:rPr>
          <w:rFonts w:cs="Times New Roman" w:hAnsi="Times New Roman" w:ascii="Times New Roman"/>
        </w:rPr>
        <w:t xml:space="preserve">prema društvu </w:t>
      </w:r>
      <w:r w:rsidR="00B46390">
        <w:rPr>
          <w:rFonts w:cs="Times New Roman" w:hAnsi="Times New Roman" w:ascii="Times New Roman"/>
        </w:rPr>
        <w:t>TISAK d.d.</w:t>
      </w:r>
      <w:r w:rsidR="00B65B5A" w:rsidRPr="00B65B5A">
        <w:rPr>
          <w:rFonts w:cs="Times New Roman" w:hAnsi="Times New Roman" w:ascii="Times New Roman"/>
        </w:rPr>
        <w:t>,</w:t>
      </w:r>
      <w:r w:rsidR="00B65B5A">
        <w:rPr>
          <w:rFonts w:cs="Times New Roman" w:hAnsi="Times New Roman" w:ascii="Times New Roman"/>
        </w:rPr>
        <w:t xml:space="preserve"> </w:t>
      </w:r>
      <w:r w:rsidR="00B65B5A" w:rsidRPr="00B65B5A">
        <w:rPr>
          <w:rFonts w:cs="Times New Roman" w:hAnsi="Times New Roman" w:ascii="Times New Roman"/>
        </w:rPr>
        <w:t xml:space="preserve">u iznosu od </w:t>
      </w:r>
      <w:r w:rsidR="00B46390" w:rsidRPr="00B46390">
        <w:rPr>
          <w:rFonts w:hAnsi="Times New Roman" w:ascii="Times New Roman"/>
        </w:rPr>
        <w:t>3.034,64</w:t>
      </w:r>
      <w:r w:rsidR="00B46390">
        <w:rPr>
          <w:rFonts w:hAnsi="Times New Roman" w:ascii="Times New Roman"/>
        </w:rPr>
        <w:t xml:space="preserve"> kune</w:t>
      </w:r>
      <w:r w:rsidR="00254F85">
        <w:rPr>
          <w:rFonts w:cs="Times New Roman" w:hAnsi="Times New Roman" w:ascii="Times New Roman"/>
        </w:rPr>
        <w:t xml:space="preserve"> </w:t>
      </w:r>
      <w:r w:rsidR="00D3348D">
        <w:rPr>
          <w:rFonts w:cs="Times New Roman" w:hAnsi="Times New Roman" w:ascii="Times New Roman"/>
        </w:rPr>
        <w:t>kao tražbina drugog višeg isplatnog reda.</w:t>
      </w:r>
    </w:p>
    <w:p w:rsidRDefault="00AC4E56" w:rsidP="00311017" w:rsidR="00AC4E56" w:rsidRPr="00B65B5A">
      <w:pPr>
        <w:jc w:val="both"/>
        <w:rPr>
          <w:rFonts w:cs="Times New Roman" w:hAnsi="Times New Roman" w:ascii="Times New Roman"/>
        </w:rPr>
      </w:pPr>
    </w:p>
    <w:p w:rsidRDefault="00CA569D" w:rsidP="00CA569D" w:rsidR="006C694E">
      <w:pPr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</w:t>
      </w:r>
      <w:r w:rsidR="00D3348D">
        <w:rPr>
          <w:rFonts w:cs="Times New Roman" w:hAnsi="Times New Roman" w:ascii="Times New Roman"/>
        </w:rPr>
        <w:tab/>
        <w:t>Odredbom čl. 36 st. 1 ZPIUTD-a propisano je da, pravomoćna odluka kojom se utvrđuje tražbina i njezin isplatni red odnosno skupina vjerovnika ili kojom se utvrđuje da tražbina ne postoji, djeluje prema dužniku i svim vjerovnicima, a st. 2 propisuje da osoba koja uspije u parničnom postupku, odnosno vjerovnik tražbine čije je osporavanje otklonjeno, može tražiti od suda ispravak rješenja iz čl. 33 st. 3 ZPIUTD-a.</w:t>
      </w:r>
    </w:p>
    <w:p w:rsidRDefault="00AC4E56" w:rsidP="00CA569D" w:rsidR="00AC4E56">
      <w:pPr>
        <w:jc w:val="both"/>
        <w:outlineLvl w:val="0"/>
        <w:rPr>
          <w:rFonts w:cs="Times New Roman" w:hAnsi="Times New Roman" w:ascii="Times New Roman"/>
        </w:rPr>
      </w:pPr>
    </w:p>
    <w:p w:rsidRDefault="00F5743F" w:rsidP="00D3348D" w:rsidR="00D3348D">
      <w:pPr>
        <w:ind w:firstLine="720"/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Kako je uvidom u gore navedenu presudu ovog suda utvrđeno da je vjerovnik </w:t>
      </w:r>
      <w:r w:rsidR="00B65B5A" w:rsidRPr="00B65B5A">
        <w:rPr>
          <w:rFonts w:cs="Times New Roman" w:hAnsi="Times New Roman" w:ascii="Times New Roman"/>
        </w:rPr>
        <w:t>REPUBLIKA HRVA</w:t>
      </w:r>
      <w:r w:rsidR="00B65B5A">
        <w:rPr>
          <w:rFonts w:cs="Times New Roman" w:hAnsi="Times New Roman" w:ascii="Times New Roman"/>
        </w:rPr>
        <w:t xml:space="preserve">TSKA, </w:t>
      </w:r>
      <w:r w:rsidR="00311017" w:rsidRPr="00311017">
        <w:rPr>
          <w:rFonts w:cs="Times New Roman" w:hAnsi="Times New Roman" w:ascii="Times New Roman"/>
        </w:rPr>
        <w:t xml:space="preserve">MINISTARSTVO </w:t>
      </w:r>
      <w:r w:rsidR="00B46390" w:rsidRPr="00B46390">
        <w:rPr>
          <w:rFonts w:cs="Times New Roman" w:hAnsi="Times New Roman" w:ascii="Times New Roman"/>
        </w:rPr>
        <w:t>DRŽAVNE IMOVINE</w:t>
      </w:r>
      <w:r>
        <w:rPr>
          <w:rFonts w:cs="Times New Roman" w:hAnsi="Times New Roman" w:ascii="Times New Roman"/>
        </w:rPr>
        <w:t xml:space="preserve"> uspio u parničnom postupku na koji je upućen odredbom čl. 34 st. 1 ZPIUTD-a, to je odlučeno kao u izreci ovog rješenja pozivom na odredbu čl. 36 st. 2 ZPIUTD-a. </w:t>
      </w:r>
    </w:p>
    <w:p w:rsidRDefault="00AC4E56" w:rsidP="00D3348D" w:rsidR="00AC4E56">
      <w:pPr>
        <w:ind w:firstLine="720"/>
        <w:jc w:val="both"/>
        <w:outlineLvl w:val="0"/>
        <w:rPr>
          <w:rFonts w:cs="Times New Roman" w:hAnsi="Times New Roman" w:ascii="Times New Roman"/>
        </w:rPr>
      </w:pPr>
    </w:p>
    <w:p w:rsidRDefault="00F5743F" w:rsidP="00F5743F" w:rsidR="007F0735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Ovo rješenje će se objaviti na e-oglasnoj ploči ovog suda, te se temeljem odredbe čl. 12 Stečajnog zakona (NN 71/15, 104/17, dalje SZ) u svezi s odredbom čl. 8 ZPIUTD-a dostava smatra obavljenom istekom osmog dana od objave pismena na mrežnoj stranici e-</w:t>
      </w:r>
      <w:r w:rsidR="00696328">
        <w:rPr>
          <w:rFonts w:cs="Times New Roman" w:hAnsi="Times New Roman" w:ascii="Times New Roman"/>
        </w:rPr>
        <w:t xml:space="preserve">oglasne ploče suda. Objava pismena smatra se dokazom da je dostava obavljena svim sudionicima, pa i onima za koje je propisana posebna dostava. </w:t>
      </w:r>
    </w:p>
    <w:p w:rsidRDefault="00696328" w:rsidP="00F5743F" w:rsidR="00696328" w:rsidRPr="006C694E">
      <w:pPr>
        <w:jc w:val="both"/>
        <w:rPr>
          <w:rFonts w:cs="Times New Roman" w:hAnsi="Times New Roman" w:ascii="Times New Roman"/>
        </w:rPr>
      </w:pPr>
    </w:p>
    <w:p w:rsidRDefault="00976153" w:rsidP="004A5A6C" w:rsidR="00516608" w:rsidRPr="006C694E">
      <w:pPr>
        <w:jc w:val="center"/>
        <w:outlineLvl w:val="0"/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>U</w:t>
      </w:r>
      <w:r w:rsidR="00064D5F" w:rsidRPr="006C694E">
        <w:rPr>
          <w:rFonts w:cs="Times New Roman" w:hAnsi="Times New Roman" w:ascii="Times New Roman"/>
        </w:rPr>
        <w:t xml:space="preserve"> Zagreb</w:t>
      </w:r>
      <w:r w:rsidRPr="006C694E">
        <w:rPr>
          <w:rFonts w:cs="Times New Roman" w:hAnsi="Times New Roman" w:ascii="Times New Roman"/>
        </w:rPr>
        <w:t>u</w:t>
      </w:r>
      <w:r w:rsidR="00245A22">
        <w:rPr>
          <w:rFonts w:cs="Times New Roman" w:hAnsi="Times New Roman" w:ascii="Times New Roman"/>
        </w:rPr>
        <w:t xml:space="preserve"> 26.travnja </w:t>
      </w:r>
      <w:r w:rsidR="003C23F5">
        <w:rPr>
          <w:rFonts w:cs="Times New Roman" w:hAnsi="Times New Roman" w:ascii="Times New Roman"/>
        </w:rPr>
        <w:t>2019</w:t>
      </w:r>
      <w:r w:rsidR="006C694E" w:rsidRPr="006C694E">
        <w:rPr>
          <w:rFonts w:cs="Times New Roman" w:hAnsi="Times New Roman" w:ascii="Times New Roman"/>
        </w:rPr>
        <w:t xml:space="preserve">. </w:t>
      </w:r>
    </w:p>
    <w:p w:rsidRDefault="00EF2A53" w:rsidP="00ED3AAE" w:rsidR="00EF2A53" w:rsidRPr="006C694E">
      <w:pPr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="004F102B" w:rsidRPr="006C694E">
        <w:rPr>
          <w:rFonts w:cs="Times New Roman" w:hAnsi="Times New Roman" w:ascii="Times New Roman"/>
        </w:rPr>
        <w:tab/>
      </w:r>
      <w:r w:rsidR="004F102B" w:rsidRPr="006C694E">
        <w:rPr>
          <w:rFonts w:cs="Times New Roman" w:hAnsi="Times New Roman" w:ascii="Times New Roman"/>
        </w:rPr>
        <w:tab/>
      </w:r>
      <w:r w:rsidR="002E6372" w:rsidRPr="006C694E">
        <w:rPr>
          <w:rFonts w:cs="Times New Roman" w:hAnsi="Times New Roman" w:ascii="Times New Roman"/>
        </w:rPr>
        <w:tab/>
      </w:r>
      <w:r w:rsidR="00064D5F" w:rsidRPr="006C694E">
        <w:rPr>
          <w:rFonts w:cs="Times New Roman" w:hAnsi="Times New Roman" w:ascii="Times New Roman"/>
        </w:rPr>
        <w:t>SUDAC</w:t>
      </w:r>
      <w:r w:rsidRPr="006C694E">
        <w:rPr>
          <w:rFonts w:cs="Times New Roman" w:hAnsi="Times New Roman" w:ascii="Times New Roman"/>
        </w:rPr>
        <w:t>:</w:t>
      </w:r>
    </w:p>
    <w:p w:rsidRDefault="00EF2A53" w:rsidP="0042750D" w:rsidR="0042750D" w:rsidRPr="006C694E">
      <w:pPr>
        <w:rPr>
          <w:rFonts w:cs="Times New Roman" w:hAnsi="Times New Roman" w:ascii="Times New Roman"/>
        </w:rPr>
      </w:pP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ab/>
      </w:r>
      <w:r w:rsidR="0034111F" w:rsidRPr="006C694E">
        <w:rPr>
          <w:rFonts w:cs="Times New Roman" w:hAnsi="Times New Roman" w:ascii="Times New Roman"/>
        </w:rPr>
        <w:tab/>
        <w:t xml:space="preserve"> </w:t>
      </w:r>
      <w:r w:rsidR="00064D5F" w:rsidRPr="006C694E">
        <w:rPr>
          <w:rFonts w:cs="Times New Roman" w:hAnsi="Times New Roman" w:ascii="Times New Roman"/>
        </w:rPr>
        <w:t xml:space="preserve">   </w:t>
      </w:r>
      <w:r w:rsidR="002E6372" w:rsidRPr="006C694E">
        <w:rPr>
          <w:rFonts w:cs="Times New Roman" w:hAnsi="Times New Roman" w:ascii="Times New Roman"/>
        </w:rPr>
        <w:tab/>
      </w:r>
      <w:r w:rsidRPr="006C694E">
        <w:rPr>
          <w:rFonts w:cs="Times New Roman" w:hAnsi="Times New Roman" w:ascii="Times New Roman"/>
        </w:rPr>
        <w:t>Nevenka</w:t>
      </w:r>
      <w:r w:rsidR="000D6A26">
        <w:rPr>
          <w:rFonts w:cs="Times New Roman" w:hAnsi="Times New Roman" w:ascii="Times New Roman"/>
        </w:rPr>
        <w:t xml:space="preserve"> Siladi</w:t>
      </w:r>
      <w:r w:rsidR="00064D5F" w:rsidRPr="006C694E">
        <w:rPr>
          <w:rFonts w:cs="Times New Roman" w:hAnsi="Times New Roman" w:ascii="Times New Roman"/>
        </w:rPr>
        <w:t xml:space="preserve"> </w:t>
      </w:r>
      <w:r w:rsidRPr="006C694E">
        <w:rPr>
          <w:rFonts w:cs="Times New Roman" w:hAnsi="Times New Roman" w:ascii="Times New Roman"/>
        </w:rPr>
        <w:t>Rstić</w:t>
      </w:r>
      <w:r w:rsidR="00565EED">
        <w:rPr>
          <w:rFonts w:cs="Times New Roman" w:hAnsi="Times New Roman" w:ascii="Times New Roman"/>
        </w:rPr>
        <w:t>,v.r.</w:t>
      </w:r>
    </w:p>
    <w:p w:rsidRDefault="00E66FD3" w:rsidP="008E0761" w:rsidR="00E66FD3" w:rsidRPr="006C694E">
      <w:pPr>
        <w:jc w:val="both"/>
        <w:rPr>
          <w:rFonts w:cs="Times New Roman" w:hAnsi="Times New Roman" w:ascii="Times New Roman"/>
          <w:i/>
        </w:rPr>
      </w:pPr>
    </w:p>
    <w:p w:rsidRDefault="004E7795" w:rsidP="008E0761" w:rsidR="004E7795" w:rsidRPr="006C694E">
      <w:pPr>
        <w:jc w:val="both"/>
        <w:rPr>
          <w:rFonts w:cs="Times New Roman" w:hAnsi="Times New Roman" w:ascii="Times New Roman"/>
          <w:i/>
        </w:rPr>
      </w:pPr>
      <w:r w:rsidRPr="006C694E">
        <w:rPr>
          <w:rFonts w:cs="Times New Roman" w:hAnsi="Times New Roman" w:ascii="Times New Roman"/>
          <w:i/>
        </w:rPr>
        <w:t>Uputa o pravnom lijeku:</w:t>
      </w:r>
    </w:p>
    <w:p w:rsidRDefault="004E7795" w:rsidP="008E0761" w:rsidR="004E7795" w:rsidRPr="006C694E">
      <w:pPr>
        <w:jc w:val="both"/>
        <w:rPr>
          <w:rFonts w:cs="Times New Roman" w:hAnsi="Times New Roman" w:ascii="Times New Roman"/>
          <w:i/>
        </w:rPr>
      </w:pPr>
      <w:r w:rsidRPr="006C694E">
        <w:rPr>
          <w:rFonts w:cs="Times New Roman" w:hAnsi="Times New Roman" w:ascii="Times New Roman"/>
          <w:i/>
        </w:rPr>
        <w:t>Protiv ovog rješenja dopuštena je žalba u roku od 8 dana od dana primitka rješenja, a koja se podnosi ovome sudu u 3 primjerka. O istoj odlučuje Visoki trgovački sud RH</w:t>
      </w:r>
    </w:p>
    <w:p w:rsidRDefault="004A6F24" w:rsidP="00ED3AAE" w:rsidR="001C7973" w:rsidRPr="006C694E">
      <w:pPr>
        <w:jc w:val="both"/>
        <w:rPr>
          <w:rFonts w:cs="Times New Roman" w:hAnsi="Times New Roman" w:ascii="Times New Roman"/>
          <w:i/>
        </w:rPr>
      </w:pPr>
      <w:r w:rsidRPr="006C694E">
        <w:rPr>
          <w:rFonts w:cs="Times New Roman" w:hAnsi="Times New Roman" w:ascii="Times New Roman"/>
          <w:i/>
        </w:rPr>
        <w:tab/>
      </w:r>
    </w:p>
    <w:p w:rsidRDefault="00565EED" w:rsidP="00922885" w:rsidR="00565EED" w:rsidRPr="00565EED">
      <w:pPr>
        <w:jc w:val="right"/>
        <w:rPr>
          <w:rFonts w:cs="Times New Roman"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565EED">
        <w:rPr>
          <w:rFonts w:cs="Times New Roman" w:hAnsi="Times New Roman" w:ascii="Times New Roman"/>
        </w:rPr>
        <w:t>Za točnost otpravka-ovl. službenik</w:t>
      </w:r>
    </w:p>
    <w:p w:rsidRDefault="00BA2194" w:rsidP="00922885" w:rsidR="00565EED" w:rsidRPr="00565EED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Slavica Grbić</w:t>
      </w:r>
    </w:p>
    <w:p w:rsidRDefault="006C694E" w:rsidP="00922885" w:rsidR="006C694E" w:rsidRPr="006C694E">
      <w:pPr>
        <w:pStyle w:val="Odlomakpopisa"/>
        <w:ind w:left="720"/>
        <w:jc w:val="right"/>
        <w:rPr>
          <w:rFonts w:hAnsi="Times New Roman" w:ascii="Times New Roman"/>
          <w:lang w:val="hr-HR"/>
        </w:rPr>
      </w:pPr>
    </w:p>
    <w:p w:rsidRDefault="00552ACF" w:rsidP="00552ACF" w:rsidR="00552ACF" w:rsidRPr="006C694E">
      <w:pPr>
        <w:pStyle w:val="Odlomakpopisa"/>
        <w:ind w:left="720"/>
        <w:jc w:val="both"/>
        <w:rPr>
          <w:rFonts w:hAnsi="Times New Roman" w:ascii="Times New Roman"/>
          <w:lang w:val="hr-HR"/>
        </w:rPr>
      </w:pPr>
    </w:p>
    <w:sectPr w:rsidSect="00ED3AAE" w:rsidR="00552ACF" w:rsidRPr="006C694E">
      <w:headerReference w:type="even" r:id="rId10"/>
      <w:headerReference w:type="default" r:id="rId11"/>
      <w:headerReference w:type="first" r:id="rId12"/>
      <w:pgSz w:code="9" w:h="16840" w:w="11907"/>
      <w:pgMar w:gutter="0" w:footer="709" w:header="709" w:left="1418" w:bottom="1418" w:right="1418" w:top="1418"/>
      <w:pgNumType w:fmt="numberInDash"/>
      <w:cols w:space="709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0096" w:rsidR="00710096">
      <w:r>
        <w:separator/>
      </w:r>
    </w:p>
  </w:endnote>
  <w:endnote w:id="0" w:type="continuationSeparator">
    <w:p w:rsidRDefault="00710096" w:rsidR="007100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0096" w:rsidR="00710096">
      <w:r>
        <w:separator/>
      </w:r>
    </w:p>
  </w:footnote>
  <w:footnote w:id="0" w:type="continuationSeparator">
    <w:p w:rsidRDefault="00710096" w:rsidR="007100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2AE7" w:rsidP="0057078E" w:rsidR="00BF2A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2AE7" w:rsidR="00BF2AE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2AE7" w:rsidP="0057078E" w:rsidR="00BF2AE7" w:rsidRPr="005C15D9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C15D9">
      <w:rPr>
        <w:rStyle w:val="Brojstranice"/>
        <w:rFonts w:hAnsi="Times New Roman" w:ascii="Times New Roman"/>
      </w:rPr>
      <w:fldChar w:fldCharType="begin"/>
    </w:r>
    <w:r w:rsidRPr="005C15D9">
      <w:rPr>
        <w:rStyle w:val="Brojstranice"/>
        <w:rFonts w:hAnsi="Times New Roman" w:ascii="Times New Roman"/>
      </w:rPr>
      <w:instrText xml:space="preserve">PAGE  </w:instrText>
    </w:r>
    <w:r w:rsidRPr="005C15D9">
      <w:rPr>
        <w:rStyle w:val="Brojstranice"/>
        <w:rFonts w:hAnsi="Times New Roman" w:ascii="Times New Roman"/>
      </w:rPr>
      <w:fldChar w:fldCharType="separate"/>
    </w:r>
    <w:r w:rsidR="00922885">
      <w:rPr>
        <w:rStyle w:val="Brojstranice"/>
        <w:rFonts w:hAnsi="Times New Roman" w:ascii="Times New Roman"/>
        <w:noProof/>
      </w:rPr>
      <w:t>- 2 -</w:t>
    </w:r>
    <w:r w:rsidRPr="005C15D9">
      <w:rPr>
        <w:rStyle w:val="Brojstranice"/>
        <w:rFonts w:hAnsi="Times New Roman" w:ascii="Times New Roman"/>
      </w:rPr>
      <w:fldChar w:fldCharType="end"/>
    </w:r>
  </w:p>
  <w:p w:rsidRDefault="00BF2AE7" w:rsidP="00431EE3" w:rsidR="00BF2AE7" w:rsidRPr="00B54B2A">
    <w:pPr>
      <w:pStyle w:val="Zaglavlje"/>
      <w:rPr>
        <w:rFonts w:hAnsi="Times New Roman" w:ascii="Times New Roman"/>
      </w:rPr>
    </w:pPr>
    <w:r>
      <w:rPr>
        <w:rFonts w:cs="Times New Roman" w:hAnsi="Times New Roman" w:ascii="Times New Roman"/>
      </w:rPr>
      <w:t xml:space="preserve"> </w:t>
    </w: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  <w:t xml:space="preserve">  </w:t>
    </w:r>
    <w:r>
      <w:rPr>
        <w:rFonts w:hAnsi="Times New Roman" w:ascii="Times New Roman"/>
      </w:rPr>
      <w:t xml:space="preserve">Poslovni broj: 47. </w:t>
    </w:r>
    <w:r w:rsidRPr="00483B7F">
      <w:rPr>
        <w:rFonts w:hAnsi="Times New Roman" w:ascii="Times New Roman"/>
      </w:rPr>
      <w:t>St-</w:t>
    </w:r>
    <w:r>
      <w:rPr>
        <w:rFonts w:hAnsi="Times New Roman" w:ascii="Times New Roman"/>
      </w:rPr>
      <w:t>1138/</w:t>
    </w:r>
    <w:r w:rsidR="00150BFB">
      <w:rPr>
        <w:rFonts w:hAnsi="Times New Roman" w:ascii="Times New Roman"/>
      </w:rPr>
      <w:t>17-3299</w:t>
    </w:r>
  </w:p>
  <w:p w:rsidRDefault="00BF2AE7" w:rsidP="00700B50" w:rsidR="00BF2AE7" w:rsidRPr="0089749F">
    <w:pPr>
      <w:pStyle w:val="Zaglavlje"/>
      <w:tabs>
        <w:tab w:pos="4536" w:val="clear"/>
        <w:tab w:pos="9072" w:val="clear"/>
      </w:tabs>
      <w:ind w:right="-1" w:left="5760"/>
      <w:rPr>
        <w:rFonts w:cs="Times New Roman" w:hAnsi="Times New Roman" w:ascii="Times New Roman"/>
        <w:sz w:val="20"/>
        <w:szCs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2AE7" w:rsidP="008E0761" w:rsidR="00BF2AE7" w:rsidRPr="0089749F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>
      <w:rPr>
        <w:rFonts w:hAnsi="Times New Roman" w:ascii="Times New Roman"/>
      </w:rPr>
      <w:t xml:space="preserve">Poslovni broj: 47. </w:t>
    </w:r>
    <w:r w:rsidRPr="00483B7F">
      <w:rPr>
        <w:rFonts w:hAnsi="Times New Roman" w:ascii="Times New Roman"/>
      </w:rPr>
      <w:t>St</w:t>
    </w:r>
    <w:r>
      <w:rPr>
        <w:rFonts w:hAnsi="Times New Roman" w:ascii="Times New Roman"/>
      </w:rPr>
      <w:t>-1138/</w:t>
    </w:r>
    <w:r w:rsidR="00FB08DB">
      <w:rPr>
        <w:rFonts w:hAnsi="Times New Roman" w:ascii="Times New Roman"/>
      </w:rPr>
      <w:t>17-</w:t>
    </w:r>
    <w:r w:rsidR="00150BFB">
      <w:rPr>
        <w:rFonts w:hAnsi="Times New Roman" w:ascii="Times New Roman"/>
      </w:rPr>
      <w:t>3299</w:t>
    </w:r>
  </w:p>
  <w:p w:rsidRDefault="00BF2AE7" w:rsidP="008E0761" w:rsidR="00BF2AE7">
    <w:pPr>
      <w:pStyle w:val="Zaglavlje"/>
      <w:rPr>
        <w:rFonts w:cs="Times New Roman"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F2AE7" w:rsidP="008E0761" w:rsidR="00BF2AE7">
    <w:pPr>
      <w:pStyle w:val="Zaglavlje"/>
      <w:rPr>
        <w:rFonts w:hAnsi="Times New Roman" w:ascii="Times New Roman"/>
      </w:rPr>
    </w:pPr>
  </w:p>
  <w:p w:rsidRDefault="00BF2AE7" w:rsidP="008E0761" w:rsidR="00BF2AE7">
    <w:pPr>
      <w:pStyle w:val="Zaglavlje"/>
      <w:rPr>
        <w:rFonts w:hAnsi="Times New Roman" w:ascii="Times New Roman"/>
      </w:rPr>
    </w:pPr>
  </w:p>
  <w:p w:rsidRDefault="00BF2AE7" w:rsidP="008E0761" w:rsidR="00BF2AE7">
    <w:pPr>
      <w:pStyle w:val="Zaglavlje"/>
      <w:rPr>
        <w:rFonts w:hAnsi="Times New Roman" w:ascii="Times New Roman"/>
      </w:rPr>
    </w:pPr>
  </w:p>
  <w:p w:rsidRDefault="00BF2AE7" w:rsidP="008E0761" w:rsidR="00BF2AE7">
    <w:pPr>
      <w:pStyle w:val="Zaglavlje"/>
      <w:rPr>
        <w:rFonts w:hAnsi="Times New Roman" w:ascii="Times New Roman"/>
      </w:rPr>
    </w:pPr>
  </w:p>
  <w:p w:rsidRDefault="00BF2AE7" w:rsidP="008E0761" w:rsidR="00BF2AE7">
    <w:pPr>
      <w:pStyle w:val="Zaglavlje"/>
      <w:rPr>
        <w:rFonts w:hAnsi="Times New Roman" w:ascii="Times New Roman"/>
      </w:rPr>
    </w:pPr>
  </w:p>
  <w:p w:rsidRDefault="00BF2AE7" w:rsidP="008E0761" w:rsidR="00BF2AE7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BF2AE7" w:rsidP="008E0761" w:rsidR="00BF2AE7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BF2AE7" w:rsidP="00E313D3" w:rsidR="00BF2AE7" w:rsidRPr="00A66A41">
    <w:pPr>
      <w:pStyle w:val="Zaglavlje"/>
      <w:ind w:left="426"/>
      <w:rPr>
        <w:rFonts w:cs="Times New Roman" w:hAnsi="Times New Roman" w:ascii="Times New Roman"/>
      </w:rPr>
    </w:pPr>
    <w:r w:rsidRPr="00953077">
      <w:rPr>
        <w:rFonts w:hAnsi="Times New Roman" w:ascii="Times New Roman"/>
      </w:rPr>
      <w:t>Zagre</w:t>
    </w:r>
    <w:r>
      <w:rPr>
        <w:rFonts w:hAnsi="Times New Roman" w:ascii="Times New Roman"/>
      </w:rPr>
      <w:t>b,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37C5B"/>
    <w:multiLevelType w:val="hybridMultilevel"/>
    <w:tmpl w:val="2848D928"/>
    <w:lvl w:tplc="94EA3DF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34B0A97"/>
    <w:multiLevelType w:val="hybridMultilevel"/>
    <w:tmpl w:val="0A86316A"/>
    <w:lvl w:tplc="024C8A96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5A25490"/>
    <w:multiLevelType w:val="hybridMultilevel"/>
    <w:tmpl w:val="450EB18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">
    <w:nsid w:val="095A02F7"/>
    <w:multiLevelType w:val="hybridMultilevel"/>
    <w:tmpl w:val="F1749C56"/>
    <w:lvl w:tplc="29B0BB5A" w:ilvl="0">
      <w:start w:val="1"/>
      <w:numFmt w:val="decimal"/>
      <w:lvlText w:val="%1.)"/>
      <w:lvlJc w:val="left"/>
      <w:pPr>
        <w:ind w:hanging="360" w:left="163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356"/>
      </w:pPr>
    </w:lvl>
    <w:lvl w:tentative="true" w:tplc="041A001B" w:ilvl="2">
      <w:start w:val="1"/>
      <w:numFmt w:val="lowerRoman"/>
      <w:lvlText w:val="%3."/>
      <w:lvlJc w:val="right"/>
      <w:pPr>
        <w:ind w:hanging="180" w:left="3076"/>
      </w:pPr>
    </w:lvl>
    <w:lvl w:tentative="true" w:tplc="041A000F" w:ilvl="3">
      <w:start w:val="1"/>
      <w:numFmt w:val="decimal"/>
      <w:lvlText w:val="%4."/>
      <w:lvlJc w:val="left"/>
      <w:pPr>
        <w:ind w:hanging="360" w:left="3796"/>
      </w:pPr>
    </w:lvl>
    <w:lvl w:tentative="true" w:tplc="041A0019" w:ilvl="4">
      <w:start w:val="1"/>
      <w:numFmt w:val="lowerLetter"/>
      <w:lvlText w:val="%5."/>
      <w:lvlJc w:val="left"/>
      <w:pPr>
        <w:ind w:hanging="360" w:left="4516"/>
      </w:pPr>
    </w:lvl>
    <w:lvl w:tentative="true" w:tplc="041A001B" w:ilvl="5">
      <w:start w:val="1"/>
      <w:numFmt w:val="lowerRoman"/>
      <w:lvlText w:val="%6."/>
      <w:lvlJc w:val="right"/>
      <w:pPr>
        <w:ind w:hanging="180" w:left="5236"/>
      </w:pPr>
    </w:lvl>
    <w:lvl w:tentative="true" w:tplc="041A000F" w:ilvl="6">
      <w:start w:val="1"/>
      <w:numFmt w:val="decimal"/>
      <w:lvlText w:val="%7."/>
      <w:lvlJc w:val="left"/>
      <w:pPr>
        <w:ind w:hanging="360" w:left="5956"/>
      </w:pPr>
    </w:lvl>
    <w:lvl w:tentative="true" w:tplc="041A0019" w:ilvl="7">
      <w:start w:val="1"/>
      <w:numFmt w:val="lowerLetter"/>
      <w:lvlText w:val="%8."/>
      <w:lvlJc w:val="left"/>
      <w:pPr>
        <w:ind w:hanging="360" w:left="6676"/>
      </w:pPr>
    </w:lvl>
    <w:lvl w:tentative="true" w:tplc="041A001B" w:ilvl="8">
      <w:start w:val="1"/>
      <w:numFmt w:val="lowerRoman"/>
      <w:lvlText w:val="%9."/>
      <w:lvlJc w:val="right"/>
      <w:pPr>
        <w:ind w:hanging="180" w:left="7396"/>
      </w:pPr>
    </w:lvl>
  </w:abstractNum>
  <w:abstractNum w:abstractNumId="4">
    <w:nsid w:val="098B3F1E"/>
    <w:multiLevelType w:val="hybridMultilevel"/>
    <w:tmpl w:val="550886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D0657D4"/>
    <w:multiLevelType w:val="hybridMultilevel"/>
    <w:tmpl w:val="4468CB7A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116E5C5F"/>
    <w:multiLevelType w:val="hybridMultilevel"/>
    <w:tmpl w:val="FA7C0822"/>
    <w:lvl w:tplc="A0288F4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9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10">
    <w:nsid w:val="29C05765"/>
    <w:multiLevelType w:val="hybridMultilevel"/>
    <w:tmpl w:val="8DEE90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AF069C2"/>
    <w:multiLevelType w:val="hybridMultilevel"/>
    <w:tmpl w:val="48F2F890"/>
    <w:lvl w:tplc="700E51C4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2E10681A"/>
    <w:multiLevelType w:val="hybridMultilevel"/>
    <w:tmpl w:val="7AF8FBF2"/>
    <w:lvl w:tplc="9D9A82E2" w:ilvl="0">
      <w:start w:val="1"/>
      <w:numFmt w:val="upperRoman"/>
      <w:lvlText w:val="%1."/>
      <w:lvlJc w:val="left"/>
      <w:pPr>
        <w:tabs>
          <w:tab w:pos="1620" w:val="num"/>
        </w:tabs>
        <w:ind w:hanging="720" w:left="16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0" w:val="num"/>
        </w:tabs>
        <w:ind w:hanging="360" w:left="19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  <w:rPr>
        <w:rFonts w:cs="Times New Roman"/>
      </w:rPr>
    </w:lvl>
  </w:abstractNum>
  <w:abstractNum w:abstractNumId="13">
    <w:nsid w:val="316D63FE"/>
    <w:multiLevelType w:val="hybridMultilevel"/>
    <w:tmpl w:val="31F853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2814F06"/>
    <w:multiLevelType w:val="hybridMultilevel"/>
    <w:tmpl w:val="B798FAC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2B17451"/>
    <w:multiLevelType w:val="hybridMultilevel"/>
    <w:tmpl w:val="2A569A30"/>
    <w:lvl w:tplc="E91801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6">
    <w:nsid w:val="334A6802"/>
    <w:multiLevelType w:val="hybridMultilevel"/>
    <w:tmpl w:val="5052D3FE"/>
    <w:lvl w:tplc="766EF22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  <w:b w:val="false"/>
        <w:bCs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7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18">
    <w:nsid w:val="361F0756"/>
    <w:multiLevelType w:val="hybridMultilevel"/>
    <w:tmpl w:val="1B3AD568"/>
    <w:lvl w:tplc="107EFBBC" w:ilvl="0">
      <w:start w:val="2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19">
    <w:nsid w:val="37E17439"/>
    <w:multiLevelType w:val="hybridMultilevel"/>
    <w:tmpl w:val="763A27FE"/>
    <w:lvl w:tplc="2182E83A" w:ilvl="0">
      <w:start w:val="8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20">
    <w:nsid w:val="3D0526E2"/>
    <w:multiLevelType w:val="hybridMultilevel"/>
    <w:tmpl w:val="AF12BF68"/>
    <w:lvl w:tplc="04382AD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D553100"/>
    <w:multiLevelType w:val="hybridMultilevel"/>
    <w:tmpl w:val="CDE690CE"/>
    <w:lvl w:tplc="040A6450" w:ilvl="0">
      <w:start w:val="3"/>
      <w:numFmt w:val="decimal"/>
      <w:lvlText w:val="%1.)"/>
      <w:lvlJc w:val="lef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2">
    <w:nsid w:val="3EBD2472"/>
    <w:multiLevelType w:val="hybridMultilevel"/>
    <w:tmpl w:val="CF48ACA2"/>
    <w:lvl w:tplc="D8249BEA" w:ilvl="0">
      <w:start w:val="4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23">
    <w:nsid w:val="40C44E40"/>
    <w:multiLevelType w:val="hybridMultilevel"/>
    <w:tmpl w:val="A7F00E78"/>
    <w:lvl w:tplc="EAEE2EAA" w:ilvl="0">
      <w:start w:val="1"/>
      <w:numFmt w:val="upperRoman"/>
      <w:lvlText w:val="%1.)"/>
      <w:lvlJc w:val="left"/>
      <w:pPr>
        <w:ind w:hanging="720" w:left="21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96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612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  <w:rPr>
        <w:rFonts w:cs="Times New Roman"/>
      </w:rPr>
    </w:lvl>
  </w:abstractNum>
  <w:abstractNum w:abstractNumId="24">
    <w:nsid w:val="42E462E4"/>
    <w:multiLevelType w:val="hybridMultilevel"/>
    <w:tmpl w:val="4490D8E0"/>
    <w:lvl w:tplc="4DAE692C" w:ilvl="0">
      <w:start w:val="1"/>
      <w:numFmt w:val="upperRoman"/>
      <w:lvlText w:val="%1."/>
      <w:lvlJc w:val="left"/>
      <w:pPr>
        <w:ind w:hanging="720" w:left="144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478D316C"/>
    <w:multiLevelType w:val="hybridMultilevel"/>
    <w:tmpl w:val="7192835A"/>
    <w:lvl w:tplc="984C179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6">
    <w:nsid w:val="5235007F"/>
    <w:multiLevelType w:val="hybridMultilevel"/>
    <w:tmpl w:val="7DBCF310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7">
    <w:nsid w:val="543535B9"/>
    <w:multiLevelType w:val="hybridMultilevel"/>
    <w:tmpl w:val="FADEC26A"/>
    <w:lvl w:tplc="ED58E722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8">
    <w:nsid w:val="5450550D"/>
    <w:multiLevelType w:val="hybridMultilevel"/>
    <w:tmpl w:val="0D9EA986"/>
    <w:lvl w:tplc="350ED3C6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9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30">
    <w:nsid w:val="59D62190"/>
    <w:multiLevelType w:val="hybridMultilevel"/>
    <w:tmpl w:val="9D0EB2C6"/>
    <w:lvl w:tplc="041A0011" w:ilvl="0">
      <w:start w:val="1"/>
      <w:numFmt w:val="decimal"/>
      <w:lvlText w:val="%1)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1">
    <w:nsid w:val="5E7F789B"/>
    <w:multiLevelType w:val="hybridMultilevel"/>
    <w:tmpl w:val="65726442"/>
    <w:lvl w:tplc="D26E4E6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60821D46"/>
    <w:multiLevelType w:val="hybridMultilevel"/>
    <w:tmpl w:val="9CE48378"/>
    <w:lvl w:tplc="E982A68A" w:ilvl="0">
      <w:start w:val="6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33">
    <w:nsid w:val="622D36DA"/>
    <w:multiLevelType w:val="hybridMultilevel"/>
    <w:tmpl w:val="8CA4E1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4">
    <w:nsid w:val="69041CA5"/>
    <w:multiLevelType w:val="hybridMultilevel"/>
    <w:tmpl w:val="5590D788"/>
    <w:lvl w:tplc="18CCBFFA" w:ilvl="0">
      <w:start w:val="1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5">
    <w:nsid w:val="6AE35D49"/>
    <w:multiLevelType w:val="hybridMultilevel"/>
    <w:tmpl w:val="FAFA0A6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70C05528"/>
    <w:multiLevelType w:val="hybridMultilevel"/>
    <w:tmpl w:val="993C142A"/>
    <w:lvl w:tplc="5EE010D2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37">
    <w:nsid w:val="73E57536"/>
    <w:multiLevelType w:val="hybridMultilevel"/>
    <w:tmpl w:val="7DD25DA8"/>
    <w:lvl w:tplc="F0C20CBA" w:ilvl="0">
      <w:start w:val="2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38">
    <w:nsid w:val="74331026"/>
    <w:multiLevelType w:val="hybridMultilevel"/>
    <w:tmpl w:val="2F6C94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9">
    <w:nsid w:val="7B7641AA"/>
    <w:multiLevelType w:val="hybridMultilevel"/>
    <w:tmpl w:val="D83891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0">
    <w:nsid w:val="7DA32A47"/>
    <w:multiLevelType w:val="hybridMultilevel"/>
    <w:tmpl w:val="68F853CC"/>
    <w:lvl w:tplc="9DD0CA74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41">
    <w:nsid w:val="7F373D6F"/>
    <w:multiLevelType w:val="hybridMultilevel"/>
    <w:tmpl w:val="384AE2F4"/>
    <w:lvl w:tplc="3288041E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num w:numId="1">
    <w:abstractNumId w:val="9"/>
  </w:num>
  <w:num w:numId="2">
    <w:abstractNumId w:val="17"/>
  </w:num>
  <w:num w:numId="3">
    <w:abstractNumId w:val="8"/>
  </w:num>
  <w:num w:numId="4">
    <w:abstractNumId w:val="29"/>
  </w:num>
  <w:num w:numId="5">
    <w:abstractNumId w:val="7"/>
  </w:num>
  <w:num w:numId="6">
    <w:abstractNumId w:val="31"/>
  </w:num>
  <w:num w:numId="7">
    <w:abstractNumId w:val="33"/>
  </w:num>
  <w:num w:numId="8">
    <w:abstractNumId w:val="39"/>
  </w:num>
  <w:num w:numId="9">
    <w:abstractNumId w:val="38"/>
  </w:num>
  <w:num w:numId="10">
    <w:abstractNumId w:val="37"/>
  </w:num>
  <w:num w:numId="11">
    <w:abstractNumId w:val="32"/>
  </w:num>
  <w:num w:numId="12">
    <w:abstractNumId w:val="6"/>
  </w:num>
  <w:num w:numId="13">
    <w:abstractNumId w:val="22"/>
  </w:num>
  <w:num w:numId="14">
    <w:abstractNumId w:val="19"/>
  </w:num>
  <w:num w:numId="15">
    <w:abstractNumId w:val="2"/>
  </w:num>
  <w:num w:numId="16">
    <w:abstractNumId w:val="15"/>
  </w:num>
  <w:num w:numId="17">
    <w:abstractNumId w:val="34"/>
  </w:num>
  <w:num w:numId="18">
    <w:abstractNumId w:val="16"/>
  </w:num>
  <w:num w:numId="19">
    <w:abstractNumId w:val="25"/>
  </w:num>
  <w:num w:numId="20">
    <w:abstractNumId w:val="12"/>
  </w:num>
  <w:num w:numId="21">
    <w:abstractNumId w:val="41"/>
  </w:num>
  <w:num w:numId="22">
    <w:abstractNumId w:val="40"/>
  </w:num>
  <w:num w:numId="23">
    <w:abstractNumId w:val="23"/>
  </w:num>
  <w:num w:numId="24">
    <w:abstractNumId w:val="18"/>
  </w:num>
  <w:num w:numId="25">
    <w:abstractNumId w:val="36"/>
  </w:num>
  <w:num w:numId="26">
    <w:abstractNumId w:val="28"/>
  </w:num>
  <w:num w:numId="27">
    <w:abstractNumId w:val="27"/>
  </w:num>
  <w:num w:numId="28">
    <w:abstractNumId w:val="26"/>
  </w:num>
  <w:num w:numId="29">
    <w:abstractNumId w:val="14"/>
  </w:num>
  <w:num w:numId="30">
    <w:abstractNumId w:val="3"/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0"/>
  </w:num>
  <w:num w:numId="34">
    <w:abstractNumId w:val="11"/>
  </w:num>
  <w:num w:numId="35">
    <w:abstractNumId w:val="5"/>
  </w:num>
  <w:num w:numId="36">
    <w:abstractNumId w:val="20"/>
  </w:num>
  <w:num w:numId="37">
    <w:abstractNumId w:val="4"/>
  </w:num>
  <w:num w:numId="3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0"/>
  </w:num>
  <w:num w:numId="40">
    <w:abstractNumId w:val="13"/>
  </w:num>
  <w:num w:numId="41">
    <w:abstractNumId w:val="35"/>
  </w:num>
  <w:num w:numId="4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embedSystemFonts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102B"/>
    <w:rsid w:val="00007F1A"/>
    <w:rsid w:val="00012BC3"/>
    <w:rsid w:val="00022C9F"/>
    <w:rsid w:val="00025ECE"/>
    <w:rsid w:val="00031760"/>
    <w:rsid w:val="000337D7"/>
    <w:rsid w:val="000402D9"/>
    <w:rsid w:val="000418AB"/>
    <w:rsid w:val="000433BD"/>
    <w:rsid w:val="00052906"/>
    <w:rsid w:val="00062405"/>
    <w:rsid w:val="00064D5F"/>
    <w:rsid w:val="000849AC"/>
    <w:rsid w:val="00085E4B"/>
    <w:rsid w:val="00091D48"/>
    <w:rsid w:val="000A2615"/>
    <w:rsid w:val="000A30DF"/>
    <w:rsid w:val="000A3EE9"/>
    <w:rsid w:val="000A3F1A"/>
    <w:rsid w:val="000B48E0"/>
    <w:rsid w:val="000B7871"/>
    <w:rsid w:val="000C79A8"/>
    <w:rsid w:val="000D0712"/>
    <w:rsid w:val="000D38BB"/>
    <w:rsid w:val="000D4BD5"/>
    <w:rsid w:val="000D6348"/>
    <w:rsid w:val="000D6A26"/>
    <w:rsid w:val="000E1BD0"/>
    <w:rsid w:val="000E241E"/>
    <w:rsid w:val="00100AC4"/>
    <w:rsid w:val="001230B3"/>
    <w:rsid w:val="00130CC5"/>
    <w:rsid w:val="00142A8C"/>
    <w:rsid w:val="00150BFB"/>
    <w:rsid w:val="00150EAE"/>
    <w:rsid w:val="00151BBA"/>
    <w:rsid w:val="001525CA"/>
    <w:rsid w:val="00156C8B"/>
    <w:rsid w:val="001722F1"/>
    <w:rsid w:val="00177A68"/>
    <w:rsid w:val="001A71AE"/>
    <w:rsid w:val="001B6257"/>
    <w:rsid w:val="001C1EDF"/>
    <w:rsid w:val="001C7973"/>
    <w:rsid w:val="001D14BC"/>
    <w:rsid w:val="001D3F41"/>
    <w:rsid w:val="001F0F93"/>
    <w:rsid w:val="001F22B5"/>
    <w:rsid w:val="001F2844"/>
    <w:rsid w:val="001F7951"/>
    <w:rsid w:val="002017E9"/>
    <w:rsid w:val="002106D8"/>
    <w:rsid w:val="002135D3"/>
    <w:rsid w:val="0021437E"/>
    <w:rsid w:val="00223259"/>
    <w:rsid w:val="00230165"/>
    <w:rsid w:val="0023455A"/>
    <w:rsid w:val="00234B7D"/>
    <w:rsid w:val="00235B9B"/>
    <w:rsid w:val="00236C3C"/>
    <w:rsid w:val="00237A06"/>
    <w:rsid w:val="002403FF"/>
    <w:rsid w:val="00245A22"/>
    <w:rsid w:val="00245F89"/>
    <w:rsid w:val="002473B0"/>
    <w:rsid w:val="002539CC"/>
    <w:rsid w:val="00254F85"/>
    <w:rsid w:val="002552C7"/>
    <w:rsid w:val="00256AEA"/>
    <w:rsid w:val="00262270"/>
    <w:rsid w:val="00267457"/>
    <w:rsid w:val="002703A5"/>
    <w:rsid w:val="00273D34"/>
    <w:rsid w:val="00280386"/>
    <w:rsid w:val="00282457"/>
    <w:rsid w:val="002829D1"/>
    <w:rsid w:val="0029132A"/>
    <w:rsid w:val="002933F0"/>
    <w:rsid w:val="002B2180"/>
    <w:rsid w:val="002B5115"/>
    <w:rsid w:val="002B5C16"/>
    <w:rsid w:val="002C0629"/>
    <w:rsid w:val="002C5C41"/>
    <w:rsid w:val="002D1AAD"/>
    <w:rsid w:val="002D2086"/>
    <w:rsid w:val="002E14B5"/>
    <w:rsid w:val="002E6372"/>
    <w:rsid w:val="002F6BB3"/>
    <w:rsid w:val="002F76CD"/>
    <w:rsid w:val="00307DF6"/>
    <w:rsid w:val="00311017"/>
    <w:rsid w:val="0031277F"/>
    <w:rsid w:val="0031544A"/>
    <w:rsid w:val="00321322"/>
    <w:rsid w:val="00321E8D"/>
    <w:rsid w:val="00325348"/>
    <w:rsid w:val="0033142C"/>
    <w:rsid w:val="003368E1"/>
    <w:rsid w:val="0033710A"/>
    <w:rsid w:val="0034111F"/>
    <w:rsid w:val="00341BF0"/>
    <w:rsid w:val="00342740"/>
    <w:rsid w:val="00345D30"/>
    <w:rsid w:val="003650FB"/>
    <w:rsid w:val="00377FBB"/>
    <w:rsid w:val="00380AF3"/>
    <w:rsid w:val="00386A71"/>
    <w:rsid w:val="00391FB4"/>
    <w:rsid w:val="003921D4"/>
    <w:rsid w:val="003A52DC"/>
    <w:rsid w:val="003B0C47"/>
    <w:rsid w:val="003C080A"/>
    <w:rsid w:val="003C23F5"/>
    <w:rsid w:val="003C2BE0"/>
    <w:rsid w:val="003D08AA"/>
    <w:rsid w:val="003E2BF6"/>
    <w:rsid w:val="003F3DD8"/>
    <w:rsid w:val="00406DBA"/>
    <w:rsid w:val="004079E2"/>
    <w:rsid w:val="0041016C"/>
    <w:rsid w:val="00412ABC"/>
    <w:rsid w:val="00412D3A"/>
    <w:rsid w:val="004144D3"/>
    <w:rsid w:val="004216DF"/>
    <w:rsid w:val="0042389F"/>
    <w:rsid w:val="00423F75"/>
    <w:rsid w:val="0042750D"/>
    <w:rsid w:val="00431EE3"/>
    <w:rsid w:val="0045037E"/>
    <w:rsid w:val="004504AD"/>
    <w:rsid w:val="004507AE"/>
    <w:rsid w:val="00451F5B"/>
    <w:rsid w:val="0046134E"/>
    <w:rsid w:val="00462A14"/>
    <w:rsid w:val="004718F6"/>
    <w:rsid w:val="00484F1F"/>
    <w:rsid w:val="00485607"/>
    <w:rsid w:val="004944CF"/>
    <w:rsid w:val="004976FA"/>
    <w:rsid w:val="00497A48"/>
    <w:rsid w:val="004A403F"/>
    <w:rsid w:val="004A5A6C"/>
    <w:rsid w:val="004A6F24"/>
    <w:rsid w:val="004C0E00"/>
    <w:rsid w:val="004C1673"/>
    <w:rsid w:val="004C4E8A"/>
    <w:rsid w:val="004D0EE0"/>
    <w:rsid w:val="004D2A7E"/>
    <w:rsid w:val="004D421D"/>
    <w:rsid w:val="004D430E"/>
    <w:rsid w:val="004D459C"/>
    <w:rsid w:val="004D5192"/>
    <w:rsid w:val="004D67B1"/>
    <w:rsid w:val="004E028D"/>
    <w:rsid w:val="004E7795"/>
    <w:rsid w:val="004F102B"/>
    <w:rsid w:val="004F7348"/>
    <w:rsid w:val="004F75E9"/>
    <w:rsid w:val="0050021F"/>
    <w:rsid w:val="00503840"/>
    <w:rsid w:val="00504AB7"/>
    <w:rsid w:val="00505B8D"/>
    <w:rsid w:val="00510DD0"/>
    <w:rsid w:val="00516608"/>
    <w:rsid w:val="005175F0"/>
    <w:rsid w:val="00520AF9"/>
    <w:rsid w:val="00533F47"/>
    <w:rsid w:val="005350B4"/>
    <w:rsid w:val="00544AF8"/>
    <w:rsid w:val="00545376"/>
    <w:rsid w:val="00550DDA"/>
    <w:rsid w:val="00552ACF"/>
    <w:rsid w:val="00554B0E"/>
    <w:rsid w:val="005630EA"/>
    <w:rsid w:val="00565EED"/>
    <w:rsid w:val="0057078E"/>
    <w:rsid w:val="0057451B"/>
    <w:rsid w:val="00574CD0"/>
    <w:rsid w:val="00575048"/>
    <w:rsid w:val="00576498"/>
    <w:rsid w:val="00596B71"/>
    <w:rsid w:val="00597640"/>
    <w:rsid w:val="005A061B"/>
    <w:rsid w:val="005A3E56"/>
    <w:rsid w:val="005B1DC2"/>
    <w:rsid w:val="005B314F"/>
    <w:rsid w:val="005C15D9"/>
    <w:rsid w:val="005C237B"/>
    <w:rsid w:val="005C7DEF"/>
    <w:rsid w:val="005D07FC"/>
    <w:rsid w:val="005D08D1"/>
    <w:rsid w:val="005E1A13"/>
    <w:rsid w:val="005E7844"/>
    <w:rsid w:val="005F41C5"/>
    <w:rsid w:val="00604B3C"/>
    <w:rsid w:val="006153EB"/>
    <w:rsid w:val="00615DEF"/>
    <w:rsid w:val="00617F0D"/>
    <w:rsid w:val="00625752"/>
    <w:rsid w:val="00625A2C"/>
    <w:rsid w:val="00627386"/>
    <w:rsid w:val="00632926"/>
    <w:rsid w:val="00635F29"/>
    <w:rsid w:val="00636488"/>
    <w:rsid w:val="00636DFD"/>
    <w:rsid w:val="0063787C"/>
    <w:rsid w:val="00647C31"/>
    <w:rsid w:val="00657A5C"/>
    <w:rsid w:val="006651EF"/>
    <w:rsid w:val="00666B12"/>
    <w:rsid w:val="00671FBA"/>
    <w:rsid w:val="00674012"/>
    <w:rsid w:val="00674F04"/>
    <w:rsid w:val="0067775F"/>
    <w:rsid w:val="00680542"/>
    <w:rsid w:val="00692958"/>
    <w:rsid w:val="00694942"/>
    <w:rsid w:val="00696328"/>
    <w:rsid w:val="006A12C8"/>
    <w:rsid w:val="006B76B1"/>
    <w:rsid w:val="006C49A7"/>
    <w:rsid w:val="006C538D"/>
    <w:rsid w:val="006C694E"/>
    <w:rsid w:val="006C6C75"/>
    <w:rsid w:val="006D024B"/>
    <w:rsid w:val="006D263D"/>
    <w:rsid w:val="006D28C6"/>
    <w:rsid w:val="006E31BB"/>
    <w:rsid w:val="006E37F1"/>
    <w:rsid w:val="006E3E50"/>
    <w:rsid w:val="006F5B14"/>
    <w:rsid w:val="00700B0D"/>
    <w:rsid w:val="00700B50"/>
    <w:rsid w:val="007031A2"/>
    <w:rsid w:val="0071008C"/>
    <w:rsid w:val="00710096"/>
    <w:rsid w:val="00727E0C"/>
    <w:rsid w:val="00731880"/>
    <w:rsid w:val="00733C70"/>
    <w:rsid w:val="00733F1E"/>
    <w:rsid w:val="0073538A"/>
    <w:rsid w:val="007412D7"/>
    <w:rsid w:val="007501C6"/>
    <w:rsid w:val="0076329C"/>
    <w:rsid w:val="00763BC2"/>
    <w:rsid w:val="007666CF"/>
    <w:rsid w:val="00771EA0"/>
    <w:rsid w:val="007732AD"/>
    <w:rsid w:val="0077350E"/>
    <w:rsid w:val="007860AC"/>
    <w:rsid w:val="00792AF3"/>
    <w:rsid w:val="007A02FE"/>
    <w:rsid w:val="007A0B19"/>
    <w:rsid w:val="007A35F0"/>
    <w:rsid w:val="007A6271"/>
    <w:rsid w:val="007B5430"/>
    <w:rsid w:val="007B5570"/>
    <w:rsid w:val="007C02CB"/>
    <w:rsid w:val="007D4695"/>
    <w:rsid w:val="007E0737"/>
    <w:rsid w:val="007E36A4"/>
    <w:rsid w:val="007F0735"/>
    <w:rsid w:val="007F1667"/>
    <w:rsid w:val="00801DBA"/>
    <w:rsid w:val="00814DD7"/>
    <w:rsid w:val="00826F74"/>
    <w:rsid w:val="0083441F"/>
    <w:rsid w:val="00837C51"/>
    <w:rsid w:val="0084616F"/>
    <w:rsid w:val="00870AAB"/>
    <w:rsid w:val="00881754"/>
    <w:rsid w:val="0088455D"/>
    <w:rsid w:val="00884A2A"/>
    <w:rsid w:val="00890BB1"/>
    <w:rsid w:val="00891A58"/>
    <w:rsid w:val="00896AA6"/>
    <w:rsid w:val="0089749F"/>
    <w:rsid w:val="008A154C"/>
    <w:rsid w:val="008B1FAE"/>
    <w:rsid w:val="008B26FB"/>
    <w:rsid w:val="008B5A50"/>
    <w:rsid w:val="008B72C1"/>
    <w:rsid w:val="008C01B6"/>
    <w:rsid w:val="008C2F62"/>
    <w:rsid w:val="008E0761"/>
    <w:rsid w:val="008E1F91"/>
    <w:rsid w:val="008E501C"/>
    <w:rsid w:val="008E615C"/>
    <w:rsid w:val="00901672"/>
    <w:rsid w:val="00901E2E"/>
    <w:rsid w:val="00904122"/>
    <w:rsid w:val="00907AEF"/>
    <w:rsid w:val="009161E5"/>
    <w:rsid w:val="00922885"/>
    <w:rsid w:val="009246AA"/>
    <w:rsid w:val="0092521A"/>
    <w:rsid w:val="00934887"/>
    <w:rsid w:val="00935DCA"/>
    <w:rsid w:val="009463A6"/>
    <w:rsid w:val="00954917"/>
    <w:rsid w:val="00957D99"/>
    <w:rsid w:val="00976153"/>
    <w:rsid w:val="00976587"/>
    <w:rsid w:val="00980A89"/>
    <w:rsid w:val="00985E3F"/>
    <w:rsid w:val="00986905"/>
    <w:rsid w:val="00992AA8"/>
    <w:rsid w:val="00993F58"/>
    <w:rsid w:val="0099522C"/>
    <w:rsid w:val="00997111"/>
    <w:rsid w:val="009B4C5F"/>
    <w:rsid w:val="009C0C5E"/>
    <w:rsid w:val="009C413F"/>
    <w:rsid w:val="009C5999"/>
    <w:rsid w:val="009C5D0B"/>
    <w:rsid w:val="009D3DE1"/>
    <w:rsid w:val="009D43C9"/>
    <w:rsid w:val="009D794B"/>
    <w:rsid w:val="009E6326"/>
    <w:rsid w:val="009E64D5"/>
    <w:rsid w:val="009F03D9"/>
    <w:rsid w:val="009F4B12"/>
    <w:rsid w:val="009F509F"/>
    <w:rsid w:val="009F7E44"/>
    <w:rsid w:val="00A06D96"/>
    <w:rsid w:val="00A13042"/>
    <w:rsid w:val="00A151CB"/>
    <w:rsid w:val="00A17E35"/>
    <w:rsid w:val="00A21770"/>
    <w:rsid w:val="00A22D81"/>
    <w:rsid w:val="00A25558"/>
    <w:rsid w:val="00A257E4"/>
    <w:rsid w:val="00A27556"/>
    <w:rsid w:val="00A327D6"/>
    <w:rsid w:val="00A366CF"/>
    <w:rsid w:val="00A46245"/>
    <w:rsid w:val="00A53081"/>
    <w:rsid w:val="00A54561"/>
    <w:rsid w:val="00A55EBF"/>
    <w:rsid w:val="00A60477"/>
    <w:rsid w:val="00A6356B"/>
    <w:rsid w:val="00A657F9"/>
    <w:rsid w:val="00A66A41"/>
    <w:rsid w:val="00A67845"/>
    <w:rsid w:val="00A72FA6"/>
    <w:rsid w:val="00A73312"/>
    <w:rsid w:val="00A74F9E"/>
    <w:rsid w:val="00A83B96"/>
    <w:rsid w:val="00A83C9A"/>
    <w:rsid w:val="00A85787"/>
    <w:rsid w:val="00A928D0"/>
    <w:rsid w:val="00AA530C"/>
    <w:rsid w:val="00AA7FEA"/>
    <w:rsid w:val="00AB1CFA"/>
    <w:rsid w:val="00AC0D4B"/>
    <w:rsid w:val="00AC4579"/>
    <w:rsid w:val="00AC4E56"/>
    <w:rsid w:val="00AD1A93"/>
    <w:rsid w:val="00AD329A"/>
    <w:rsid w:val="00AD4573"/>
    <w:rsid w:val="00AD4ED5"/>
    <w:rsid w:val="00AE1012"/>
    <w:rsid w:val="00AE48A8"/>
    <w:rsid w:val="00AF0DBA"/>
    <w:rsid w:val="00AF3775"/>
    <w:rsid w:val="00AF3932"/>
    <w:rsid w:val="00B04248"/>
    <w:rsid w:val="00B042AE"/>
    <w:rsid w:val="00B2373A"/>
    <w:rsid w:val="00B24ABB"/>
    <w:rsid w:val="00B266F6"/>
    <w:rsid w:val="00B26C8C"/>
    <w:rsid w:val="00B3161B"/>
    <w:rsid w:val="00B33799"/>
    <w:rsid w:val="00B3642B"/>
    <w:rsid w:val="00B422F2"/>
    <w:rsid w:val="00B45A78"/>
    <w:rsid w:val="00B46390"/>
    <w:rsid w:val="00B536B4"/>
    <w:rsid w:val="00B54B2A"/>
    <w:rsid w:val="00B60D4F"/>
    <w:rsid w:val="00B64438"/>
    <w:rsid w:val="00B64D2F"/>
    <w:rsid w:val="00B65B5A"/>
    <w:rsid w:val="00B74618"/>
    <w:rsid w:val="00B82D0F"/>
    <w:rsid w:val="00B97A31"/>
    <w:rsid w:val="00BA2194"/>
    <w:rsid w:val="00BA244F"/>
    <w:rsid w:val="00BA66F0"/>
    <w:rsid w:val="00BA7470"/>
    <w:rsid w:val="00BB4BEC"/>
    <w:rsid w:val="00BB55D2"/>
    <w:rsid w:val="00BC380E"/>
    <w:rsid w:val="00BD3E87"/>
    <w:rsid w:val="00BE0077"/>
    <w:rsid w:val="00BE4D2B"/>
    <w:rsid w:val="00BE691A"/>
    <w:rsid w:val="00BF0BE3"/>
    <w:rsid w:val="00BF278E"/>
    <w:rsid w:val="00BF2AE7"/>
    <w:rsid w:val="00BF310F"/>
    <w:rsid w:val="00BF3323"/>
    <w:rsid w:val="00BF3A85"/>
    <w:rsid w:val="00BF54D0"/>
    <w:rsid w:val="00C15BAD"/>
    <w:rsid w:val="00C17751"/>
    <w:rsid w:val="00C312FB"/>
    <w:rsid w:val="00C34406"/>
    <w:rsid w:val="00C53D01"/>
    <w:rsid w:val="00C53E9F"/>
    <w:rsid w:val="00C5409A"/>
    <w:rsid w:val="00C552FF"/>
    <w:rsid w:val="00C573C1"/>
    <w:rsid w:val="00C60F02"/>
    <w:rsid w:val="00C6718A"/>
    <w:rsid w:val="00C708F9"/>
    <w:rsid w:val="00C73F7A"/>
    <w:rsid w:val="00C76DF3"/>
    <w:rsid w:val="00C770CF"/>
    <w:rsid w:val="00C80D63"/>
    <w:rsid w:val="00C847AF"/>
    <w:rsid w:val="00C86079"/>
    <w:rsid w:val="00C94DEC"/>
    <w:rsid w:val="00C95DAA"/>
    <w:rsid w:val="00CA505D"/>
    <w:rsid w:val="00CA52DA"/>
    <w:rsid w:val="00CA569D"/>
    <w:rsid w:val="00CB1DEF"/>
    <w:rsid w:val="00CB4C0C"/>
    <w:rsid w:val="00CB5A88"/>
    <w:rsid w:val="00CC6645"/>
    <w:rsid w:val="00CD76BF"/>
    <w:rsid w:val="00CE76AD"/>
    <w:rsid w:val="00CF343C"/>
    <w:rsid w:val="00CF7813"/>
    <w:rsid w:val="00D045F2"/>
    <w:rsid w:val="00D114D2"/>
    <w:rsid w:val="00D3348D"/>
    <w:rsid w:val="00D47FF5"/>
    <w:rsid w:val="00D70856"/>
    <w:rsid w:val="00D74D0E"/>
    <w:rsid w:val="00D75F70"/>
    <w:rsid w:val="00D8262F"/>
    <w:rsid w:val="00D855F7"/>
    <w:rsid w:val="00D8626F"/>
    <w:rsid w:val="00D86E7E"/>
    <w:rsid w:val="00D87729"/>
    <w:rsid w:val="00D90860"/>
    <w:rsid w:val="00DA3BCE"/>
    <w:rsid w:val="00DB2616"/>
    <w:rsid w:val="00DB60DF"/>
    <w:rsid w:val="00DB613E"/>
    <w:rsid w:val="00DC18AA"/>
    <w:rsid w:val="00DC1928"/>
    <w:rsid w:val="00DC3AE4"/>
    <w:rsid w:val="00DC3C5F"/>
    <w:rsid w:val="00DD637D"/>
    <w:rsid w:val="00DE577E"/>
    <w:rsid w:val="00DE5A7F"/>
    <w:rsid w:val="00DF1E92"/>
    <w:rsid w:val="00E01A5F"/>
    <w:rsid w:val="00E06ECB"/>
    <w:rsid w:val="00E126E3"/>
    <w:rsid w:val="00E147A6"/>
    <w:rsid w:val="00E313D3"/>
    <w:rsid w:val="00E34C8B"/>
    <w:rsid w:val="00E44F51"/>
    <w:rsid w:val="00E45016"/>
    <w:rsid w:val="00E456C8"/>
    <w:rsid w:val="00E513BC"/>
    <w:rsid w:val="00E5505C"/>
    <w:rsid w:val="00E57E22"/>
    <w:rsid w:val="00E65FA7"/>
    <w:rsid w:val="00E66FD3"/>
    <w:rsid w:val="00E76F3A"/>
    <w:rsid w:val="00E77B40"/>
    <w:rsid w:val="00E844BF"/>
    <w:rsid w:val="00E8796C"/>
    <w:rsid w:val="00E9624D"/>
    <w:rsid w:val="00E97F5F"/>
    <w:rsid w:val="00EA73DB"/>
    <w:rsid w:val="00EB1F03"/>
    <w:rsid w:val="00EB46E3"/>
    <w:rsid w:val="00EC5519"/>
    <w:rsid w:val="00EC66C6"/>
    <w:rsid w:val="00EC7684"/>
    <w:rsid w:val="00ED3AAE"/>
    <w:rsid w:val="00EE6A55"/>
    <w:rsid w:val="00EF2A53"/>
    <w:rsid w:val="00EF5204"/>
    <w:rsid w:val="00F00F13"/>
    <w:rsid w:val="00F0784B"/>
    <w:rsid w:val="00F07AA7"/>
    <w:rsid w:val="00F13DAA"/>
    <w:rsid w:val="00F32C13"/>
    <w:rsid w:val="00F36C2B"/>
    <w:rsid w:val="00F515E4"/>
    <w:rsid w:val="00F517F1"/>
    <w:rsid w:val="00F557A9"/>
    <w:rsid w:val="00F5743F"/>
    <w:rsid w:val="00F712AC"/>
    <w:rsid w:val="00F71880"/>
    <w:rsid w:val="00F9043D"/>
    <w:rsid w:val="00F92F38"/>
    <w:rsid w:val="00FA2CF7"/>
    <w:rsid w:val="00FB08DB"/>
    <w:rsid w:val="00FB408A"/>
    <w:rsid w:val="00FB7BBB"/>
    <w:rsid w:val="00FC5EFB"/>
    <w:rsid w:val="00FD14D3"/>
    <w:rsid w:val="00FD22CA"/>
    <w:rsid w:val="00FD3CD3"/>
    <w:rsid w:val="00FE2B5D"/>
    <w:rsid w:val="00FE2D5B"/>
    <w:rsid w:val="00FE5A74"/>
    <w:rsid w:val="00FE6112"/>
    <w:rsid w:val="00FF64E7"/>
    <w:rsid w:val="00FF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F2AE7"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uiPriority w:val="99"/>
    <w:rsid w:val="00012BC3"/>
    <w:pPr>
      <w:spacing w:lineRule="auto" w:line="240" w:after="0"/>
    </w:pPr>
    <w:rPr>
      <w:rFonts w:cs="Arial" w:hAnsi="Arial" w:ascii="Arial"/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customStyle="true" w:styleId="TableContents" w:type="paragraph">
    <w:name w:val="Table Contents"/>
    <w:basedOn w:val="Normal"/>
    <w:uiPriority w:val="99"/>
    <w:rsid w:val="002106D8"/>
    <w:pPr>
      <w:widowControl w:val="false"/>
      <w:suppressLineNumbers/>
      <w:suppressAutoHyphens/>
      <w:autoSpaceDE/>
      <w:textAlignment w:val="baseline"/>
    </w:pPr>
    <w:rPr>
      <w:rFonts w:cs="Tahoma" w:hAnsi="Times New Roman" w:asci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A657F9"/>
    <w:pPr>
      <w:autoSpaceDE/>
      <w:autoSpaceDN/>
      <w:ind w:left="708"/>
    </w:pPr>
    <w:rPr>
      <w:rFonts w:cs="Times New Roman"/>
      <w:szCs w:val="20"/>
      <w:lang w:val="en-GB"/>
    </w:rPr>
  </w:style>
  <w:style w:styleId="Bezproreda" w:type="paragraph">
    <w:name w:val="No Spacing"/>
    <w:uiPriority w:val="99"/>
    <w:qFormat/>
    <w:rsid w:val="00B26C8C"/>
    <w:pPr>
      <w:spacing w:lineRule="auto" w:line="240" w:after="0"/>
    </w:pPr>
    <w:rPr>
      <w:rFonts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65E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5E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5EED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5E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5E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F2AE7"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uiPriority w:val="99"/>
    <w:rsid w:val="00012BC3"/>
    <w:pPr>
      <w:spacing w:after="0" w:line="240" w:lineRule="auto"/>
    </w:pPr>
    <w:rPr>
      <w:rFonts w:ascii="Arial" w:cs="Arial" w:hAnsi="Arial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customStyle="1" w:styleId="TableContents" w:type="paragraph">
    <w:name w:val="Table Contents"/>
    <w:basedOn w:val="Normal"/>
    <w:uiPriority w:val="99"/>
    <w:rsid w:val="002106D8"/>
    <w:pPr>
      <w:widowControl w:val="0"/>
      <w:suppressLineNumbers/>
      <w:suppressAutoHyphens/>
      <w:autoSpaceDE/>
      <w:textAlignment w:val="baseline"/>
    </w:pPr>
    <w:rPr>
      <w:rFonts w:ascii="Times New Roman" w:cs="Tahoma" w:hAns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A657F9"/>
    <w:pPr>
      <w:autoSpaceDE/>
      <w:autoSpaceDN/>
      <w:ind w:left="708"/>
    </w:pPr>
    <w:rPr>
      <w:rFonts w:cs="Times New Roman"/>
      <w:szCs w:val="20"/>
      <w:lang w:val="en-GB"/>
    </w:rPr>
  </w:style>
  <w:style w:styleId="Bezproreda" w:type="paragraph">
    <w:name w:val="No Spacing"/>
    <w:uiPriority w:val="99"/>
    <w:qFormat/>
    <w:rsid w:val="00B26C8C"/>
    <w:pPr>
      <w:spacing w:after="0" w:line="240" w:lineRule="auto"/>
    </w:pPr>
    <w:rPr>
      <w:rFonts w:ascii="Calibri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65E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5E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5EED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5E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5E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86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36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4491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3040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1228550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525095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6233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6233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785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1084213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446342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0958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417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567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2019.</izvorni_sadrzaj>
    <derivirana_varijabla naziv="DomainObject.DatumDonosenjaOdluke_1">26.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Ispravak rješenja od 15.siječnja 2018</izvorni_sadrzaj>
    <derivirana_varijabla naziv="DomainObject.Primjedba_1">Ispravak rješenja od 15.siječnja 2018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Preslika dijela spisa na VTS ŠPREM-AMARENA, AJINOMOTO... i GALFRIO
preslika dijela spisa na VTS - žalba Sberbank of Russia
preslik spisa na VTS - žalbe: Franck, Addiko bank, Euroherc osiguranje, OTP banka,i dr.
POMOĆNI OMOT U REFERADI</izvorni_sadrzaj>
    <derivirana_varijabla naziv="DomainObject.Predmet.Opis_1">Preslika dijela spisa na VTS ŠPREM-AMARENA, AJINOMOTO... i GALFRIO
preslika dijela spisa na VTS - žalba Sberbank of Russia
preslik spisa na VTS - žalbe: Franck, Addiko bank, Euroherc osiguranje, OTP banka,i dr.
POMOĆNI OMOT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119 SVEZ
ORIGINAL SPISA NA
 VRHOVNOM SUDU RH  - 206 svezaka
preslika dijela spisa na VTS-u i na VS-u RH</izvorni_sadrzaj>
    <derivirana_varijabla naziv="DomainObject.Predmet.PrimjedbaSuca_1">119 SVEZ
ORIGINAL SPISA NA
 VRHOVNOM SUDU RH  - 206 svezaka
preslika dijela spisa na VTS-u i na VS-u RH</derivirana_varijabla>
  </DomainObject.Predmet.PrimjedbaSuca>
  <DomainObject.Predmet.ProtustrankaFormated>
    <izvorni_sadrzaj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_1"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>
  <DomainObject.Predmet.ProtustrankaFormatedOIB>
    <izvorni_sadrzaj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OIB_1"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OIB>
  <DomainObject.Predmet.ProtustrankaFormatedWithAdress>
    <izvorni_sadrzaj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_1"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>
  <DomainObject.Predmet.ProtustrankaFormatedWithAdressOIB>
    <izvorni_sadrzaj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OIB_1"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OIB>
  <DomainObject.Predmet.ProtustrankaWithAdress>
    <izvorni_sadrzaj>AGROKOR d.d. Marijana Čavića 1, 10000 Zagreb</izvorni_sadrzaj>
    <derivirana_varijabla naziv="DomainObject.Predmet.ProtustrankaWithAdress_1">AGROKOR d.d. Marijana Čavića 1, 10000 Zagreb</derivirana_varijabla>
  </DomainObject.Predmet.ProtustrankaWithAdress>
  <DomainObject.Predmet.ProtustrankaWithAdressOIB>
    <izvorni_sadrzaj>AGROKOR d.d., OIB 05937759187, Marijana Čavića 1, 10000 Zagreb</izvorni_sadrzaj>
    <derivirana_varijabla naziv="DomainObject.Predmet.ProtustrankaWithAdressOIB_1">AGROKOR d.d., OIB 05937759187, Marijana Čavića 1,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4. travnja 2019.</izvorni_sadrzaj>
    <derivirana_varijabla naziv="DomainObject.Predmet.SpisIzvanSuda.DatumIzlazaSpisa_1">4. travnja 2019.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usluge; ZVIJEZDA dioničko društvo za proizvodnju, trgovinu i usluge; ROTO ULAGANJA društvo s ograničenom odgovornošću za upravljanje društvima; ADRIATICA.NET, turistička agencija, društvo s ograničenom odgovornošću; VELPRO - CENTAR društvo s ograničenom odgovornošću za trgovinu i usluge; BELJE dioničko društvo za privređivanje u poljodjelstvu, prerađivačkoj industriji i prometu roba, Darda; KONZUM trgovina na veliko i malo d.d.; VUKOVARSKI POLJOPRIVREDNO INDUSTRIJSKI KOMBINAT d.d.</izvorni_sadrzaj>
    <derivirana_varijabla naziv="DomainObject.Predmet.StrankaFormated_1">  AGROKOR d.d.; mStart d.o.o. za informatičke usluge; ZVIJEZDA dioničko društvo za proizvodnju, trgovinu i usluge; ROTO ULAGANJA društvo s ograničenom odgovornošću za upravljanje društvima; ADRIATICA.NET, turistička agencija, društvo s ograničenom odgovornošću; VELPRO - CENTAR društvo s ograničenom odgovornošću za trgovinu i usluge; BELJE dioničko društvo za privređivanje u poljodjelstvu, prerađivačkoj industriji i prometu roba, Darda; KONZUM trgovina na veliko i malo d.d.; VUKOVARSKI POLJOPRIVREDNO INDUSTRIJSKI KOMBINAT d.d.</derivirana_varijabla>
  </DomainObject.Predmet.StrankaFormated>
  <DomainObject.Predmet.StrankaFormatedOIB>
    <izvorni_sadrzaj>  AGROKOR d.d., OIB 05937759187; mStart d.o.o. za informatičke usluge, OIB 19895453012; ZVIJEZDA dioničko društvo za proizvodnju, trgovinu i usluge, OIB 91492011748; ROTO ULAGANJA društvo s ograničenom odgovornošću za upravljanje društvima, OIB 28189962659; ADRIATICA.NET, turistička agencija, društvo s ograničenom odgovornošću, OIB 20350489217; VELPRO - CENTAR društvo s ograničenom odgovornošću za trgovinu i usluge, OIB 46660800468; BELJE dioničko društvo za privređivanje u poljodjelstvu, prerađivačkoj industriji i prometu roba, Darda, OIB 92404445155; KONZUM trgovina na veliko i malo d.d., OIB 29955634590; VUKOVARSKI POLJOPRIVREDNO INDUSTRIJSKI KOMBINAT d.d., OIB 06849543412</izvorni_sadrzaj>
    <derivirana_varijabla naziv="DomainObject.Predmet.StrankaFormatedOIB_1">  AGROKOR d.d., OIB 05937759187; mStart d.o.o. za informatičke usluge, OIB 19895453012; ZVIJEZDA dioničko društvo za proizvodnju, trgovinu i usluge, OIB 91492011748; ROTO ULAGANJA društvo s ograničenom odgovornošću za upravljanje društvima, OIB 28189962659; ADRIATICA.NET, turistička agencija, društvo s ograničenom odgovornošću, OIB 20350489217; VELPRO - CENTAR društvo s ograničenom odgovornošću za trgovinu i usluge, OIB 46660800468; BELJE dioničko društvo za privređivanje u poljodjelstvu, prerađivačkoj industriji i prometu roba, Darda, OIB 92404445155; KONZUM trgovina na veliko i malo d.d., OIB 29955634590; VUKOVARSKI POLJOPRIVREDNO INDUSTRIJSKI KOMBINAT d.d., OIB 06849543412</derivirana_varijabla>
  </DomainObject.Predmet.StrankaFormatedOIB>
  <DomainObject.Predmet.StrankaFormatedWithAdress>
    <izvorni_sadrzaj> AGROKOR d.d., M. Čavića 1, 10000 Zagreb; mStart d.o.o. za informatičke usluge, Slavonska avenija 11a , 10000 Zagreb; ZVIJEZDA dioničko društvo za proizvodnju, trgovinu i usluge, Ulica Marijana Čavića 1, 10000 Zagreb; ROTO ULAGANJA društvo s ograničenom odgovornošću za upravljanje društvima, Franje Čandeka 28, 51000 Rijeka; ADRIATICA.NET, turistička agencija, društvo s ograničenom odgovornošću, Izidora Kršnjavog 1, 10000 Zagreb; VELPRO - CENTAR društvo s ograničenom odgovornošću za trgovinu i usluge, Marijana Čavića 1, 10000 Zagreb; BELJE dioničko društvo za privređivanje u poljodjelstvu, prerađivačkoj industriji i prometu roba, Darda, Svetog Ivana Krstitelja 1a, 31326 Darda; KONZUM trgovina na veliko i malo d.d., Marijana Čavića 1/a, 10000 Zagreb; VUKOVARSKI POLJOPRIVREDNO INDUSTRIJSKI KOMBINAT d.d., Sajmište 113/C, 32000 Vukovar</izvorni_sadrzaj>
    <derivirana_varijabla naziv="DomainObject.Predmet.StrankaFormatedWithAdress_1"> AGROKOR d.d., M. Čavića 1, 10000 Zagreb; mStart d.o.o. za informatičke usluge, Slavonska avenija 11a , 10000 Zagreb; ZVIJEZDA dioničko društvo za proizvodnju, trgovinu i usluge, Ulica Marijana Čavića 1, 10000 Zagreb; ROTO ULAGANJA društvo s ograničenom odgovornošću za upravljanje društvima, Franje Čandeka 28, 51000 Rijeka; ADRIATICA.NET, turistička agencija, društvo s ograničenom odgovornošću, Izidora Kršnjavog 1, 10000 Zagreb; VELPRO - CENTAR društvo s ograničenom odgovornošću za trgovinu i usluge, Marijana Čavića 1, 10000 Zagreb; BELJE dioničko društvo za privređivanje u poljodjelstvu, prerađivačkoj industriji i prometu roba, Darda, Svetog Ivana Krstitelja 1a, 31326 Darda; KONZUM trgovina na veliko i malo d.d., Marijana Čavića 1/a, 10000 Zagreb; VUKOVARSKI POLJOPRIVREDNO INDUSTRIJSKI KOMBINAT d.d., Sajmište 113/C, 32000 Vukovar</derivirana_varijabla>
  </DomainObject.Predmet.StrankaFormatedWithAdress>
  <DomainObject.Predmet.StrankaFormatedWithAdressOIB>
    <izvorni_sadrzaj> AGROKOR d.d., OIB 05937759187, M. Čavića 1, 10000 Zagreb; mStart d.o.o. za informatičke usluge, OIB 19895453012, Slavonska avenija 11a , 10000 Zagreb; ZVIJEZDA dioničko društvo za proizvodnju, trgovinu i usluge, OIB 91492011748, Ulica Marijana Čavića 1, 10000 Zagreb; ROTO ULAGANJA društvo s ograničenom odgovornošću za upravljanje društvima, OIB 28189962659, Franje Čandeka 28, 51000 Rijeka; ADRIATICA.NET, turistička agencija, društvo s ograničenom odgovornošću, OIB 20350489217, Izidora Kršnjavog 1, 10000 Zagreb; VELPRO - CENTAR društvo s ograničenom odgovornošću za trgovinu i usluge, OIB 46660800468, Marijana Čavića 1, 10000 Zagreb; BELJE dioničko društvo za privređivanje u poljodjelstvu, prerađivačkoj industriji i prometu roba, Darda, OIB 92404445155, Svetog Ivana Krstitelja 1a, 31326 Darda; KONZUM trgovina na veliko i malo d.d., OIB 29955634590, Marijana Čavića 1/a, 10000 Zagreb; VUKOVARSKI POLJOPRIVREDNO INDUSTRIJSKI KOMBINAT d.d., OIB 06849543412, Sajmište 113/C, 32000 Vukovar</izvorni_sadrzaj>
    <derivirana_varijabla naziv="DomainObject.Predmet.StrankaFormatedWithAdressOIB_1"> AGROKOR d.d., OIB 05937759187, M. Čavića 1, 10000 Zagreb; mStart d.o.o. za informatičke usluge, OIB 19895453012, Slavonska avenija 11a , 10000 Zagreb; ZVIJEZDA dioničko društvo za proizvodnju, trgovinu i usluge, OIB 91492011748, Ulica Marijana Čavića 1, 10000 Zagreb; ROTO ULAGANJA društvo s ograničenom odgovornošću za upravljanje društvima, OIB 28189962659, Franje Čandeka 28, 51000 Rijeka; ADRIATICA.NET, turistička agencija, društvo s ograničenom odgovornošću, OIB 20350489217, Izidora Kršnjavog 1, 10000 Zagreb; VELPRO - CENTAR društvo s ograničenom odgovornošću za trgovinu i usluge, OIB 46660800468, Marijana Čavića 1, 10000 Zagreb; BELJE dioničko društvo za privređivanje u poljodjelstvu, prerađivačkoj industriji i prometu roba, Darda, OIB 92404445155, Svetog Ivana Krstitelja 1a, 31326 Darda; KONZUM trgovina na veliko i malo d.d., OIB 29955634590, Marijana Čavića 1/a, 10000 Zagreb; VUKOVARSKI POLJOPRIVREDNO INDUSTRIJSKI KOMBINAT d.d., OIB 06849543412, Sajmište 113/C, 32000 Vukovar</derivirana_varijabla>
  </DomainObject.Predmet.StrankaFormatedWithAdressOIB>
  <DomainObject.Predmet.StrankaWithAdress>
    <izvorni_sadrzaj>AGROKOR d.d. M. Čavića 1,10000 Zagreb,mStart d.o.o. za informatičke usluge Slavonska avenija 11a ,10000 Zagreb,ZVIJEZDA dioničko društvo za proizvodnju, trgovinu i usluge Ulica Marijana Čavića 1,10000 Zagreb,ROTO ULAGANJA društvo s ograničenom odgovornošću za upravljanje društvima Franje Čandeka 28,51000 Rijeka,ADRIATICA.NET, turistička agencija, društvo s ograničenom odgovornošću Izidora Kršnjavog 1,10000 Zagreb,VELPRO - CENTAR društvo s ograničenom odgovornošću za trgovinu i usluge Marijana Čavića 1,10000 Zagreb,BELJE dioničko društvo za privređivanje u poljodjelstvu, prerađivačkoj industriji i prometu roba, Darda Svetog Ivana Krstitelja 1a,31326 Darda,KONZUM trgovina na veliko i malo d.d. Marijana Čavića 1/a,10000 Zagreb,VUKOVARSKI POLJOPRIVREDNO INDUSTRIJSKI KOMBINAT d.d. Sajmište 113/C,32000 Vukovar</izvorni_sadrzaj>
    <derivirana_varijabla naziv="DomainObject.Predmet.StrankaWithAdress_1">AGROKOR d.d. M. Čavića 1,10000 Zagreb,mStart d.o.o. za informatičke usluge Slavonska avenija 11a ,10000 Zagreb,ZVIJEZDA dioničko društvo za proizvodnju, trgovinu i usluge Ulica Marijana Čavića 1,10000 Zagreb,ROTO ULAGANJA društvo s ograničenom odgovornošću za upravljanje društvima Franje Čandeka 28,51000 Rijeka,ADRIATICA.NET, turistička agencija, društvo s ograničenom odgovornošću Izidora Kršnjavog 1,10000 Zagreb,VELPRO - CENTAR društvo s ograničenom odgovornošću za trgovinu i usluge Marijana Čavića 1,10000 Zagreb,BELJE dioničko društvo za privređivanje u poljodjelstvu, prerađivačkoj industriji i prometu roba, Darda Svetog Ivana Krstitelja 1a,31326 Darda,KONZUM trgovina na veliko i malo d.d. Marijana Čavića 1/a,10000 Zagreb,VUKOVARSKI POLJOPRIVREDNO INDUSTRIJSKI KOMBINAT d.d. Sajmište 113/C,32000 Vukovar</derivirana_varijabla>
  </DomainObject.Predmet.StrankaWithAdress>
  <DomainObject.Predmet.StrankaWithAdressOIB>
    <izvorni_sadrzaj>AGROKOR d.d., OIB 05937759187, M. Čavića 1,10000 Zagreb,mStart d.o.o. za informatičke usluge, OIB 19895453012, Slavonska avenija 11a ,10000 Zagreb,ZVIJEZDA dioničko društvo za proizvodnju, trgovinu i usluge, OIB 91492011748, Ulica Marijana Čavića 1,10000 Zagreb,ROTO ULAGANJA društvo s ograničenom odgovornošću za upravljanje društvima, OIB 28189962659, Franje Čandeka 28,51000 Rijeka,ADRIATICA.NET, turistička agencija, društvo s ograničenom odgovornošću, OIB 20350489217, Izidora Kršnjavog 1,10000 Zagreb,VELPRO - CENTAR društvo s ograničenom odgovornošću za trgovinu i usluge, OIB 46660800468, Marijana Čavića 1,10000 Zagreb,BELJE dioničko društvo za privređivanje u poljodjelstvu, prerađivačkoj industriji i prometu roba, Darda, OIB 92404445155, Svetog Ivana Krstitelja 1a,31326 Darda,KONZUM trgovina na veliko i malo d.d., OIB 29955634590, Marijana Čavića 1/a,10000 Zagreb,VUKOVARSKI POLJOPRIVREDNO INDUSTRIJSKI KOMBINAT d.d., OIB 06849543412, Sajmište 113/C,32000 Vukovar</izvorni_sadrzaj>
    <derivirana_varijabla naziv="DomainObject.Predmet.StrankaWithAdressOIB_1">AGROKOR d.d., OIB 05937759187, M. Čavića 1,10000 Zagreb,mStart d.o.o. za informatičke usluge, OIB 19895453012, Slavonska avenija 11a ,10000 Zagreb,ZVIJEZDA dioničko društvo za proizvodnju, trgovinu i usluge, OIB 91492011748, Ulica Marijana Čavića 1,10000 Zagreb,ROTO ULAGANJA društvo s ograničenom odgovornošću za upravljanje društvima, OIB 28189962659, Franje Čandeka 28,51000 Rijeka,ADRIATICA.NET, turistička agencija, društvo s ograničenom odgovornošću, OIB 20350489217, Izidora Kršnjavog 1,10000 Zagreb,VELPRO - CENTAR društvo s ograničenom odgovornošću za trgovinu i usluge, OIB 46660800468, Marijana Čavića 1,10000 Zagreb,BELJE dioničko društvo za privređivanje u poljodjelstvu, prerađivačkoj industriji i prometu roba, Darda, OIB 92404445155, Svetog Ivana Krstitelja 1a,31326 Darda,KONZUM trgovina na veliko i malo d.d., OIB 29955634590, Marijana Čavića 1/a,10000 Zagreb,VUKOVARSKI POLJOPRIVREDNO INDUSTRIJSKI KOMBINAT d.d., OIB 06849543412, Sajmište 113/C,32000 Vukovar</derivirana_varijabla>
  </DomainObject.Predmet.StrankaWithAdressOIB>
  <DomainObject.Predmet.StrankaNazivFormated>
    <izvorni_sadrzaj>AGROKOR d.d.,mStart d.o.o. za informatičke usluge,ZVIJEZDA dioničko društvo za proizvodnju, trgovinu i usluge,ROTO ULAGANJA društvo s ograničenom odgovornošću za upravljanje društvima,ADRIATICA.NET, turistička agencija, društvo s ograničenom odgovornošću,VELPRO - CENTAR društvo s ograničenom odgovornošću za trgovinu i usluge,BELJE dioničko društvo za privređivanje u poljodjelstvu, prerađivačkoj industriji i prometu roba, Darda,KONZUM trgovina na veliko i malo d.d.,VUKOVARSKI POLJOPRIVREDNO INDUSTRIJSKI KOMBINAT d.d.</izvorni_sadrzaj>
    <derivirana_varijabla naziv="DomainObject.Predmet.StrankaNazivFormated_1">AGROKOR d.d.,mStart d.o.o. za informatičke usluge,ZVIJEZDA dioničko društvo za proizvodnju, trgovinu i usluge,ROTO ULAGANJA društvo s ograničenom odgovornošću za upravljanje društvima,ADRIATICA.NET, turistička agencija, društvo s ograničenom odgovornošću,VELPRO - CENTAR društvo s ograničenom odgovornošću za trgovinu i usluge,BELJE dioničko društvo za privređivanje u poljodjelstvu, prerađivačkoj industriji i prometu roba, Darda,KONZUM trgovina na veliko i malo d.d.,VUKOVARSKI POLJOPRIVREDNO INDUSTRIJSKI KOMBINAT d.d.</derivirana_varijabla>
  </DomainObject.Predmet.StrankaNazivFormated>
  <DomainObject.Predmet.StrankaNazivFormatedOIB>
    <izvorni_sadrzaj>AGROKOR d.d., OIB 05937759187,mStart d.o.o. za informatičke usluge, OIB 19895453012,ZVIJEZDA dioničko društvo za proizvodnju, trgovinu i usluge, OIB 91492011748,ROTO ULAGANJA društvo s ograničenom odgovornošću za upravljanje društvima, OIB 28189962659,ADRIATICA.NET, turistička agencija, društvo s ograničenom odgovornošću, OIB 20350489217,VELPRO - CENTAR društvo s ograničenom odgovornošću za trgovinu i usluge, OIB 46660800468,BELJE dioničko društvo za privređivanje u poljodjelstvu, prerađivačkoj industriji i prometu roba, Darda, OIB 92404445155,KONZUM trgovina na veliko i malo d.d., OIB 29955634590,VUKOVARSKI POLJOPRIVREDNO INDUSTRIJSKI KOMBINAT d.d., OIB 06849543412</izvorni_sadrzaj>
    <derivirana_varijabla naziv="DomainObject.Predmet.StrankaNazivFormatedOIB_1">AGROKOR d.d., OIB 05937759187,mStart d.o.o. za informatičke usluge, OIB 19895453012,ZVIJEZDA dioničko društvo za proizvodnju, trgovinu i usluge, OIB 91492011748,ROTO ULAGANJA društvo s ograničenom odgovornošću za upravljanje društvima, OIB 28189962659,ADRIATICA.NET, turistička agencija, društvo s ograničenom odgovornošću, OIB 20350489217,VELPRO - CENTAR društvo s ograničenom odgovornošću za trgovinu i usluge, OIB 46660800468,BELJE dioničko društvo za privređivanje u poljodjelstvu, prerađivačkoj industriji i prometu roba, Darda, OIB 92404445155,KONZUM trgovina na veliko i malo d.d., OIB 29955634590,VUKOVARSKI POLJOPRIVREDNO INDUSTRIJSKI KOMBINAT d.d., OIB 06849543412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Slavica Grbić</izvorni_sadrzaj>
    <derivirana_varijabla naziv="DomainObject.Predmet.Zapisnicar_1">Slavica Grbić</derivirana_varijabla>
  </DomainObject.Predmet.Zapisnicar>
  <DomainObject.Predmet.StrankaListFormated>
    <izvorni_sadrzaj>
      <item>AGROKOR d.d.</item>
      <item>mStart d.o.o. za informatičke usluge</item>
      <item>ZVIJEZDA dioničko društvo za proizvodnju, trgovinu i usluge</item>
      <item>ROTO ULAGANJA društvo s ograničenom odgovornošću za upravljanje društvima</item>
      <item>ADRIATICA.NET, turistička agencija, društvo s ograničenom odgovornošću</item>
      <item>VELPRO - CENTAR društvo s ograničenom odgovornošću za trgovinu i usluge</item>
      <item>BELJE dioničko društvo za privređivanje u poljodjelstvu, prerađivačkoj industriji i prometu roba, Darda</item>
      <item>KONZUM trgovina na veliko i malo d.d.</item>
      <item>VUKOVARSKI POLJOPRIVREDNO INDUSTRIJSKI KOMBINAT d.d.</item>
    </izvorni_sadrzaj>
    <derivirana_varijabla naziv="DomainObject.Predmet.StrankaListFormated_1">
      <item>AGROKOR d.d.</item>
      <item>mStart d.o.o. za informatičke usluge</item>
      <item>ZVIJEZDA dioničko društvo za proizvodnju, trgovinu i usluge</item>
      <item>ROTO ULAGANJA društvo s ograničenom odgovornošću za upravljanje društvima</item>
      <item>ADRIATICA.NET, turistička agencija, društvo s ograničenom odgovornošću</item>
      <item>VELPRO - CENTAR društvo s ograničenom odgovornošću za trgovinu i usluge</item>
      <item>BELJE dioničko društvo za privređivanje u poljodjelstvu, prerađivačkoj industriji i prometu roba, Darda</item>
      <item>KONZUM trgovina na veliko i malo d.d.</item>
      <item>VUKOVARSKI POLJOPRIVREDNO INDUSTRIJSKI KOMBINAT d.d.</item>
    </derivirana_varijabla>
  </DomainObject.Predmet.StrankaListFormated>
  <DomainObject.Predmet.StrankaListFormatedOIB>
    <izvorni_sadrzaj>
      <item>AGROKOR d.d., OIB 05937759187</item>
      <item>mStart d.o.o. za informatičke usluge, OIB 19895453012</item>
      <item>ZVIJEZDA dioničko društvo za proizvodnju, trgovinu i usluge, OIB 91492011748</item>
      <item>ROTO ULAGANJA društvo s ograničenom odgovornošću za upravljanje društvima, OIB 28189962659</item>
      <item>ADRIATICA.NET, turistička agencija, društvo s ograničenom odgovornošću, OIB 20350489217</item>
      <item>VELPRO - CENTAR društvo s ograničenom odgovornošću za trgovinu i usluge, OIB 46660800468</item>
      <item>BELJE dioničko društvo za privređivanje u poljodjelstvu, prerađivačkoj industriji i prometu roba, Darda, OIB 92404445155</item>
      <item>KONZUM trgovina na veliko i malo d.d., OIB 29955634590</item>
      <item>VUKOVARSKI POLJOPRIVREDNO INDUSTRIJSKI KOMBINAT d.d., OIB 06849543412</item>
    </izvorni_sadrzaj>
    <derivirana_varijabla naziv="DomainObject.Predmet.StrankaListFormatedOIB_1">
      <item>AGROKOR d.d., OIB 05937759187</item>
      <item>mStart d.o.o. za informatičke usluge, OIB 19895453012</item>
      <item>ZVIJEZDA dioničko društvo za proizvodnju, trgovinu i usluge, OIB 91492011748</item>
      <item>ROTO ULAGANJA društvo s ograničenom odgovornošću za upravljanje društvima, OIB 28189962659</item>
      <item>ADRIATICA.NET, turistička agencija, društvo s ograničenom odgovornošću, OIB 20350489217</item>
      <item>VELPRO - CENTAR društvo s ograničenom odgovornošću za trgovinu i usluge, OIB 46660800468</item>
      <item>BELJE dioničko društvo za privređivanje u poljodjelstvu, prerađivačkoj industriji i prometu roba, Darda, OIB 92404445155</item>
      <item>KONZUM trgovina na veliko i malo d.d., OIB 29955634590</item>
      <item>VUKOVARSKI POLJOPRIVREDNO INDUSTRIJSKI KOMBINAT d.d., OIB 06849543412</item>
    </derivirana_varijabla>
  </DomainObject.Predmet.StrankaListFormatedOIB>
  <DomainObject.Predmet.StrankaListFormatedWithAdress>
    <izvorni_sadrzaj>
      <item>AGROKOR d.d., M. Čavića 1, 10000 Zagreb</item>
      <item>mStart d.o.o. za informatičke usluge, Slavonska avenija 11a , 10000 Zagreb</item>
      <item>ZVIJEZDA dioničko društvo za proizvodnju, trgovinu i usluge, Ulica Marijana Čavića 1, 10000 Zagreb</item>
      <item>ROTO ULAGANJA društvo s ograničenom odgovornošću za upravljanje društvima, Franje Čandeka 28, 51000 Rijeka</item>
      <item>ADRIATICA.NET, turistička agencija, društvo s ograničenom odgovornošću, Izidora Kršnjavog 1, 10000 Zagreb</item>
      <item>VELPRO - CENTAR društvo s ograničenom odgovornošću za trgovinu i usluge, Marijana Čavića 1, 10000 Zagreb</item>
      <item>BELJE dioničko društvo za privređivanje u poljodjelstvu, prerađivačkoj industriji i prometu roba, Darda, Svetog Ivana Krstitelja 1a, 31326 Darda</item>
      <item>KONZUM trgovina na veliko i malo d.d., Marijana Čavića 1/a, 10000 Zagreb</item>
      <item>VUKOVARSKI POLJOPRIVREDNO INDUSTRIJSKI KOMBINAT d.d., Sajmište 113/C, 32000 Vukovar</item>
    </izvorni_sadrzaj>
    <derivirana_varijabla naziv="DomainObject.Predmet.StrankaListFormatedWithAdress_1">
      <item>AGROKOR d.d., M. Čavića 1, 10000 Zagreb</item>
      <item>mStart d.o.o. za informatičke usluge, Slavonska avenija 11a , 10000 Zagreb</item>
      <item>ZVIJEZDA dioničko društvo za proizvodnju, trgovinu i usluge, Ulica Marijana Čavića 1, 10000 Zagreb</item>
      <item>ROTO ULAGANJA društvo s ograničenom odgovornošću za upravljanje društvima, Franje Čandeka 28, 51000 Rijeka</item>
      <item>ADRIATICA.NET, turistička agencija, društvo s ograničenom odgovornošću, Izidora Kršnjavog 1, 10000 Zagreb</item>
      <item>VELPRO - CENTAR društvo s ograničenom odgovornošću za trgovinu i usluge, Marijana Čavića 1, 10000 Zagreb</item>
      <item>BELJE dioničko društvo za privređivanje u poljodjelstvu, prerađivačkoj industriji i prometu roba, Darda, Svetog Ivana Krstitelja 1a, 31326 Darda</item>
      <item>KONZUM trgovina na veliko i malo d.d., Marijana Čavića 1/a, 10000 Zagreb</item>
      <item>VUKOVARSKI POLJOPRIVREDNO INDUSTRIJSKI KOMBINAT d.d., Sajmište 113/C, 32000 Vukovar</item>
    </derivirana_varijabla>
  </DomainObject.Predmet.StrankaListFormatedWithAdress>
  <DomainObject.Predmet.StrankaListFormatedWithAdressOIB>
    <izvorni_sadrzaj>
      <item>AGROKOR d.d., OIB 05937759187, M. Čavića 1, 10000 Zagreb</item>
      <item>mStart d.o.o. za informatičke usluge, OIB 19895453012, Slavonska avenija 11a , 10000 Zagreb</item>
      <item>ZVIJEZDA dioničko društvo za proizvodnju, trgovinu i usluge, OIB 91492011748, Ulica Marijana Čavića 1, 10000 Zagreb</item>
      <item>ROTO ULAGANJA društvo s ograničenom odgovornošću za upravljanje društvima, OIB 28189962659, Franje Čandeka 28, 51000 Rijeka</item>
      <item>ADRIATICA.NET, turistička agencija, društvo s ograničenom odgovornošću, OIB 20350489217, Izidora Kršnjavog 1, 10000 Zagreb</item>
      <item>VELPRO - CENTAR društvo s ograničenom odgovornošću za trgovinu i usluge, OIB 46660800468, Marijana Čavića 1, 10000 Zagreb</item>
      <item>BELJE dioničko društvo za privređivanje u poljodjelstvu, prerađivačkoj industriji i prometu roba, Darda, OIB 92404445155, Svetog Ivana Krstitelja 1a, 31326 Darda</item>
      <item>KONZUM trgovina na veliko i malo d.d., OIB 29955634590, Marijana Čavića 1/a, 10000 Zagreb</item>
      <item>VUKOVARSKI POLJOPRIVREDNO INDUSTRIJSKI KOMBINAT d.d., OIB 06849543412, Sajmište 113/C, 32000 Vukovar</item>
    </izvorni_sadrzaj>
    <derivirana_varijabla naziv="DomainObject.Predmet.StrankaListFormatedWithAdressOIB_1">
      <item>AGROKOR d.d., OIB 05937759187, M. Čavića 1, 10000 Zagreb</item>
      <item>mStart d.o.o. za informatičke usluge, OIB 19895453012, Slavonska avenija 11a , 10000 Zagreb</item>
      <item>ZVIJEZDA dioničko društvo za proizvodnju, trgovinu i usluge, OIB 91492011748, Ulica Marijana Čavića 1, 10000 Zagreb</item>
      <item>ROTO ULAGANJA društvo s ograničenom odgovornošću za upravljanje društvima, OIB 28189962659, Franje Čandeka 28, 51000 Rijeka</item>
      <item>ADRIATICA.NET, turistička agencija, društvo s ograničenom odgovornošću, OIB 20350489217, Izidora Kršnjavog 1, 10000 Zagreb</item>
      <item>VELPRO - CENTAR društvo s ograničenom odgovornošću za trgovinu i usluge, OIB 46660800468, Marijana Čavića 1, 10000 Zagreb</item>
      <item>BELJE dioničko društvo za privređivanje u poljodjelstvu, prerađivačkoj industriji i prometu roba, Darda, OIB 92404445155, Svetog Ivana Krstitelja 1a, 31326 Darda</item>
      <item>KONZUM trgovina na veliko i malo d.d., OIB 29955634590, Marijana Čavića 1/a, 10000 Zagreb</item>
      <item>VUKOVARSKI POLJOPRIVREDNO INDUSTRIJSKI KOMBINAT d.d., OIB 06849543412, Sajmište 113/C, 32000 Vukovar</item>
    </derivirana_varijabla>
  </DomainObject.Predmet.StrankaListFormatedWithAdressOIB>
  <DomainObject.Predmet.StrankaListNazivFormated>
    <izvorni_sadrzaj>
      <item>AGROKOR d.d.</item>
      <item>mStart d.o.o. za informatičke usluge</item>
      <item>ZVIJEZDA dioničko društvo za proizvodnju, trgovinu i usluge</item>
      <item>ROTO ULAGANJA društvo s ograničenom odgovornošću za upravljanje društvima</item>
      <item>ADRIATICA.NET, turistička agencija, društvo s ograničenom odgovornošću</item>
      <item>VELPRO - CENTAR društvo s ograničenom odgovornošću za trgovinu i usluge</item>
      <item>BELJE dioničko društvo za privređivanje u poljodjelstvu, prerađivačkoj industriji i prometu roba, Darda</item>
      <item>KONZUM trgovina na veliko i malo d.d.</item>
      <item>VUKOVARSKI POLJOPRIVREDNO INDUSTRIJSKI KOMBINAT d.d.</item>
    </izvorni_sadrzaj>
    <derivirana_varijabla naziv="DomainObject.Predmet.StrankaListNazivFormated_1">
      <item>AGROKOR d.d.</item>
      <item>mStart d.o.o. za informatičke usluge</item>
      <item>ZVIJEZDA dioničko društvo za proizvodnju, trgovinu i usluge</item>
      <item>ROTO ULAGANJA društvo s ograničenom odgovornošću za upravljanje društvima</item>
      <item>ADRIATICA.NET, turistička agencija, društvo s ograničenom odgovornošću</item>
      <item>VELPRO - CENTAR društvo s ograničenom odgovornošću za trgovinu i usluge</item>
      <item>BELJE dioničko društvo za privređivanje u poljodjelstvu, prerađivačkoj industriji i prometu roba, Darda</item>
      <item>KONZUM trgovina na veliko i malo d.d.</item>
      <item>VUKOVARSKI POLJOPRIVREDNO INDUSTRIJSKI KOMBINAT d.d.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  <item>ZVIJEZDA dioničko društvo za proizvodnju, trgovinu i usluge, OIB 91492011748</item>
      <item>ROTO ULAGANJA društvo s ograničenom odgovornošću za upravljanje društvima, OIB 28189962659</item>
      <item>ADRIATICA.NET, turistička agencija, društvo s ograničenom odgovornošću, OIB 20350489217</item>
      <item>VELPRO - CENTAR društvo s ograničenom odgovornošću za trgovinu i usluge, OIB 46660800468</item>
      <item>BELJE dioničko društvo za privređivanje u poljodjelstvu, prerađivačkoj industriji i prometu roba, Darda, OIB 92404445155</item>
      <item>KONZUM trgovina na veliko i malo d.d., OIB 29955634590</item>
      <item>VUKOVARSKI POLJOPRIVREDNO INDUSTRIJSKI KOMBINAT d.d., OIB 06849543412</item>
    </izvorni_sadrzaj>
    <derivirana_varijabla naziv="DomainObject.Predmet.StrankaListNazivFormatedOIB_1">
      <item>AGROKOR d.d., OIB 05937759187</item>
      <item>mStart d.o.o. za informatičke usluge, OIB 19895453012</item>
      <item>ZVIJEZDA dioničko društvo za proizvodnju, trgovinu i usluge, OIB 91492011748</item>
      <item>ROTO ULAGANJA društvo s ograničenom odgovornošću za upravljanje društvima, OIB 28189962659</item>
      <item>ADRIATICA.NET, turistička agencija, društvo s ograničenom odgovornošću, OIB 20350489217</item>
      <item>VELPRO - CENTAR društvo s ograničenom odgovornošću za trgovinu i usluge, OIB 46660800468</item>
      <item>BELJE dioničko društvo za privređivanje u poljodjelstvu, prerađivačkoj industriji i prometu roba, Darda, OIB 92404445155</item>
      <item>KONZUM trgovina na veliko i malo d.d., OIB 29955634590</item>
      <item>VUKOVARSKI POLJOPRIVREDNO INDUSTRIJSKI KOMBINAT d.d., OIB 06849543412</item>
    </derivirana_varijabla>
  </DomainObject.Predmet.StrankaListNazivFormatedOIB>
  <DomainObject.Predmet.ProtuStrankaListFormated>
    <izvorni_sadrzaj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_1"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>
  <DomainObject.Predmet.ProtuStrankaListFormatedOIB>
    <izvorni_sadrzaj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OIB_1"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OIB>
  <DomainObject.Predmet.ProtuStrankaListFormatedWithAdress>
    <izvorni_sadrzaj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_1"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>
  <DomainObject.Predmet.ProtuStrankaListFormatedWithAdressOIB>
    <izvorni_sadrzaj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OIB_1"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derivirana_varijabla>
  </DomainObject.Predmet.OstaliListFormated>
  <DomainObject.Predmet.OstaliListFormatedOIB>
    <izvorni_sadrzaj>
      <item>MINISTARSTVO GOSPODARSTVA, PODUZETNIŠTVA I OBRTA</item>
      <item>RH MF POREZNA UPRAVA, SREDIŠNJI URED</item>
      <item>ODVJETNIČKO DRUŠTVO ZEC i PARTNERI društvo s ograničenom odgovornošću, OIB 75053512512</item>
      <item>OPĆINSKI SUD U RIJECI, STALNA SLUŽBA ZK-ODJEL RAB,</item>
      <item>TUS NOVOKMET SMRČEK odvjetničko društvo d.o.o., OIB 36426031758</item>
      <item>Sanja Rajter Savić, OIB 83849328724</item>
      <item>ODVJETNIČKI URED OLUJIĆ</item>
      <item>SREDIŠNJE KLIRINŠKO DEPOZITARNO DRUŠTVO, dioničko društvo, OIB 64406809162</item>
      <item>Stipe Vuletić</item>
      <item>OPĆINSKI SUD U SLAVONSKOM BRODU ZK-ODJEL</item>
      <item>Odvjetničko društvo Orehovec &amp; Partneri d.o.o.</item>
      <item>VLADA RH</item>
      <item>OREŠKOVIĆ, VRTARIĆ &amp; PARTNERI odvjetničko društvo  d.o.o.</item>
      <item>Odvj. društvo TUS NOVOKMET SMRČEK d.o.o.</item>
      <item>HELENA SJAUŠ</item>
      <item>Boris Anišić</item>
      <item>OD DRAGIČEVIĆ I PARTNERI d.o.o.</item>
      <item>Vinko Marinković</item>
      <item>Boris Ivančić, OIB 84346725935</item>
      <item>SREĆKO VUKIĆ</item>
      <item>OD BEKINA, ŠKURLA, DURMIŠ I SPAJIĆ d.o.o.</item>
      <item>LJUBENKO &amp;PARTNERI d.o.o.</item>
      <item>ERSTE&amp;STEIERMÄRKISCHE BANKA dioničko društvo, OIB 23057039320</item>
      <item>Odvjetničko društvo Bardek, Lisac, Mušec, Skoko d.o.o.</item>
      <item>VELJKO KNEŽEVIĆ</item>
      <item>Odvjetničko društvo Šooš Maceljski, Mandić, Stanić &amp; Partneri, društvo s ograničenom odgovornošću, OIB 53218416401</item>
      <item>Adela Klanac - Kapša</item>
      <item>BUDIMIR &amp; PARTNERI odvjetničko društvo d.o.o., OIB 62353690175</item>
      <item>OD SMOLČIĆ I PARTNERI d.o.o.</item>
      <item>MAĐARIĆ &amp; LUI - odvjetničko društvo d.o.o., OIB 27355904472</item>
      <item>Vedran Pajić, OIB 48066401121</item>
      <item>Igor Starčavić</item>
      <item>HŽ CARGO d.o.o., OIB 08720210702</item>
      <item>VUKMIR I SURADNICI ODVJETNIČKO DRUŠTVO društvo s ograničenom odgovornošću, OIB 44069677391</item>
      <item>OD SMOLEK &amp; ŠKRINJAR d.o.o., odvj. Marko Smolek, OIB 09442439688</item>
      <item>ODVJETNIČKO DRUŠTVO GLINSKA &amp; MIŠKOVIĆ društvo s ograničenom odgovornošću, OIB 23426318088</item>
      <item>OD MANDARIĆ &amp; EINWALTER, odvj. VICE MANDARIĆ,</item>
      <item>ANTONIJA GALIĆ</item>
      <item>Odvjetničko društvo Krajinović i partneri društvo s ograničenom odgovornošću, OIB 69806466762 punomoćnik sudionika u postupku AGROKOR d.d.</item>
      <item>Marohnić, Tomek &amp; Gjoić odvjetničko društvo, d.o.o., OIB 71892092408</item>
      <item>OD BOGDANOVIĆ, DOLIČKI &amp; PARTNERI, odvj. Tin Dolički, OIB 77213973640 punomoćnik sudionika u postupku AGROKOR d.d.</item>
      <item>Odvjetničko društvo KNEZOVIĆ &amp; Partneri j.t.d., OIB 53392825913</item>
      <item>Gajski, Grlić, Prka i Partneri, odvjetničko društvo društvo s ograničenom odgovornošću, OIB 33688165108 punomoćnik sudionika u postupku AGROKOR d.d.</item>
      <item>ODVJETNIČKO DRUŠTVO JELAKOVIĆ &amp; PARTNERI</item>
      <item>Općinski sud u Vukovaru  (ZK Odjel)</item>
      <item>ŽURIĆ i PARTNERI, odvjetničko društvo d.o.o., OIB 03894745705</item>
      <item>OD BATARELO DVOJKOVIĆ VUCHETICH d.o.o.</item>
      <item>OD Čačić &amp; partneri</item>
      <item>OPĆINSKI GRAĐANSKI SUD U ZAGREBU-ZK ODJEL</item>
      <item>BRADVICA MARIĆ WAHL CESAREC, odvjetničko društvo, društvo s ograničenom odgovornošću, OIB 74439368489</item>
      <item>Odvjetničko društvo KORUŠIĆ, HRG I VUKALOVIĆ, javno trgovačko društvo, OIB 69808735644</item>
      <item>Ivan Garac</item>
      <item>OPĆINSKI SUD U DUBROVNIKU-ZK ODJEL</item>
      <item>Marko Pleš, OIB 92247128861</item>
      <item>Marko Hreljac</item>
      <item>JUJNOVIĆ LUČIĆ MARKOVIĆ Odvjetničko društvo javno trgovačko društvo, OIB 46736017727</item>
      <item>OPĆINSKI SUD U PULI-STALNA SLUŽBA U LABINU</item>
      <item>GRGIĆ &amp;Partneri</item>
      <item>Odvjetničko društvo KAPOR I PARTNERI d.o.o., OIB 36714247867</item>
      <item>Mirko Butorović</item>
      <item>OPĆINSKI SUD U RIJECI - STALNA SLUŽBA- ZK ODJEL CRIKVENICA</item>
      <item>OD JELIĆ,ČAVLINA,ZRINŠĆAK I SARDELIĆ d.o.o.</item>
      <item>Mladen Gajski, OIB 61919840676</item>
      <item>BUTERIN&amp;POSAVEC odvjetničko društvo d.o.o.</item>
      <item>Odvjetničko društvo Đerek i partneri j.t.d.</item>
      <item>STEFANOVIĆ&amp;VRDELJA</item>
      <item>Boris Anišić</item>
    </izvorni_sadrzaj>
    <derivirana_varijabla naziv="DomainObject.Predmet.OstaliListFormatedOIB_1">
      <item>MINISTARSTVO GOSPODARSTVA, PODUZETNIŠTVA I OBRTA</item>
      <item>RH MF POREZNA UPRAVA, SREDIŠNJI URED</item>
      <item>ODVJETNIČKO DRUŠTVO ZEC i PARTNERI društvo s ograničenom odgovornošću, OIB 75053512512</item>
      <item>OPĆINSKI SUD U RIJECI, STALNA SLUŽBA ZK-ODJEL RAB,</item>
      <item>TUS NOVOKMET SMRČEK odvjetničko društvo d.o.o., OIB 36426031758</item>
      <item>Sanja Rajter Savić, OIB 83849328724</item>
      <item>ODVJETNIČKI URED OLUJIĆ</item>
      <item>SREDIŠNJE KLIRINŠKO DEPOZITARNO DRUŠTVO, dioničko društvo, OIB 64406809162</item>
      <item>Stipe Vuletić</item>
      <item>OPĆINSKI SUD U SLAVONSKOM BRODU ZK-ODJEL</item>
      <item>Odvjetničko društvo Orehovec &amp; Partneri d.o.o.</item>
      <item>VLADA RH</item>
      <item>OREŠKOVIĆ, VRTARIĆ &amp; PARTNERI odvjetničko društvo  d.o.o.</item>
      <item>Odvj. društvo TUS NOVOKMET SMRČEK d.o.o.</item>
      <item>HELENA SJAUŠ</item>
      <item>Boris Anišić</item>
      <item>OD DRAGIČEVIĆ I PARTNERI d.o.o.</item>
      <item>Vinko Marinković</item>
      <item>Boris Ivančić, OIB 84346725935</item>
      <item>SREĆKO VUKIĆ</item>
      <item>OD BEKINA, ŠKURLA, DURMIŠ I SPAJIĆ d.o.o.</item>
      <item>LJUBENKO &amp;PARTNERI d.o.o.</item>
      <item>ERSTE&amp;STEIERMÄRKISCHE BANKA dioničko društvo, OIB 23057039320</item>
      <item>Odvjetničko društvo Bardek, Lisac, Mušec, Skoko d.o.o.</item>
      <item>VELJKO KNEŽEVIĆ</item>
      <item>Odvjetničko društvo Šooš Maceljski, Mandić, Stanić &amp; Partneri, društvo s ograničenom odgovornošću, OIB 53218416401</item>
      <item>Adela Klanac - Kapša</item>
      <item>BUDIMIR &amp; PARTNERI odvjetničko društvo d.o.o., OIB 62353690175</item>
      <item>OD SMOLČIĆ I PARTNERI d.o.o.</item>
      <item>MAĐARIĆ &amp; LUI - odvjetničko društvo d.o.o., OIB 27355904472</item>
      <item>Vedran Pajić, OIB 48066401121</item>
      <item>Igor Starčavić</item>
      <item>HŽ CARGO d.o.o., OIB 08720210702</item>
      <item>VUKMIR I SURADNICI ODVJETNIČKO DRUŠTVO društvo s ograničenom odgovornošću, OIB 44069677391</item>
      <item>OD SMOLEK &amp; ŠKRINJAR d.o.o., odvj. Marko Smolek, OIB 09442439688</item>
      <item>ODVJETNIČKO DRUŠTVO GLINSKA &amp; MIŠKOVIĆ društvo s ograničenom odgovornošću, OIB 23426318088</item>
      <item>OD MANDARIĆ &amp; EINWALTER, odvj. VICE MANDARIĆ,</item>
      <item>ANTONIJA GALIĆ</item>
      <item>Odvjetničko društvo Krajinović i partneri društvo s ograničenom odgovornošću, OIB 69806466762 punomoćnik sudionika u postupku AGROKOR d.d.</item>
      <item>Marohnić, Tomek &amp; Gjoić odvjetničko društvo, d.o.o., OIB 71892092408</item>
      <item>OD BOGDANOVIĆ, DOLIČKI &amp; PARTNERI, odvj. Tin Dolički, OIB 77213973640 punomoćnik sudionika u postupku AGROKOR d.d.</item>
      <item>Odvjetničko društvo KNEZOVIĆ &amp; Partneri j.t.d., OIB 53392825913</item>
      <item>Gajski, Grlić, Prka i Partneri, odvjetničko društvo društvo s ograničenom odgovornošću, OIB 33688165108 punomoćnik sudionika u postupku AGROKOR d.d.</item>
      <item>ODVJETNIČKO DRUŠTVO JELAKOVIĆ &amp; PARTNERI</item>
      <item>Općinski sud u Vukovaru  (ZK Odjel)</item>
      <item>ŽURIĆ i PARTNERI, odvjetničko društvo d.o.o., OIB 03894745705</item>
      <item>OD BATARELO DVOJKOVIĆ VUCHETICH d.o.o.</item>
      <item>OD Čačić &amp; partneri</item>
      <item>OPĆINSKI GRAĐANSKI SUD U ZAGREBU-ZK ODJEL</item>
      <item>BRADVICA MARIĆ WAHL CESAREC, odvjetničko društvo, društvo s ograničenom odgovornošću, OIB 74439368489</item>
      <item>Odvjetničko društvo KORUŠIĆ, HRG I VUKALOVIĆ, javno trgovačko društvo, OIB 69808735644</item>
      <item>Ivan Garac</item>
      <item>OPĆINSKI SUD U DUBROVNIKU-ZK ODJEL</item>
      <item>Marko Pleš, OIB 92247128861</item>
      <item>Marko Hreljac</item>
      <item>JUJNOVIĆ LUČIĆ MARKOVIĆ Odvjetničko društvo javno trgovačko društvo, OIB 46736017727</item>
      <item>OPĆINSKI SUD U PULI-STALNA SLUŽBA U LABINU</item>
      <item>GRGIĆ &amp;Partneri</item>
      <item>Odvjetničko društvo KAPOR I PARTNERI d.o.o., OIB 36714247867</item>
      <item>Mirko Butorović</item>
      <item>OPĆINSKI SUD U RIJECI - STALNA SLUŽBA- ZK ODJEL CRIKVENICA</item>
      <item>OD JELIĆ,ČAVLINA,ZRINŠĆAK I SARDELIĆ d.o.o.</item>
      <item>Mladen Gajski, OIB 61919840676</item>
      <item>BUTERIN&amp;POSAVEC odvjetničko društvo d.o.o.</item>
      <item>Odvjetničko društvo Đerek i partneri j.t.d.</item>
      <item>STEFANOVIĆ&amp;VRDELJA</item>
      <item>Boris Anišić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Kaptol 23, 10000 Zagreb</item>
      <item>Stipe Vuletić, Trnjanska cesta 11 c/II, 10000 Zagreb</item>
      <item>Boris Anišić, Ilica 191 B/I, 10000 Zagreb</item>
      <item>LJUBENKO &amp;PARTNERI d.o.o., Kneza Branimira 29, 10000 Zagreb</item>
      <item>MAĐARIĆ &amp; LUI - odvjetničko društvo d.o.o., Zelinska 4, 10000 Zagreb</item>
      <item>ANTONIJA GALIĆ, Ulica Pere Budmanija 5, 10000 Zagreb</item>
      <item>Odvjetničko društvo KNEZOVIĆ &amp; Partneri j.t.d., Radnička cesta 54, 10000 Zagreb</item>
      <item>ŽURIĆ i PARTNERI, odvjetničko društvo d.o.o., Savska cesta 32, 10000 Zagreb</item>
      <item>BRADVICA MARIĆ WAHL CESAREC, odvjetničko društvo, društvo s ograničenom odgovornošću, Miramarska 24, 10000 Zagreb</item>
      <item>Marko Pleš, Ulica Ivana Gundulića 36B/II, 31000 Osijek</item>
      <item>OREŠKOVIĆ, VRTARIĆ &amp; PARTNERI odvjetničko društvo  d.o.o., Radnička 80, 10000 Zagreb</item>
      <item>Boris Ivančić, Biokovska 12, 21000 Split</item>
      <item>Odvjetničko društvo Šooš Maceljski, Mandić, Stanić &amp; Partneri, društvo s ograničenom odgovornošću, Trg žrtava fašizma 6, 10000 Zagreb</item>
      <item>VUKMIR I SURADNICI ODVJETNIČKO DRUŠTVO društvo s ograničenom odgovornošću, Gramača 2/L,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Kaptol 23, 10000 Zagreb</item>
      <item>Stipe Vuletić, Trnjanska cesta 11 c/II, 10000 Zagreb</item>
      <item>Boris Anišić, Ilica 191 B/I, 10000 Zagreb</item>
      <item>LJUBENKO &amp;PARTNERI d.o.o., Kneza Branimira 29, 10000 Zagreb</item>
      <item>MAĐARIĆ &amp; LUI - odvjetničko društvo d.o.o., Zelinska 4, 10000 Zagreb</item>
      <item>ANTONIJA GALIĆ, Ulica Pere Budmanija 5, 10000 Zagreb</item>
      <item>Odvjetničko društvo KNEZOVIĆ &amp; Partneri j.t.d., Radnička cesta 54, 10000 Zagreb</item>
      <item>ŽURIĆ i PARTNERI, odvjetničko društvo d.o.o., Savska cesta 32, 10000 Zagreb</item>
      <item>BRADVICA MARIĆ WAHL CESAREC, odvjetničko društvo, društvo s ograničenom odgovornošću, Miramarska 24, 10000 Zagreb</item>
      <item>Marko Pleš, Ulica Ivana Gundulića 36B/II, 31000 Osijek</item>
      <item>OREŠKOVIĆ, VRTARIĆ &amp; PARTNERI odvjetničko društvo  d.o.o., Radnička 80, 10000 Zagreb</item>
      <item>Boris Ivančić, Biokovska 12, 21000 Split</item>
      <item>Odvjetničko društvo Šooš Maceljski, Mandić, Stanić &amp; Partneri, društvo s ograničenom odgovornošću, Trg žrtava fašizma 6, 10000 Zagreb</item>
      <item>VUKMIR I SURADNICI ODVJETNIČKO DRUŠTVO društvo s ograničenom odgovornošću, Gramača 2/L,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RH MF POREZNA UPRAVA, SREDIŠNJI URED, Boškovićeva 5, 10000 Zagreb</item>
      <item>ODVJETNIČKO DRUŠTVO ZEC i PARTNERI društvo s ograničenom odgovornošću, OIB 75053512512, Ulica kardinala Alojzija Stepinca 4, 31000 Osijek</item>
      <item>OPĆINSKI SUD U RIJECI, STALNA SLUŽBA ZK-ODJEL RAB,, BOBOTINE 1, 51280 Rab</item>
      <item>TUS NOVOKMET SMRČEK odvjetničko društvo d.o.o., OIB 36426031758, Heinzelova 33 A, 10000 Zagreb</item>
      <item>Sanja Rajter Savić, OIB 83849328724, Kaptol 23, 10000 Zagreb</item>
      <item>ODVJETNIČKI URED OLUJIĆ, Marulićev trg 2, 10000 Zagreb</item>
      <item>SREDIŠNJE KLIRINŠKO DEPOZITARNO DRUŠTVO, dioničko društvo, OIB 64406809162, Heinzelova 62a, 10000 Zagreb</item>
      <item>Stipe Vuletić, Trnjanska cesta 11 c/II, 10000 Zagreb</item>
      <item>OPĆINSKI SUD U SLAVONSKOM BRODU ZK-ODJEL, Trg pobjede 13, 35000 Slavonski Brod</item>
      <item>Odvjetničko društvo Orehovec &amp; Partneri d.o.o., Smičiklasova 18, 10000 Zagreb</item>
      <item>VLADA RH, Trg sv. Marka 2, 10000 Zagreb</item>
      <item>OREŠKOVIĆ, VRTARIĆ &amp; PARTNERI odvjetničko društvo  d.o.o., Radnička 80, 10000 Zagreb</item>
      <item>Odvj. društvo TUS NOVOKMET SMRČEK d.o.o., Heinzelova 33A, 10000 Zagreb</item>
      <item>HELENA SJAUŠ, Fra Filipa Grabovca 14, 10000 Zagreb</item>
      <item>Boris Anišić, Ilica 191 B/I, 10000 Zagreb</item>
      <item>OD DRAGIČEVIĆ I PARTNERI d.o.o., Palmotićeva 60/2, 10000 Zagreb</item>
      <item>Vinko Marinković, Mesnička 14, 10000 Zagreb</item>
      <item>Boris Ivančić, OIB 84346725935, Biokovska 12, 21000 Split</item>
      <item>SREĆKO VUKIĆ, Ilica 191b, 10000 Zagreb</item>
      <item>OD BEKINA, ŠKURLA, DURMIŠ I SPAJIĆ d.o.o., Preradovićeva 24, 10000 Zagreb</item>
      <item>LJUBENKO &amp;PARTNERI d.o.o., Kneza Branimira 29, 10000 Zagreb</item>
      <item>ERSTE&amp;STEIERMÄRKISCHE BANKA dioničko društvo, OIB 23057039320, Jadranski Trg 3/a, 51000 Rijeka</item>
      <item>Odvjetničko društvo Bardek, Lisac, Mušec, Skoko d.o.o., Ilica 1, 10000 Zagreb</item>
      <item>VELJKO KNEŽEVIĆ, RIBARSKA 4, 51000 Rijeka</item>
      <item>Odvjetničko društvo Šooš Maceljski, Mandić, Stanić &amp; Partneri, društvo s ograničenom odgovornošću, OIB 53218416401, Trg žrtava fašizma 6, 10000 Zagreb</item>
      <item>Adela Klanac - Kapša, Dunavska 38, 31000 Osijek</item>
      <item>BUDIMIR &amp; PARTNERI odvjetničko društvo d.o.o., OIB 62353690175, Bihaćka 2/A, 21000 Split</item>
      <item>OD SMOLČIĆ I PARTNERI d.o.o., Jurišićeva 23, 10000 Zagreb</item>
      <item>MAĐARIĆ &amp; LUI - odvjetničko društvo d.o.o., OIB 27355904472, Zelinska 4, 10000 Zagreb</item>
      <item>Vedran Pajić, OIB 48066401121, F.Krežme 11, 31000 Osijek</item>
      <item>Igor Starčavić, Marulićev trg 2, 10000 Zagreb</item>
      <item>HŽ CARGO d.o.o., OIB 08720210702, Heinzelova 51, 10000 Zagreb</item>
      <item>VUKMIR I SURADNICI ODVJETNIČKO DRUŠTVO društvo s ograničenom odgovornošću, OIB 44069677391, Gramača 2/L, 10000 Zagreb</item>
      <item>OD SMOLEK &amp; ŠKRINJAR d.o.o., odvj. Marko Smolek, OIB 09442439688, Trg Vladka Mačeka 5 , 10000 Zagreb</item>
      <item>ODVJETNIČKO DRUŠTVO GLINSKA &amp; MIŠKOVIĆ društvo s ograničenom odgovornošću, OIB 23426318088, Ulica grada Vukovara 269f, 10000 Zagreb</item>
      <item>OD MANDARIĆ &amp; EINWALTER, odvj. VICE MANDARIĆ,, Ibrišimovićeva 10, 10000 Zagreb</item>
      <item>ANTONIJA GALIĆ, Ulica Pere Budmanija 5, 10000 Zagreb</item>
      <item>Odvjetničko društvo Krajinović i partneri društvo s ograničenom odgovornošću, OIB 69806466762, Boškovićeva 6, 10000 Zagreb punomoćnik sudionika u postupku AGROKOR d.d.</item>
      <item>Marohnić, Tomek &amp; Gjoić odvjetničko društvo, d.o.o., OIB 71892092408, Trg J.J. Strossmayera 11, 10000 Zagreb</item>
      <item>OD BOGDANOVIĆ, DOLIČKI &amp; PARTNERI, odvj. Tin Dolički, OIB 77213973640, Miramarska 24, 10000 Zagreb punomoćnik sudionika u postupku AGROKOR d.d.</item>
      <item>Odvjetničko društvo KNEZOVIĆ &amp; Partneri j.t.d., OIB 53392825913, Radnička cesta 54, 10000 Zagreb</item>
      <item>Gajski, Grlić, Prka i Partneri, odvjetničko društvo društvo s ograničenom odgovornošću, OIB 33688165108, Dalmatinska 10, 10000 Zagreb punomoćnik sudionika u postupku AGROKOR d.d.</item>
      <item>ODVJETNIČKO DRUŠTVO JELAKOVIĆ &amp; PARTNERI, Zagrebačka 61/III, 42000 Varaždin</item>
      <item>Općinski sud u Vukovaru  (ZK Odjel), Županijska 31, 32000 Vukovar</item>
      <item>ŽURIĆ i PARTNERI, odvjetničko društvo d.o.o., OIB 03894745705, Savska cesta 32, 10000 Zagreb</item>
      <item>OD BATARELO DVOJKOVIĆ VUCHETICH d.o.o., Ul. Milana Amruša 19, 10000 Zagreb</item>
      <item>OD Čačić &amp; partneri, A. Hebranga 27, 10000 Zagreb</item>
      <item>OPĆINSKI GRAĐANSKI SUD U ZAGREBU-ZK ODJEL, Hrvatske bratske zajednice bb, 10000 Zagreb</item>
      <item>BRADVICA MARIĆ WAHL CESAREC, odvjetničko društvo, društvo s ograničenom odgovornošću, OIB 74439368489, Miramarska 24, 10000 Zagreb</item>
      <item>Odvjetničko društvo KORUŠIĆ, HRG I VUKALOVIĆ, javno trgovačko društvo, OIB 69808735644, Anina ulica 2/II, 42000 Varaždin</item>
      <item>Ivan Garac, Savska 26, 10000 Zagreb</item>
      <item>OPĆINSKI SUD U DUBROVNIKU-ZK ODJEL, Dr. Ante Starčevića 23, 20000 Dubrovnik</item>
      <item>Marko Pleš, OIB 92247128861, Ulica Ivana Gundulića 36B/II, 31000 Osijek</item>
      <item>Marko Hreljac, Ankice Opolski br. 2, 42000 Varaždin</item>
      <item>JUJNOVIĆ LUČIĆ MARKOVIĆ Odvjetničko društvo javno trgovačko društvo, OIB 46736017727, Strojarska cesta 20 , 10000 Zagreb</item>
      <item>OPĆINSKI SUD U PULI-STALNA SLUŽBA U LABINU, Giuseppina Martinuzzi 2, 52220 Labin</item>
      <item>GRGIĆ &amp;Partneri, Ulica grada Vukovara 282, 10000 Zagreb</item>
      <item>Odvjetničko društvo KAPOR I PARTNERI d.o.o., OIB 36714247867, Ljudevita Gaja 2/a, 10000 Zagreb</item>
      <item>Mirko Butorović, Vicka Butorovića 39, 21450 Hvar</item>
      <item>OPĆINSKI SUD U RIJECI - STALNA SLUŽBA- ZK ODJEL CRIKVENICA, Kralja Tomislava 85a, 51260 Crikvenica</item>
      <item>OD JELIĆ,ČAVLINA,ZRINŠĆAK I SARDELIĆ d.o.o., Katančićeva 3, 10000 Zagreb</item>
      <item>Mladen Gajski, OIB 61919840676, Trg N. Š. Zrinskog 17, 10000 Zagreb</item>
      <item>BUTERIN&amp;POSAVEC odvjetničko društvo d.o.o., Draškovićeva 82, 10000 Zagreb</item>
      <item>Odvjetničko društvo Đerek i partneri j.t.d., Ulica P. Hatza 5, 10000 Zagreb</item>
      <item>STEFANOVIĆ&amp;VRDELJA, D.T.Gavrana 13, 10000 Zagreb</item>
      <item>Boris Anišić, Ilica 191b, 10000 Zagreb</item>
    </izvorni_sadrzaj>
    <derivirana_varijabla naziv="DomainObject.Predmet.OstaliListFormatedWithAdressOIB_1">
      <item>MINISTARSTVO GOSPODARSTVA, PODUZETNIŠTVA I OBRTA, Ul. grada Vukovara 78, 10000 Zagreb</item>
      <item>RH MF POREZNA UPRAVA, SREDIŠNJI URED, Boškovićeva 5, 10000 Zagreb</item>
      <item>ODVJETNIČKO DRUŠTVO ZEC i PARTNERI društvo s ograničenom odgovornošću, OIB 75053512512, Ulica kardinala Alojzija Stepinca 4, 31000 Osijek</item>
      <item>OPĆINSKI SUD U RIJECI, STALNA SLUŽBA ZK-ODJEL RAB,, BOBOTINE 1, 51280 Rab</item>
      <item>TUS NOVOKMET SMRČEK odvjetničko društvo d.o.o., OIB 36426031758, Heinzelova 33 A, 10000 Zagreb</item>
      <item>Sanja Rajter Savić, OIB 83849328724, Kaptol 23, 10000 Zagreb</item>
      <item>ODVJETNIČKI URED OLUJIĆ, Marulićev trg 2, 10000 Zagreb</item>
      <item>SREDIŠNJE KLIRINŠKO DEPOZITARNO DRUŠTVO, dioničko društvo, OIB 64406809162, Heinzelova 62a, 10000 Zagreb</item>
      <item>Stipe Vuletić, Trnjanska cesta 11 c/II, 10000 Zagreb</item>
      <item>OPĆINSKI SUD U SLAVONSKOM BRODU ZK-ODJEL, Trg pobjede 13, 35000 Slavonski Brod</item>
      <item>Odvjetničko društvo Orehovec &amp; Partneri d.o.o., Smičiklasova 18, 10000 Zagreb</item>
      <item>VLADA RH, Trg sv. Marka 2, 10000 Zagreb</item>
      <item>OREŠKOVIĆ, VRTARIĆ &amp; PARTNERI odvjetničko društvo  d.o.o., Radnička 80, 10000 Zagreb</item>
      <item>Odvj. društvo TUS NOVOKMET SMRČEK d.o.o., Heinzelova 33A, 10000 Zagreb</item>
      <item>HELENA SJAUŠ, Fra Filipa Grabovca 14, 10000 Zagreb</item>
      <item>Boris Anišić, Ilica 191 B/I, 10000 Zagreb</item>
      <item>OD DRAGIČEVIĆ I PARTNERI d.o.o., Palmotićeva 60/2, 10000 Zagreb</item>
      <item>Vinko Marinković, Mesnička 14, 10000 Zagreb</item>
      <item>Boris Ivančić, OIB 84346725935, Biokovska 12, 21000 Split</item>
      <item>SREĆKO VUKIĆ, Ilica 191b, 10000 Zagreb</item>
      <item>OD BEKINA, ŠKURLA, DURMIŠ I SPAJIĆ d.o.o., Preradovićeva 24, 10000 Zagreb</item>
      <item>LJUBENKO &amp;PARTNERI d.o.o., Kneza Branimira 29, 10000 Zagreb</item>
      <item>ERSTE&amp;STEIERMÄRKISCHE BANKA dioničko društvo, OIB 23057039320, Jadranski Trg 3/a, 51000 Rijeka</item>
      <item>Odvjetničko društvo Bardek, Lisac, Mušec, Skoko d.o.o., Ilica 1, 10000 Zagreb</item>
      <item>VELJKO KNEŽEVIĆ, RIBARSKA 4, 51000 Rijeka</item>
      <item>Odvjetničko društvo Šooš Maceljski, Mandić, Stanić &amp; Partneri, društvo s ograničenom odgovornošću, OIB 53218416401, Trg žrtava fašizma 6, 10000 Zagreb</item>
      <item>Adela Klanac - Kapša, Dunavska 38, 31000 Osijek</item>
      <item>BUDIMIR &amp; PARTNERI odvjetničko društvo d.o.o., OIB 62353690175, Bihaćka 2/A, 21000 Split</item>
      <item>OD SMOLČIĆ I PARTNERI d.o.o., Jurišićeva 23, 10000 Zagreb</item>
      <item>MAĐARIĆ &amp; LUI - odvjetničko društvo d.o.o., OIB 27355904472, Zelinska 4, 10000 Zagreb</item>
      <item>Vedran Pajić, OIB 48066401121, F.Krežme 11, 31000 Osijek</item>
      <item>Igor Starčavić, Marulićev trg 2, 10000 Zagreb</item>
      <item>HŽ CARGO d.o.o., OIB 08720210702, Heinzelova 51, 10000 Zagreb</item>
      <item>VUKMIR I SURADNICI ODVJETNIČKO DRUŠTVO društvo s ograničenom odgovornošću, OIB 44069677391, Gramača 2/L, 10000 Zagreb</item>
      <item>OD SMOLEK &amp; ŠKRINJAR d.o.o., odvj. Marko Smolek, OIB 09442439688, Trg Vladka Mačeka 5 , 10000 Zagreb</item>
      <item>ODVJETNIČKO DRUŠTVO GLINSKA &amp; MIŠKOVIĆ društvo s ograničenom odgovornošću, OIB 23426318088, Ulica grada Vukovara 269f, 10000 Zagreb</item>
      <item>OD MANDARIĆ &amp; EINWALTER, odvj. VICE MANDARIĆ,, Ibrišimovićeva 10, 10000 Zagreb</item>
      <item>ANTONIJA GALIĆ, Ulica Pere Budmanija 5, 10000 Zagreb</item>
      <item>Odvjetničko društvo Krajinović i partneri društvo s ograničenom odgovornošću, OIB 69806466762, Boškovićeva 6, 10000 Zagreb punomoćnik sudionika u postupku AGROKOR d.d.</item>
      <item>Marohnić, Tomek &amp; Gjoić odvjetničko društvo, d.o.o., OIB 71892092408, Trg J.J. Strossmayera 11, 10000 Zagreb</item>
      <item>OD BOGDANOVIĆ, DOLIČKI &amp; PARTNERI, odvj. Tin Dolički, OIB 77213973640, Miramarska 24, 10000 Zagreb punomoćnik sudionika u postupku AGROKOR d.d.</item>
      <item>Odvjetničko društvo KNEZOVIĆ &amp; Partneri j.t.d., OIB 53392825913, Radnička cesta 54, 10000 Zagreb</item>
      <item>Gajski, Grlić, Prka i Partneri, odvjetničko društvo društvo s ograničenom odgovornošću, OIB 33688165108, Dalmatinska 10, 10000 Zagreb punomoćnik sudionika u postupku AGROKOR d.d.</item>
      <item>ODVJETNIČKO DRUŠTVO JELAKOVIĆ &amp; PARTNERI, Zagrebačka 61/III, 42000 Varaždin</item>
      <item>Općinski sud u Vukovaru  (ZK Odjel), Županijska 31, 32000 Vukovar</item>
      <item>ŽURIĆ i PARTNERI, odvjetničko društvo d.o.o., OIB 03894745705, Savska cesta 32, 10000 Zagreb</item>
      <item>OD BATARELO DVOJKOVIĆ VUCHETICH d.o.o., Ul. Milana Amruša 19, 10000 Zagreb</item>
      <item>OD Čačić &amp; partneri, A. Hebranga 27, 10000 Zagreb</item>
      <item>OPĆINSKI GRAĐANSKI SUD U ZAGREBU-ZK ODJEL, Hrvatske bratske zajednice bb, 10000 Zagreb</item>
      <item>BRADVICA MARIĆ WAHL CESAREC, odvjetničko društvo, društvo s ograničenom odgovornošću, OIB 74439368489, Miramarska 24, 10000 Zagreb</item>
      <item>Odvjetničko društvo KORUŠIĆ, HRG I VUKALOVIĆ, javno trgovačko društvo, OIB 69808735644, Anina ulica 2/II, 42000 Varaždin</item>
      <item>Ivan Garac, Savska 26, 10000 Zagreb</item>
      <item>OPĆINSKI SUD U DUBROVNIKU-ZK ODJEL, Dr. Ante Starčevića 23, 20000 Dubrovnik</item>
      <item>Marko Pleš, OIB 92247128861, Ulica Ivana Gundulića 36B/II, 31000 Osijek</item>
      <item>Marko Hreljac, Ankice Opolski br. 2, 42000 Varaždin</item>
      <item>JUJNOVIĆ LUČIĆ MARKOVIĆ Odvjetničko društvo javno trgovačko društvo, OIB 46736017727, Strojarska cesta 20 , 10000 Zagreb</item>
      <item>OPĆINSKI SUD U PULI-STALNA SLUŽBA U LABINU, Giuseppina Martinuzzi 2, 52220 Labin</item>
      <item>GRGIĆ &amp;Partneri, Ulica grada Vukovara 282, 10000 Zagreb</item>
      <item>Odvjetničko društvo KAPOR I PARTNERI d.o.o., OIB 36714247867, Ljudevita Gaja 2/a, 10000 Zagreb</item>
      <item>Mirko Butorović, Vicka Butorovića 39, 21450 Hvar</item>
      <item>OPĆINSKI SUD U RIJECI - STALNA SLUŽBA- ZK ODJEL CRIKVENICA, Kralja Tomislava 85a, 51260 Crikvenica</item>
      <item>OD JELIĆ,ČAVLINA,ZRINŠĆAK I SARDELIĆ d.o.o., Katančićeva 3, 10000 Zagreb</item>
      <item>Mladen Gajski, OIB 61919840676, Trg N. Š. Zrinskog 17, 10000 Zagreb</item>
      <item>BUTERIN&amp;POSAVEC odvjetničko društvo d.o.o., Draškovićeva 82, 10000 Zagreb</item>
      <item>Odvjetničko društvo Đerek i partneri j.t.d., Ulica P. Hatza 5, 10000 Zagreb</item>
      <item>STEFANOVIĆ&amp;VRDELJA, D.T.Gavrana 13, 10000 Zagreb</item>
      <item>Boris Anišić, Ilica 191b,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derivirana_varijabla>
  </DomainObject.Predmet.OstaliListNazivFormated>
  <DomainObject.Predmet.OstaliListNazivFormatedOIB>
    <izvorni_sadrzaj>
      <item>MINISTARSTVO GOSPODARSTVA, PODUZETNIŠTVA I OBRTA</item>
      <item>RH MF POREZNA UPRAVA, SREDIŠNJI URED</item>
      <item>ODVJETNIČKO DRUŠTVO ZEC i PARTNERI društvo s ograničenom odgovornošću, OIB 75053512512</item>
      <item>OPĆINSKI SUD U RIJECI, STALNA SLUŽBA ZK-ODJEL RAB,</item>
      <item>TUS NOVOKMET SMRČEK odvjetničko društvo d.o.o., OIB 36426031758</item>
      <item>Sanja Rajter Savić, OIB 83849328724</item>
      <item>ODVJETNIČKI URED OLUJIĆ</item>
      <item>SREDIŠNJE KLIRINŠKO DEPOZITARNO DRUŠTVO, dioničko društvo, OIB 64406809162</item>
      <item>Stipe Vuletić</item>
      <item>OPĆINSKI SUD U SLAVONSKOM BRODU ZK-ODJEL</item>
      <item>Odvjetničko društvo Orehovec &amp; Partneri d.o.o.</item>
      <item>VLADA RH</item>
      <item>OREŠKOVIĆ, VRTARIĆ &amp; PARTNERI odvjetničko društvo  d.o.o.</item>
      <item>Odvj. društvo TUS NOVOKMET SMRČEK d.o.o.</item>
      <item>HELENA SJAUŠ</item>
      <item>Boris Anišić</item>
      <item>OD DRAGIČEVIĆ I PARTNERI d.o.o.</item>
      <item>Vinko Marinković</item>
      <item>Boris Ivančić, OIB 84346725935</item>
      <item>SREĆKO VUKIĆ</item>
      <item>OD BEKINA, ŠKURLA, DURMIŠ I SPAJIĆ d.o.o.</item>
      <item>LJUBENKO &amp;PARTNERI d.o.o.</item>
      <item>ERSTE&amp;STEIERMÄRKISCHE BANKA dioničko društvo, OIB 23057039320</item>
      <item>Odvjetničko društvo Bardek, Lisac, Mušec, Skoko d.o.o.</item>
      <item>VELJKO KNEŽEVIĆ</item>
      <item>Odvjetničko društvo Šooš Maceljski, Mandić, Stanić &amp; Partneri, društvo s ograničenom odgovornošću, OIB 53218416401</item>
      <item>Adela Klanac - Kapša</item>
      <item>BUDIMIR &amp; PARTNERI odvjetničko društvo d.o.o., OIB 62353690175</item>
      <item>OD SMOLČIĆ I PARTNERI d.o.o.</item>
      <item>MAĐARIĆ &amp; LUI - odvjetničko društvo d.o.o., OIB 27355904472</item>
      <item>Vedran Pajić, OIB 48066401121</item>
      <item>Igor Starčavić</item>
      <item>HŽ CARGO d.o.o., OIB 08720210702</item>
      <item>VUKMIR I SURADNICI ODVJETNIČKO DRUŠTVO društvo s ograničenom odgovornošću, OIB 44069677391</item>
      <item>OD SMOLEK &amp; ŠKRINJAR d.o.o., odvj. Marko Smolek, OIB 09442439688</item>
      <item>ODVJETNIČKO DRUŠTVO GLINSKA &amp; MIŠKOVIĆ društvo s ograničenom odgovornošću, OIB 23426318088</item>
      <item>OD MANDARIĆ &amp; EINWALTER, odvj. VICE MANDARIĆ,</item>
      <item>ANTONIJA GALIĆ</item>
      <item>Odvjetničko društvo Krajinović i partneri društvo s ograničenom odgovornošću, OIB 69806466762</item>
      <item>Marohnić, Tomek &amp; Gjoić odvjetničko društvo, d.o.o., OIB 71892092408</item>
      <item>OD BOGDANOVIĆ, DOLIČKI &amp; PARTNERI, odvj. Tin Dolički, OIB 77213973640</item>
      <item>Odvjetničko društvo KNEZOVIĆ &amp; Partneri j.t.d., OIB 53392825913</item>
      <item>Gajski, Grlić, Prka i Partneri, odvjetničko društvo društvo s ograničenom odgovornošću, OIB 33688165108</item>
      <item>ODVJETNIČKO DRUŠTVO JELAKOVIĆ &amp; PARTNERI</item>
      <item>Općinski sud u Vukovaru  (ZK Odjel)</item>
      <item>ŽURIĆ i PARTNERI, odvjetničko društvo d.o.o., OIB 03894745705</item>
      <item>OD BATARELO DVOJKOVIĆ VUCHETICH d.o.o.</item>
      <item>OD Čačić &amp; partneri</item>
      <item>OPĆINSKI GRAĐANSKI SUD U ZAGREBU-ZK ODJEL</item>
      <item>BRADVICA MARIĆ WAHL CESAREC, odvjetničko društvo, društvo s ograničenom odgovornošću, OIB 74439368489</item>
      <item>Odvjetničko društvo KORUŠIĆ, HRG I VUKALOVIĆ, javno trgovačko društvo, OIB 69808735644</item>
      <item>Ivan Garac</item>
      <item>OPĆINSKI SUD U DUBROVNIKU-ZK ODJEL</item>
      <item>Marko Pleš, OIB 92247128861</item>
      <item>Marko Hreljac</item>
      <item>JUJNOVIĆ LUČIĆ MARKOVIĆ Odvjetničko društvo javno trgovačko društvo, OIB 46736017727</item>
      <item>OPĆINSKI SUD U PULI-STALNA SLUŽBA U LABINU</item>
      <item>GRGIĆ &amp;Partneri</item>
      <item>Odvjetničko društvo KAPOR I PARTNERI d.o.o., OIB 36714247867</item>
      <item>Mirko Butorović</item>
      <item>OPĆINSKI SUD U RIJECI - STALNA SLUŽBA- ZK ODJEL CRIKVENICA</item>
      <item>OD JELIĆ,ČAVLINA,ZRINŠĆAK I SARDELIĆ d.o.o.</item>
      <item>Mladen Gajski, OIB 61919840676</item>
      <item>BUTERIN&amp;POSAVEC odvjetničko društvo d.o.o.</item>
      <item>Odvjetničko društvo Đerek i partneri j.t.d.</item>
      <item>STEFANOVIĆ&amp;VRDELJA</item>
      <item>Boris Anišić</item>
    </izvorni_sadrzaj>
    <derivirana_varijabla naziv="DomainObject.Predmet.OstaliListNazivFormatedOIB_1">
      <item>MINISTARSTVO GOSPODARSTVA, PODUZETNIŠTVA I OBRTA</item>
      <item>RH MF POREZNA UPRAVA, SREDIŠNJI URED</item>
      <item>ODVJETNIČKO DRUŠTVO ZEC i PARTNERI društvo s ograničenom odgovornošću, OIB 75053512512</item>
      <item>OPĆINSKI SUD U RIJECI, STALNA SLUŽBA ZK-ODJEL RAB,</item>
      <item>TUS NOVOKMET SMRČEK odvjetničko društvo d.o.o., OIB 36426031758</item>
      <item>Sanja Rajter Savić, OIB 83849328724</item>
      <item>ODVJETNIČKI URED OLUJIĆ</item>
      <item>SREDIŠNJE KLIRINŠKO DEPOZITARNO DRUŠTVO, dioničko društvo, OIB 64406809162</item>
      <item>Stipe Vuletić</item>
      <item>OPĆINSKI SUD U SLAVONSKOM BRODU ZK-ODJEL</item>
      <item>Odvjetničko društvo Orehovec &amp; Partneri d.o.o.</item>
      <item>VLADA RH</item>
      <item>OREŠKOVIĆ, VRTARIĆ &amp; PARTNERI odvjetničko društvo  d.o.o.</item>
      <item>Odvj. društvo TUS NOVOKMET SMRČEK d.o.o.</item>
      <item>HELENA SJAUŠ</item>
      <item>Boris Anišić</item>
      <item>OD DRAGIČEVIĆ I PARTNERI d.o.o.</item>
      <item>Vinko Marinković</item>
      <item>Boris Ivančić, OIB 84346725935</item>
      <item>SREĆKO VUKIĆ</item>
      <item>OD BEKINA, ŠKURLA, DURMIŠ I SPAJIĆ d.o.o.</item>
      <item>LJUBENKO &amp;PARTNERI d.o.o.</item>
      <item>ERSTE&amp;STEIERMÄRKISCHE BANKA dioničko društvo, OIB 23057039320</item>
      <item>Odvjetničko društvo Bardek, Lisac, Mušec, Skoko d.o.o.</item>
      <item>VELJKO KNEŽEVIĆ</item>
      <item>Odvjetničko društvo Šooš Maceljski, Mandić, Stanić &amp; Partneri, društvo s ograničenom odgovornošću, OIB 53218416401</item>
      <item>Adela Klanac - Kapša</item>
      <item>BUDIMIR &amp; PARTNERI odvjetničko društvo d.o.o., OIB 62353690175</item>
      <item>OD SMOLČIĆ I PARTNERI d.o.o.</item>
      <item>MAĐARIĆ &amp; LUI - odvjetničko društvo d.o.o., OIB 27355904472</item>
      <item>Vedran Pajić, OIB 48066401121</item>
      <item>Igor Starčavić</item>
      <item>HŽ CARGO d.o.o., OIB 08720210702</item>
      <item>VUKMIR I SURADNICI ODVJETNIČKO DRUŠTVO društvo s ograničenom odgovornošću, OIB 44069677391</item>
      <item>OD SMOLEK &amp; ŠKRINJAR d.o.o., odvj. Marko Smolek, OIB 09442439688</item>
      <item>ODVJETNIČKO DRUŠTVO GLINSKA &amp; MIŠKOVIĆ društvo s ograničenom odgovornošću, OIB 23426318088</item>
      <item>OD MANDARIĆ &amp; EINWALTER, odvj. VICE MANDARIĆ,</item>
      <item>ANTONIJA GALIĆ</item>
      <item>Odvjetničko društvo Krajinović i partneri društvo s ograničenom odgovornošću, OIB 69806466762</item>
      <item>Marohnić, Tomek &amp; Gjoić odvjetničko društvo, d.o.o., OIB 71892092408</item>
      <item>OD BOGDANOVIĆ, DOLIČKI &amp; PARTNERI, odvj. Tin Dolički, OIB 77213973640</item>
      <item>Odvjetničko društvo KNEZOVIĆ &amp; Partneri j.t.d., OIB 53392825913</item>
      <item>Gajski, Grlić, Prka i Partneri, odvjetničko društvo društvo s ograničenom odgovornošću, OIB 33688165108</item>
      <item>ODVJETNIČKO DRUŠTVO JELAKOVIĆ &amp; PARTNERI</item>
      <item>Općinski sud u Vukovaru  (ZK Odjel)</item>
      <item>ŽURIĆ i PARTNERI, odvjetničko društvo d.o.o., OIB 03894745705</item>
      <item>OD BATARELO DVOJKOVIĆ VUCHETICH d.o.o.</item>
      <item>OD Čačić &amp; partneri</item>
      <item>OPĆINSKI GRAĐANSKI SUD U ZAGREBU-ZK ODJEL</item>
      <item>BRADVICA MARIĆ WAHL CESAREC, odvjetničko društvo, društvo s ograničenom odgovornošću, OIB 74439368489</item>
      <item>Odvjetničko društvo KORUŠIĆ, HRG I VUKALOVIĆ, javno trgovačko društvo, OIB 69808735644</item>
      <item>Ivan Garac</item>
      <item>OPĆINSKI SUD U DUBROVNIKU-ZK ODJEL</item>
      <item>Marko Pleš, OIB 92247128861</item>
      <item>Marko Hreljac</item>
      <item>JUJNOVIĆ LUČIĆ MARKOVIĆ Odvjetničko društvo javno trgovačko društvo, OIB 46736017727</item>
      <item>OPĆINSKI SUD U PULI-STALNA SLUŽBA U LABINU</item>
      <item>GRGIĆ &amp;Partneri</item>
      <item>Odvjetničko društvo KAPOR I PARTNERI d.o.o., OIB 36714247867</item>
      <item>Mirko Butorović</item>
      <item>OPĆINSKI SUD U RIJECI - STALNA SLUŽBA- ZK ODJEL CRIKVENICA</item>
      <item>OD JELIĆ,ČAVLINA,ZRINŠĆAK I SARDELIĆ d.o.o.</item>
      <item>Mladen Gajski, OIB 61919840676</item>
      <item>BUTERIN&amp;POSAVEC odvjetničko društvo d.o.o.</item>
      <item>Odvjetničko društvo Đerek i partneri j.t.d.</item>
      <item>STEFANOVIĆ&amp;VRDELJA</item>
      <item>Boris Anišić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2019.</izvorni_sadrzaj>
    <derivirana_varijabla naziv="DomainObject.Datum_1">26.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M. Čavića 1, 10000 Zagreb i dr.</izvorni_sadrzaj>
    <derivirana_varijabla naziv="DomainObject.Predmet.StrankaIDrugiAdressOIB_1">AGROKOR d.d., OIB 05937759187, M. Čavića 1, 10000 Zagreb i dr.</derivirana_varijabla>
  </DomainObject.Predmet.StrankaIDrugiAdressOIB>
  <DomainObject.Predmet.ProtustrankaIDrugiAdressOIB>
    <izvorni_sadrzaj>AGROKOR d.d., OIB 05937759187, Marijana Čavića 1, 10000 Zagreb</izvorni_sadrzaj>
    <derivirana_varijabla naziv="DomainObject.Predmet.ProtustrankaIDrugiAdressOIB_1">AGROKOR d.d., OIB 05937759187, Marijana Čavića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mStart d.o.o. za informatičke usluge</item>
      <item>ZVIJEZDA dioničko društvo za proizvodnju, trgovinu i usluge</item>
      <item>ROTO ULAGANJA društvo s ograničenom odgovornošću za upravljanje društvima</item>
      <item>ADRIATICA.NET, turistička agencija, društvo s ograničenom odgovornošću</item>
      <item>VELPRO - CENTAR društvo s ograničenom odgovornošću za trgovinu i usluge</item>
      <item>BELJE dioničko društvo za privređivanje u poljodjelstvu, prerađivačkoj industriji i prometu roba, Darda</item>
      <item>KONZUM trgovina na veliko i malo d.d.</item>
      <item>VUKOVARSKI POLJOPRIVREDNO INDUSTRIJSKI KOMBINAT d.d.</item>
      <item>RH MF POREZNA UPRAVA, SREDIŠNJI URED</item>
      <item>ODVJETNIČKO DRUŠTVO ZEC i PARTNERI društvo s ograničenom odgovornošću</item>
      <item>OPĆINSKI SUD U RIJECI, STALNA SLUŽBA ZK-ODJEL RAB,</item>
      <item>TUS NOVOKMET SMRČEK odvjetničko društvo d.o.o.</item>
      <item>MINISTARSTVO GOSPODARSTVA, PODUZETNIŠTVA I OBRTA</item>
      <item>Sanja Rajter Savić</item>
      <item>ODVJETNIČKI URED OLUJIĆ</item>
      <item>SREDIŠNJE KLIRINŠKO DEPOZITARNO DRUŠTVO, dioničko društvo</item>
      <item>Stipe Vuletić</item>
      <item>OPĆINSKI SUD U SLAVONSKOM BRODU ZK-ODJEL</item>
      <item>Odvjetničko društvo Orehovec &amp; Partneri d.o.o.</item>
      <item>VLADA RH</item>
      <item>OREŠKOVIĆ, VRTARIĆ &amp; PARTNERI odvjetničko društvo  d.o.o.</item>
      <item>Odvj. društvo TUS NOVOKMET SMRČEK d.o.o.</item>
      <item>HELENA SJAUŠ</item>
      <item>Boris Anišić</item>
      <item>OD DRAGIČEVIĆ I PARTNERI d.o.o.</item>
      <item>Vinko Marinković</item>
      <item>Boris Ivančić</item>
      <item>SREĆKO VUKIĆ</item>
      <item>OD BEKINA, ŠKURLA, DURMIŠ I SPAJIĆ d.o.o.</item>
      <item>LJUBENKO &amp;PARTNERI d.o.o.</item>
      <item>ERSTE&amp;STEIERMÄRKISCHE BANKA dioničko društvo</item>
      <item>Odvjetničko društvo Bardek, Lisac, Mušec, Skoko d.o.o.</item>
      <item>VELJKO KNEŽEVIĆ</item>
      <item>Odvjetničko društvo Šooš Maceljski, Mandić, Stanić &amp; Partneri, društvo s ograničenom odgovornošću</item>
      <item>Adela Klanac - Kapša</item>
      <item>BUDIMIR &amp; PARTNERI odvjetničko društvo d.o.o.</item>
      <item>OD SMOLČIĆ I PARTNERI d.o.o.</item>
      <item>MAĐARIĆ &amp; LUI - odvjetničko društvo d.o.o.</item>
      <item>Vedran Pajić</item>
      <item>Igor Starčavić</item>
      <item>HŽ CARGO d.o.o.</item>
      <item>VUKMIR I SURADNICI ODVJETNIČKO DRUŠTVO društvo s ograničenom odgovornošću</item>
      <item>OD SMOLEK &amp; ŠKRINJAR d.o.o., odvj. Marko Smolek</item>
      <item>ODVJETNIČKO DRUŠTVO GLINSKA &amp; MIŠKOVIĆ društvo s ograničenom odgovornošću</item>
      <item>OD MANDARIĆ &amp; EINWALTER, odvj. VICE MANDARIĆ,</item>
      <item>ANTONIJA GALIĆ</item>
      <item>Odvjetničko društvo Krajinović i partneri društvo s ograničenom odgovornošću</item>
      <item>Marohnić, Tomek &amp; Gjoić odvjetničko društvo, d.o.o.</item>
      <item>OD BOGDANOVIĆ, DOLIČKI &amp; PARTNERI, odvj. Tin Dolički</item>
      <item>Odvjetničko društvo KNEZOVIĆ &amp; Partneri j.t.d.</item>
      <item>Gajski, Grlić, Prka i Partneri, odvjetničko društvo društvo s ograničenom odgovornošću</item>
      <item>ODVJETNIČKO DRUŠTVO JELAKOVIĆ &amp; PARTNERI</item>
      <item>Općinski sud u Vukovaru  (ZK Odjel)</item>
      <item>ŽURIĆ i PARTNERI, odvjetničko društvo d.o.o.</item>
      <item>OD BATARELO DVOJKOVIĆ VUCHETICH d.o.o.</item>
      <item>OD Čačić &amp; partneri</item>
      <item>OPĆINSKI GRAĐANSKI SUD U ZAGREBU-ZK ODJEL</item>
      <item>BRADVICA MARIĆ WAHL CESAREC, odvjetničko društvo, društvo s ograničenom odgovornošću</item>
      <item>Odvjetničko društvo KORUŠIĆ, HRG I VUKALOVIĆ, javno trgovačko društvo</item>
      <item>Ivan Garac</item>
      <item>OPĆINSKI SUD U DUBROVNIKU-ZK ODJEL</item>
      <item>Marko Pleš</item>
      <item>Marko Hreljac</item>
      <item>JUJNOVIĆ LUČIĆ MARKOVIĆ Odvjetničko društvo javno trgovačko društvo</item>
      <item>OPĆINSKI SUD U PULI-STALNA SLUŽBA U LABINU</item>
      <item>GRGIĆ &amp;Partneri</item>
      <item>Odvjetničko društvo KAPOR I PARTNERI d.o.o.</item>
      <item>Mirko Butorović</item>
      <item>OPĆINSKI SUD U RIJECI - STALNA SLUŽBA- ZK ODJEL CRIKVENICA</item>
      <item>OD JELIĆ,ČAVLINA,ZRINŠĆAK I SARDELIĆ d.o.o.</item>
      <item>Mladen Gajski</item>
      <item>BUTERIN&amp;POSAVEC odvjetničko društvo d.o.o.</item>
      <item>Odvjetničko društvo Đerek i partneri j.t.d.</item>
      <item>STEFANOVIĆ&amp;VRDELJA</item>
      <item>Boris Anišić</item>
    </izvorni_sadrzaj>
    <derivirana_varijabla naziv="DomainObject.Predmet.SudioniciListNaziv_1">
      <item>AGROKOR d.d.</item>
      <item>AGROKOR d.d.</item>
      <item>mStart d.o.o. za informatičke usluge</item>
      <item>ZVIJEZDA dioničko društvo za proizvodnju, trgovinu i usluge</item>
      <item>ROTO ULAGANJA društvo s ograničenom odgovornošću za upravljanje društvima</item>
      <item>ADRIATICA.NET, turistička agencija, društvo s ograničenom odgovornošću</item>
      <item>VELPRO - CENTAR društvo s ograničenom odgovornošću za trgovinu i usluge</item>
      <item>BELJE dioničko društvo za privređivanje u poljodjelstvu, prerađivačkoj industriji i prometu roba, Darda</item>
      <item>KONZUM trgovina na veliko i malo d.d.</item>
      <item>VUKOVARSKI POLJOPRIVREDNO INDUSTRIJSKI KOMBINAT d.d.</item>
      <item>RH MF POREZNA UPRAVA, SREDIŠNJI URED</item>
      <item>ODVJETNIČKO DRUŠTVO ZEC i PARTNERI društvo s ograničenom odgovornošću</item>
      <item>OPĆINSKI SUD U RIJECI, STALNA SLUŽBA ZK-ODJEL RAB,</item>
      <item>TUS NOVOKMET SMRČEK odvjetničko društvo d.o.o.</item>
      <item>MINISTARSTVO GOSPODARSTVA, PODUZETNIŠTVA I OBRTA</item>
      <item>Sanja Rajter Savić</item>
      <item>ODVJETNIČKI URED OLUJIĆ</item>
      <item>SREDIŠNJE KLIRINŠKO DEPOZITARNO DRUŠTVO, dioničko društvo</item>
      <item>Stipe Vuletić</item>
      <item>OPĆINSKI SUD U SLAVONSKOM BRODU ZK-ODJEL</item>
      <item>Odvjetničko društvo Orehovec &amp; Partneri d.o.o.</item>
      <item>VLADA RH</item>
      <item>OREŠKOVIĆ, VRTARIĆ &amp; PARTNERI odvjetničko društvo  d.o.o.</item>
      <item>Odvj. društvo TUS NOVOKMET SMRČEK d.o.o.</item>
      <item>HELENA SJAUŠ</item>
      <item>Boris Anišić</item>
      <item>OD DRAGIČEVIĆ I PARTNERI d.o.o.</item>
      <item>Vinko Marinković</item>
      <item>Boris Ivančić</item>
      <item>SREĆKO VUKIĆ</item>
      <item>OD BEKINA, ŠKURLA, DURMIŠ I SPAJIĆ d.o.o.</item>
      <item>LJUBENKO &amp;PARTNERI d.o.o.</item>
      <item>ERSTE&amp;STEIERMÄRKISCHE BANKA dioničko društvo</item>
      <item>Odvjetničko društvo Bardek, Lisac, Mušec, Skoko d.o.o.</item>
      <item>VELJKO KNEŽEVIĆ</item>
      <item>Odvjetničko društvo Šooš Maceljski, Mandić, Stanić &amp; Partneri, društvo s ograničenom odgovornošću</item>
      <item>Adela Klanac - Kapša</item>
      <item>BUDIMIR &amp; PARTNERI odvjetničko društvo d.o.o.</item>
      <item>OD SMOLČIĆ I PARTNERI d.o.o.</item>
      <item>MAĐARIĆ &amp; LUI - odvjetničko društvo d.o.o.</item>
      <item>Vedran Pajić</item>
      <item>Igor Starčavić</item>
      <item>HŽ CARGO d.o.o.</item>
      <item>VUKMIR I SURADNICI ODVJETNIČKO DRUŠTVO društvo s ograničenom odgovornošću</item>
      <item>OD SMOLEK &amp; ŠKRINJAR d.o.o., odvj. Marko Smolek</item>
      <item>ODVJETNIČKO DRUŠTVO GLINSKA &amp; MIŠKOVIĆ društvo s ograničenom odgovornošću</item>
      <item>OD MANDARIĆ &amp; EINWALTER, odvj. VICE MANDARIĆ,</item>
      <item>ANTONIJA GALIĆ</item>
      <item>Odvjetničko društvo Krajinović i partneri društvo s ograničenom odgovornošću</item>
      <item>Marohnić, Tomek &amp; Gjoić odvjetničko društvo, d.o.o.</item>
      <item>OD BOGDANOVIĆ, DOLIČKI &amp; PARTNERI, odvj. Tin Dolički</item>
      <item>Odvjetničko društvo KNEZOVIĆ &amp; Partneri j.t.d.</item>
      <item>Gajski, Grlić, Prka i Partneri, odvjetničko društvo društvo s ograničenom odgovornošću</item>
      <item>ODVJETNIČKO DRUŠTVO JELAKOVIĆ &amp; PARTNERI</item>
      <item>Općinski sud u Vukovaru  (ZK Odjel)</item>
      <item>ŽURIĆ i PARTNERI, odvjetničko društvo d.o.o.</item>
      <item>OD BATARELO DVOJKOVIĆ VUCHETICH d.o.o.</item>
      <item>OD Čačić &amp; partneri</item>
      <item>OPĆINSKI GRAĐANSKI SUD U ZAGREBU-ZK ODJEL</item>
      <item>BRADVICA MARIĆ WAHL CESAREC, odvjetničko društvo, društvo s ograničenom odgovornošću</item>
      <item>Odvjetničko društvo KORUŠIĆ, HRG I VUKALOVIĆ, javno trgovačko društvo</item>
      <item>Ivan Garac</item>
      <item>OPĆINSKI SUD U DUBROVNIKU-ZK ODJEL</item>
      <item>Marko Pleš</item>
      <item>Marko Hreljac</item>
      <item>JUJNOVIĆ LUČIĆ MARKOVIĆ Odvjetničko društvo javno trgovačko društvo</item>
      <item>OPĆINSKI SUD U PULI-STALNA SLUŽBA U LABINU</item>
      <item>GRGIĆ &amp;Partneri</item>
      <item>Odvjetničko društvo KAPOR I PARTNERI d.o.o.</item>
      <item>Mirko Butorović</item>
      <item>OPĆINSKI SUD U RIJECI - STALNA SLUŽBA- ZK ODJEL CRIKVENICA</item>
      <item>OD JELIĆ,ČAVLINA,ZRINŠĆAK I SARDELIĆ d.o.o.</item>
      <item>Mladen Gajski</item>
      <item>BUTERIN&amp;POSAVEC odvjetničko društvo d.o.o.</item>
      <item>Odvjetničko društvo Đerek i partneri j.t.d.</item>
      <item>STEFANOVIĆ&amp;VRDELJA</item>
      <item>Boris Anišić</item>
    </derivirana_varijabla>
  </DomainObject.Predmet.SudioniciListNaziv>
  <DomainObject.Predmet.SudioniciListAdressOIB>
    <izvorni_sadrzaj>
      <item>AGROKOR d.d., OIB 05937759187, M. Čavića 1,10000 Zagreb</item>
      <item>AGROKOR d.d., OIB 05937759187, Marijana Čavića 1,10000 Zagreb</item>
      <item>mStart d.o.o. za informatičke usluge, OIB 19895453012, Slavonska avenija 11a ,10000 Zagreb</item>
      <item>ZVIJEZDA dioničko društvo za proizvodnju, trgovinu i usluge, OIB 91492011748, Ulica Marijana Čavića 1,10000 Zagreb</item>
      <item>ROTO ULAGANJA društvo s ograničenom odgovornošću za upravljanje društvima, OIB 28189962659, Franje Čandeka 28,51000 Rijeka</item>
      <item>ADRIATICA.NET, turistička agencija, društvo s ograničenom odgovornošću, OIB 20350489217, Izidora Kršnjavog 1,10000 Zagreb</item>
      <item>VELPRO - CENTAR društvo s ograničenom odgovornošću za trgovinu i usluge, OIB 46660800468, Marijana Čavića 1,10000 Zagreb</item>
      <item>BELJE dioničko društvo za privređivanje u poljodjelstvu, prerađivačkoj industriji i prometu roba, Darda, OIB 92404445155, Svetog Ivana Krstitelja 1a,31326 Darda</item>
      <item>KONZUM trgovina na veliko i malo d.d., OIB 29955634590, Marijana Čavića 1/a,10000 Zagreb</item>
      <item>VUKOVARSKI POLJOPRIVREDNO INDUSTRIJSKI KOMBINAT d.d., OIB 06849543412, Sajmište 113/C,32000 Vukovar</item>
      <item>RH MF POREZNA UPRAVA, SREDIŠNJI URED, Boškovićeva 5,10000 Zagreb</item>
      <item>ODVJETNIČKO DRUŠTVO ZEC i PARTNERI društvo s ograničenom odgovornošću, OIB 75053512512, Ulica kardinala Alojzija Stepinca 4,31000 Osijek</item>
      <item>OPĆINSKI SUD U RIJECI, STALNA SLUŽBA ZK-ODJEL RAB,, BOBOTINE 1,51280 Rab</item>
      <item>TUS NOVOKMET SMRČEK odvjetničko društvo d.o.o., OIB 36426031758, Heinzelova 33 A,10000 Zagreb</item>
      <item>MINISTARSTVO GOSPODARSTVA, PODUZETNIŠTVA I OBRTA, Ul. grada Vukovara 78,10000 Zagreb</item>
      <item>Sanja Rajter Savić, OIB 83849328724, Kaptol 23,10000 Zagreb</item>
      <item>ODVJETNIČKI URED OLUJIĆ, Marulićev trg 2,10000 Zagreb</item>
      <item>SREDIŠNJE KLIRINŠKO DEPOZITARNO DRUŠTVO, dioničko društvo, OIB 64406809162, Heinzelova 62a,10000 Zagreb</item>
      <item>Stipe Vuletić, Trnjanska cesta 11 c/II,10000 Zagreb</item>
      <item>OPĆINSKI SUD U SLAVONSKOM BRODU ZK-ODJEL, Trg pobjede 13,35000 Slavonski Brod</item>
      <item>Odvjetničko društvo Orehovec &amp; Partneri d.o.o., Smičiklasova 18,10000 Zagreb</item>
      <item>VLADA RH, Trg sv. Marka 2,10000 Zagreb</item>
      <item>OREŠKOVIĆ, VRTARIĆ &amp; PARTNERI odvjetničko društvo  d.o.o., Radnička 80,10000 Zagreb</item>
      <item>Odvj. društvo TUS NOVOKMET SMRČEK d.o.o., Heinzelova 33A,10000 Zagreb</item>
      <item>HELENA SJAUŠ, Fra Filipa Grabovca 14,10000 Zagreb</item>
      <item>Boris Anišić, Ilica 191 B/I,10000 Zagreb</item>
      <item>OD DRAGIČEVIĆ I PARTNERI d.o.o., Palmotićeva 60/2,10000 Zagreb</item>
      <item>Vinko Marinković, Mesnička 14,10000 Zagreb</item>
      <item>Boris Ivančić, OIB 84346725935, Biokovska 12,21000 Split</item>
      <item>SREĆKO VUKIĆ, Ilica 191b,10000 Zagreb</item>
      <item>OD BEKINA, ŠKURLA, DURMIŠ I SPAJIĆ d.o.o., Preradovićeva 24,10000 Zagreb</item>
      <item>LJUBENKO &amp;PARTNERI d.o.o., Kneza Branimira 29,10000 Zagreb</item>
      <item>ERSTE&amp;STEIERMÄRKISCHE BANKA dioničko društvo, OIB 23057039320, Jadranski Trg 3/a,51000 Rijeka</item>
      <item>Odvjetničko društvo Bardek, Lisac, Mušec, Skoko d.o.o., Ilica 1,10000 Zagreb</item>
      <item>VELJKO KNEŽEVIĆ, RIBARSKA 4,51000 Rijeka</item>
      <item>Odvjetničko društvo Šooš Maceljski, Mandić, Stanić &amp; Partneri, društvo s ograničenom odgovornošću, OIB 53218416401, Trg žrtava fašizma 6,10000 Zagreb</item>
      <item>Adela Klanac - Kapša, Dunavska 38,31000 Osijek</item>
      <item>BUDIMIR &amp; PARTNERI odvjetničko društvo d.o.o., OIB 62353690175, Bihaćka 2/A,21000 Split</item>
      <item>OD SMOLČIĆ I PARTNERI d.o.o., Jurišićeva 23,10000 Zagreb</item>
      <item>MAĐARIĆ &amp; LUI - odvjetničko društvo d.o.o., OIB 27355904472, Zelinska 4,10000 Zagreb</item>
      <item>Vedran Pajić, OIB 48066401121, F.Krežme 11,31000 Osijek</item>
      <item>Igor Starčavić, Marulićev trg 2,10000 Zagreb</item>
      <item>HŽ CARGO d.o.o., OIB 08720210702, Heinzelova 51,10000 Zagreb</item>
      <item>VUKMIR I SURADNICI ODVJETNIČKO DRUŠTVO društvo s ograničenom odgovornošću, OIB 44069677391, Gramača 2/L,10000 Zagreb</item>
      <item>OD SMOLEK &amp; ŠKRINJAR d.o.o., odvj. Marko Smolek, OIB 09442439688, Trg Vladka Mačeka 5 ,10000 Zagreb</item>
      <item>ODVJETNIČKO DRUŠTVO GLINSKA &amp; MIŠKOVIĆ društvo s ograničenom odgovornošću, OIB 23426318088, Ulica grada Vukovara 269f,10000 Zagreb</item>
      <item>OD MANDARIĆ &amp; EINWALTER, odvj. VICE MANDARIĆ,, Ibrišimovićeva 10,10000 Zagreb</item>
      <item>ANTONIJA GALIĆ, Ulica Pere Budmanija 5,10000 Zagreb</item>
      <item>Odvjetničko društvo Krajinović i partneri društvo s ograničenom odgovornošću, OIB 69806466762, Boškovićeva 6,10000 Zagreb</item>
      <item>Marohnić, Tomek &amp; Gjoić odvjetničko društvo, d.o.o., OIB 71892092408, Trg J.J. Strossmayera 11,10000 Zagreb</item>
      <item>OD BOGDANOVIĆ, DOLIČKI &amp; PARTNERI, odvj. Tin Dolički, OIB 77213973640, Miramarska 24,10000 Zagreb</item>
      <item>Odvjetničko društvo KNEZOVIĆ &amp; Partneri j.t.d., OIB 53392825913, Radnička cesta 54,10000 Zagreb</item>
      <item>Gajski, Grlić, Prka i Partneri, odvjetničko društvo društvo s ograničenom odgovornošću, OIB 33688165108, Dalmatinska 10,10000 Zagreb</item>
      <item>ODVJETNIČKO DRUŠTVO JELAKOVIĆ &amp; PARTNERI, Zagrebačka 61/III,42000 Varaždin</item>
      <item>Općinski sud u Vukovaru  (ZK Odjel), Županijska 31,32000 Vukovar</item>
      <item>ŽURIĆ i PARTNERI, odvjetničko društvo d.o.o., OIB 03894745705, Savska cesta 32,10000 Zagreb</item>
      <item>OD BATARELO DVOJKOVIĆ VUCHETICH d.o.o., Ul. Milana Amruša 19,10000 Zagreb</item>
      <item>OD Čačić &amp; partneri, A. Hebranga 27,10000 Zagreb</item>
      <item>OPĆINSKI GRAĐANSKI SUD U ZAGREBU-ZK ODJEL, Hrvatske bratske zajednice bb,10000 Zagreb</item>
      <item>BRADVICA MARIĆ WAHL CESAREC, odvjetničko društvo, društvo s ograničenom odgovornošću, OIB 74439368489, Miramarska 24,10000 Zagreb</item>
      <item>Odvjetničko društvo KORUŠIĆ, HRG I VUKALOVIĆ, javno trgovačko društvo, OIB 69808735644, Anina ulica 2/II,42000 Varaždin</item>
      <item>Ivan Garac, Savska 26,10000 Zagreb</item>
      <item>OPĆINSKI SUD U DUBROVNIKU-ZK ODJEL, Dr. Ante Starčevića 23,20000 Dubrovnik</item>
      <item>Marko Pleš, OIB 92247128861, Ulica Ivana Gundulića 36B/II,31000 Osijek</item>
      <item>Marko Hreljac, Ankice Opolski br. 2,42000 Varaždin</item>
      <item>JUJNOVIĆ LUČIĆ MARKOVIĆ Odvjetničko društvo javno trgovačko društvo, OIB 46736017727, Strojarska cesta 20 ,10000 Zagreb</item>
      <item>OPĆINSKI SUD U PULI-STALNA SLUŽBA U LABINU, Giuseppina Martinuzzi 2,52220 Labin</item>
      <item>GRGIĆ &amp;Partneri, Ulica grada Vukovara 282,10000 Zagreb</item>
      <item>Odvjetničko društvo KAPOR I PARTNERI d.o.o., OIB 36714247867, Ljudevita Gaja 2/a,10000 Zagreb</item>
      <item>Mirko Butorović, Vicka Butorovića 39,21450 Hvar</item>
      <item>OPĆINSKI SUD U RIJECI - STALNA SLUŽBA- ZK ODJEL CRIKVENICA, Kralja Tomislava 85a,51260 Crikvenica</item>
      <item>OD JELIĆ,ČAVLINA,ZRINŠĆAK I SARDELIĆ d.o.o., Katančićeva 3,10000 Zagreb</item>
      <item>Mladen Gajski, OIB 61919840676, Trg N. Š. Zrinskog 17,10000 Zagreb</item>
      <item>BUTERIN&amp;POSAVEC odvjetničko društvo d.o.o., Draškovićeva 82,10000 Zagreb</item>
      <item>Odvjetničko društvo Đerek i partneri j.t.d., Ulica P. Hatza 5,10000 Zagreb</item>
      <item>STEFANOVIĆ&amp;VRDELJA, D.T.Gavrana 13,10000 Zagreb</item>
      <item>Boris Anišić, Ilica 191b,10000 Zagreb</item>
    </izvorni_sadrzaj>
    <derivirana_varijabla naziv="DomainObject.Predmet.SudioniciListAdressOIB_1">
      <item>AGROKOR d.d., OIB 05937759187, M. Čavića 1,10000 Zagreb</item>
      <item>AGROKOR d.d., OIB 05937759187, Marijana Čavića 1,10000 Zagreb</item>
      <item>mStart d.o.o. za informatičke usluge, OIB 19895453012, Slavonska avenija 11a ,10000 Zagreb</item>
      <item>ZVIJEZDA dioničko društvo za proizvodnju, trgovinu i usluge, OIB 91492011748, Ulica Marijana Čavića 1,10000 Zagreb</item>
      <item>ROTO ULAGANJA društvo s ograničenom odgovornošću za upravljanje društvima, OIB 28189962659, Franje Čandeka 28,51000 Rijeka</item>
      <item>ADRIATICA.NET, turistička agencija, društvo s ograničenom odgovornošću, OIB 20350489217, Izidora Kršnjavog 1,10000 Zagreb</item>
      <item>VELPRO - CENTAR društvo s ograničenom odgovornošću za trgovinu i usluge, OIB 46660800468, Marijana Čavića 1,10000 Zagreb</item>
      <item>BELJE dioničko društvo za privređivanje u poljodjelstvu, prerađivačkoj industriji i prometu roba, Darda, OIB 92404445155, Svetog Ivana Krstitelja 1a,31326 Darda</item>
      <item>KONZUM trgovina na veliko i malo d.d., OIB 29955634590, Marijana Čavića 1/a,10000 Zagreb</item>
      <item>VUKOVARSKI POLJOPRIVREDNO INDUSTRIJSKI KOMBINAT d.d., OIB 06849543412, Sajmište 113/C,32000 Vukovar</item>
      <item>RH MF POREZNA UPRAVA, SREDIŠNJI URED, Boškovićeva 5,10000 Zagreb</item>
      <item>ODVJETNIČKO DRUŠTVO ZEC i PARTNERI društvo s ograničenom odgovornošću, OIB 75053512512, Ulica kardinala Alojzija Stepinca 4,31000 Osijek</item>
      <item>OPĆINSKI SUD U RIJECI, STALNA SLUŽBA ZK-ODJEL RAB,, BOBOTINE 1,51280 Rab</item>
      <item>TUS NOVOKMET SMRČEK odvjetničko društvo d.o.o., OIB 36426031758, Heinzelova 33 A,10000 Zagreb</item>
      <item>MINISTARSTVO GOSPODARSTVA, PODUZETNIŠTVA I OBRTA, Ul. grada Vukovara 78,10000 Zagreb</item>
      <item>Sanja Rajter Savić, OIB 83849328724, Kaptol 23,10000 Zagreb</item>
      <item>ODVJETNIČKI URED OLUJIĆ, Marulićev trg 2,10000 Zagreb</item>
      <item>SREDIŠNJE KLIRINŠKO DEPOZITARNO DRUŠTVO, dioničko društvo, OIB 64406809162, Heinzelova 62a,10000 Zagreb</item>
      <item>Stipe Vuletić, Trnjanska cesta 11 c/II,10000 Zagreb</item>
      <item>OPĆINSKI SUD U SLAVONSKOM BRODU ZK-ODJEL, Trg pobjede 13,35000 Slavonski Brod</item>
      <item>Odvjetničko društvo Orehovec &amp; Partneri d.o.o., Smičiklasova 18,10000 Zagreb</item>
      <item>VLADA RH, Trg sv. Marka 2,10000 Zagreb</item>
      <item>OREŠKOVIĆ, VRTARIĆ &amp; PARTNERI odvjetničko društvo  d.o.o., Radnička 80,10000 Zagreb</item>
      <item>Odvj. društvo TUS NOVOKMET SMRČEK d.o.o., Heinzelova 33A,10000 Zagreb</item>
      <item>HELENA SJAUŠ, Fra Filipa Grabovca 14,10000 Zagreb</item>
      <item>Boris Anišić, Ilica 191 B/I,10000 Zagreb</item>
      <item>OD DRAGIČEVIĆ I PARTNERI d.o.o., Palmotićeva 60/2,10000 Zagreb</item>
      <item>Vinko Marinković, Mesnička 14,10000 Zagreb</item>
      <item>Boris Ivančić, OIB 84346725935, Biokovska 12,21000 Split</item>
      <item>SREĆKO VUKIĆ, Ilica 191b,10000 Zagreb</item>
      <item>OD BEKINA, ŠKURLA, DURMIŠ I SPAJIĆ d.o.o., Preradovićeva 24,10000 Zagreb</item>
      <item>LJUBENKO &amp;PARTNERI d.o.o., Kneza Branimira 29,10000 Zagreb</item>
      <item>ERSTE&amp;STEIERMÄRKISCHE BANKA dioničko društvo, OIB 23057039320, Jadranski Trg 3/a,51000 Rijeka</item>
      <item>Odvjetničko društvo Bardek, Lisac, Mušec, Skoko d.o.o., Ilica 1,10000 Zagreb</item>
      <item>VELJKO KNEŽEVIĆ, RIBARSKA 4,51000 Rijeka</item>
      <item>Odvjetničko društvo Šooš Maceljski, Mandić, Stanić &amp; Partneri, društvo s ograničenom odgovornošću, OIB 53218416401, Trg žrtava fašizma 6,10000 Zagreb</item>
      <item>Adela Klanac - Kapša, Dunavska 38,31000 Osijek</item>
      <item>BUDIMIR &amp; PARTNERI odvjetničko društvo d.o.o., OIB 62353690175, Bihaćka 2/A,21000 Split</item>
      <item>OD SMOLČIĆ I PARTNERI d.o.o., Jurišićeva 23,10000 Zagreb</item>
      <item>MAĐARIĆ &amp; LUI - odvjetničko društvo d.o.o., OIB 27355904472, Zelinska 4,10000 Zagreb</item>
      <item>Vedran Pajić, OIB 48066401121, F.Krežme 11,31000 Osijek</item>
      <item>Igor Starčavić, Marulićev trg 2,10000 Zagreb</item>
      <item>HŽ CARGO d.o.o., OIB 08720210702, Heinzelova 51,10000 Zagreb</item>
      <item>VUKMIR I SURADNICI ODVJETNIČKO DRUŠTVO društvo s ograničenom odgovornošću, OIB 44069677391, Gramača 2/L,10000 Zagreb</item>
      <item>OD SMOLEK &amp; ŠKRINJAR d.o.o., odvj. Marko Smolek, OIB 09442439688, Trg Vladka Mačeka 5 ,10000 Zagreb</item>
      <item>ODVJETNIČKO DRUŠTVO GLINSKA &amp; MIŠKOVIĆ društvo s ograničenom odgovornošću, OIB 23426318088, Ulica grada Vukovara 269f,10000 Zagreb</item>
      <item>OD MANDARIĆ &amp; EINWALTER, odvj. VICE MANDARIĆ,, Ibrišimovićeva 10,10000 Zagreb</item>
      <item>ANTONIJA GALIĆ, Ulica Pere Budmanija 5,10000 Zagreb</item>
      <item>Odvjetničko društvo Krajinović i partneri društvo s ograničenom odgovornošću, OIB 69806466762, Boškovićeva 6,10000 Zagreb</item>
      <item>Marohnić, Tomek &amp; Gjoić odvjetničko društvo, d.o.o., OIB 71892092408, Trg J.J. Strossmayera 11,10000 Zagreb</item>
      <item>OD BOGDANOVIĆ, DOLIČKI &amp; PARTNERI, odvj. Tin Dolički, OIB 77213973640, Miramarska 24,10000 Zagreb</item>
      <item>Odvjetničko društvo KNEZOVIĆ &amp; Partneri j.t.d., OIB 53392825913, Radnička cesta 54,10000 Zagreb</item>
      <item>Gajski, Grlić, Prka i Partneri, odvjetničko društvo društvo s ograničenom odgovornošću, OIB 33688165108, Dalmatinska 10,10000 Zagreb</item>
      <item>ODVJETNIČKO DRUŠTVO JELAKOVIĆ &amp; PARTNERI, Zagrebačka 61/III,42000 Varaždin</item>
      <item>Općinski sud u Vukovaru  (ZK Odjel), Županijska 31,32000 Vukovar</item>
      <item>ŽURIĆ i PARTNERI, odvjetničko društvo d.o.o., OIB 03894745705, Savska cesta 32,10000 Zagreb</item>
      <item>OD BATARELO DVOJKOVIĆ VUCHETICH d.o.o., Ul. Milana Amruša 19,10000 Zagreb</item>
      <item>OD Čačić &amp; partneri, A. Hebranga 27,10000 Zagreb</item>
      <item>OPĆINSKI GRAĐANSKI SUD U ZAGREBU-ZK ODJEL, Hrvatske bratske zajednice bb,10000 Zagreb</item>
      <item>BRADVICA MARIĆ WAHL CESAREC, odvjetničko društvo, društvo s ograničenom odgovornošću, OIB 74439368489, Miramarska 24,10000 Zagreb</item>
      <item>Odvjetničko društvo KORUŠIĆ, HRG I VUKALOVIĆ, javno trgovačko društvo, OIB 69808735644, Anina ulica 2/II,42000 Varaždin</item>
      <item>Ivan Garac, Savska 26,10000 Zagreb</item>
      <item>OPĆINSKI SUD U DUBROVNIKU-ZK ODJEL, Dr. Ante Starčevića 23,20000 Dubrovnik</item>
      <item>Marko Pleš, OIB 92247128861, Ulica Ivana Gundulića 36B/II,31000 Osijek</item>
      <item>Marko Hreljac, Ankice Opolski br. 2,42000 Varaždin</item>
      <item>JUJNOVIĆ LUČIĆ MARKOVIĆ Odvjetničko društvo javno trgovačko društvo, OIB 46736017727, Strojarska cesta 20 ,10000 Zagreb</item>
      <item>OPĆINSKI SUD U PULI-STALNA SLUŽBA U LABINU, Giuseppina Martinuzzi 2,52220 Labin</item>
      <item>GRGIĆ &amp;Partneri, Ulica grada Vukovara 282,10000 Zagreb</item>
      <item>Odvjetničko društvo KAPOR I PARTNERI d.o.o., OIB 36714247867, Ljudevita Gaja 2/a,10000 Zagreb</item>
      <item>Mirko Butorović, Vicka Butorovića 39,21450 Hvar</item>
      <item>OPĆINSKI SUD U RIJECI - STALNA SLUŽBA- ZK ODJEL CRIKVENICA, Kralja Tomislava 85a,51260 Crikvenica</item>
      <item>OD JELIĆ,ČAVLINA,ZRINŠĆAK I SARDELIĆ d.o.o., Katančićeva 3,10000 Zagreb</item>
      <item>Mladen Gajski, OIB 61919840676, Trg N. Š. Zrinskog 17,10000 Zagreb</item>
      <item>BUTERIN&amp;POSAVEC odvjetničko društvo d.o.o., Draškovićeva 82,10000 Zagreb</item>
      <item>Odvjetničko društvo Đerek i partneri j.t.d., Ulica P. Hatza 5,10000 Zagreb</item>
      <item>STEFANOVIĆ&amp;VRDELJA, D.T.Gavrana 13,10000 Zagreb</item>
      <item>Boris Anišić, Ilica 191b,10000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19895453012</item>
      <item>, OIB 91492011748</item>
      <item>, OIB 28189962659</item>
      <item>, OIB 20350489217</item>
      <item>, OIB 46660800468</item>
      <item>, OIB 92404445155</item>
      <item>, OIB 29955634590</item>
      <item>, OIB 06849543412</item>
      <item>, OIB null</item>
      <item>, OIB 75053512512</item>
      <item>, OIB null</item>
      <item>, OIB 36426031758</item>
      <item>, OIB null</item>
      <item>, OIB 83849328724</item>
      <item>, OIB null</item>
      <item>, OIB 64406809162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84346725935</item>
      <item>, OIB null</item>
      <item>, OIB null</item>
      <item>, OIB null</item>
      <item>, OIB 23057039320</item>
      <item>, OIB null</item>
      <item>, OIB null</item>
      <item>, OIB 53218416401</item>
      <item>, OIB null</item>
      <item>, OIB 62353690175</item>
      <item>, OIB null</item>
      <item>, OIB 27355904472</item>
      <item>, OIB 48066401121</item>
      <item>, OIB null</item>
      <item>, OIB 08720210702</item>
      <item>, OIB 44069677391</item>
      <item>, OIB 09442439688</item>
      <item>, OIB 23426318088</item>
      <item>, OIB null</item>
      <item>, OIB null</item>
      <item>, OIB 69806466762</item>
      <item>, OIB 71892092408</item>
      <item>, OIB 77213973640</item>
      <item>, OIB 53392825913</item>
      <item>, OIB 33688165108</item>
      <item>, OIB null</item>
      <item>, OIB null</item>
      <item>, OIB 03894745705</item>
      <item>, OIB null</item>
      <item>, OIB null</item>
      <item>, OIB null</item>
      <item>, OIB 74439368489</item>
      <item>, OIB 69808735644</item>
      <item>, OIB null</item>
      <item>, OIB null</item>
      <item>, OIB 92247128861</item>
      <item>, OIB null</item>
      <item>, OIB 46736017727</item>
      <item>, OIB null</item>
      <item>, OIB null</item>
      <item>, OIB 36714247867</item>
      <item>, OIB null</item>
      <item>, OIB null</item>
      <item>, OIB null</item>
      <item>, OIB 61919840676</item>
      <item>, OIB null</item>
      <item>, OIB null</item>
      <item>, OIB null</item>
      <item>, OIB null</item>
    </izvorni_sadrzaj>
    <derivirana_varijabla naziv="DomainObject.Predmet.SudioniciListNazivOIB_1">
      <item>, OIB 05937759187</item>
      <item>, OIB 05937759187</item>
      <item>, OIB 19895453012</item>
      <item>, OIB 91492011748</item>
      <item>, OIB 28189962659</item>
      <item>, OIB 20350489217</item>
      <item>, OIB 46660800468</item>
      <item>, OIB 92404445155</item>
      <item>, OIB 29955634590</item>
      <item>, OIB 06849543412</item>
      <item>, OIB null</item>
      <item>, OIB 75053512512</item>
      <item>, OIB null</item>
      <item>, OIB 36426031758</item>
      <item>, OIB null</item>
      <item>, OIB 83849328724</item>
      <item>, OIB null</item>
      <item>, OIB 64406809162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84346725935</item>
      <item>, OIB null</item>
      <item>, OIB null</item>
      <item>, OIB null</item>
      <item>, OIB 23057039320</item>
      <item>, OIB null</item>
      <item>, OIB null</item>
      <item>, OIB 53218416401</item>
      <item>, OIB null</item>
      <item>, OIB 62353690175</item>
      <item>, OIB null</item>
      <item>, OIB 27355904472</item>
      <item>, OIB 48066401121</item>
      <item>, OIB null</item>
      <item>, OIB 08720210702</item>
      <item>, OIB 44069677391</item>
      <item>, OIB 09442439688</item>
      <item>, OIB 23426318088</item>
      <item>, OIB null</item>
      <item>, OIB null</item>
      <item>, OIB 69806466762</item>
      <item>, OIB 71892092408</item>
      <item>, OIB 77213973640</item>
      <item>, OIB 53392825913</item>
      <item>, OIB 33688165108</item>
      <item>, OIB null</item>
      <item>, OIB null</item>
      <item>, OIB 03894745705</item>
      <item>, OIB null</item>
      <item>, OIB null</item>
      <item>, OIB null</item>
      <item>, OIB 74439368489</item>
      <item>, OIB 69808735644</item>
      <item>, OIB null</item>
      <item>, OIB null</item>
      <item>, OIB 92247128861</item>
      <item>, OIB null</item>
      <item>, OIB 46736017727</item>
      <item>, OIB null</item>
      <item>, OIB null</item>
      <item>, OIB 36714247867</item>
      <item>, OIB null</item>
      <item>, OIB null</item>
      <item>, OIB null</item>
      <item>, OIB 61919840676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Fabris Peruško, OIB 22621985989, Ulica Stjepana Babonića 95, 10000 Zagreb</item>
    </izvorni_sadrzaj>
    <derivirana_varijabla naziv="DomainObject.Predmet.StecajniUpraviteljiListAddressOIB_1">
      <item>Fabris Peruško, OIB 22621985989, Ulica Stjepana Babonića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srpnja 2018.</izvorni_sadrzaj>
    <derivirana_varijabla naziv="DomainObject.Predmet.DatumZadnjeOdrzaneSudskeRadnje_1">4. srpnja 2018.</derivirana_varijabla>
  </DomainObject.Predmet.DatumZadnjeOdrzaneSudskeRadnje>
  <DomainObject.PredzadnjaOdlukaIzPredmeta.DatumDonosenjaOdluke>
    <izvorni_sadrzaj>17. travnja 2019.</izvorni_sadrzaj>
    <derivirana_varijabla naziv="DomainObject.PredzadnjaOdlukaIzPredmeta.DatumDonosenjaOdluke_1">17. travnja 2019.</derivirana_varijabla>
  </DomainObject.PredzadnjaOdlukaIzPredmeta.DatumDonosenjaOdluke>
  <DomainObject.PredzadnjaOdlukaIzPredmeta.Oznaka>
    <izvorni_sadrzaj>St-1138/2017-3279</izvorni_sadrzaj>
    <derivirana_varijabla naziv="DomainObject.PredzadnjaOdlukaIzPredmeta.Oznaka_1">St-1138/2017-3279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8ABA4A-1F4F-4D9F-A51E-0C12439462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731</properties:Words>
  <properties:Characters>4040</properties:Characters>
  <properties:Lines>125</properties:Lines>
  <properties:Paragraphs>37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2019-04-26T08:48:00Z</dcterms:created>
  <dc:creator>KDS - 8</dc:creator>
  <cp:lastModifiedBy>dvorana100</cp:lastModifiedBy>
  <cp:lastPrinted>2018-11-20T12:20:00Z</cp:lastPrinted>
  <dcterms:modified xmlns:xsi="http://www.w3.org/2001/XMLSchema-instance" xsi:type="dcterms:W3CDTF">2019-04-26T08:57:00Z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(Ispravak rješenja_MINISTARSTVO_DRŽAVNE_IMOVINE_TISAK_25_04_2019 (1).docx)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