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79fe" w14:paraId="75f79fe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1F484C">
        <w:t>2340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</w:t>
      </w:r>
      <w:r w:rsidR="0053027B">
        <w:t xml:space="preserve">Financijske agencije Regionalni centar </w:t>
      </w:r>
      <w:r w:rsidR="00485E8C">
        <w:t xml:space="preserve">Rijeka </w:t>
      </w:r>
      <w:r w:rsidR="0053027B">
        <w:t xml:space="preserve">Podružnica </w:t>
      </w:r>
      <w:r w:rsidR="00485E8C">
        <w:t>Pula</w:t>
      </w:r>
      <w:r w:rsidR="0053027B">
        <w:t xml:space="preserve">, </w:t>
      </w:r>
      <w:r w:rsidR="00485E8C">
        <w:t>Giardini 5</w:t>
      </w:r>
      <w:r w:rsidR="0053027B">
        <w:t xml:space="preserve"> </w:t>
      </w:r>
      <w:r w:rsidR="00485E8C">
        <w:t>OIB: 85821130368</w:t>
      </w:r>
      <w:r>
        <w:t xml:space="preserve">, za pokretanje skraćenog stečajnog postupka  nad dužnikom </w:t>
      </w:r>
      <w:r w:rsidR="001F484C">
        <w:t>ACCIAIO &amp; RAME d.o.o. za trgovinu metalima, Novaki Motovunski, Motovunski Novaki, Margaroti 98</w:t>
      </w:r>
      <w:r w:rsidR="00C8039F">
        <w:t xml:space="preserve">, </w:t>
      </w:r>
      <w:r w:rsidR="00485E8C">
        <w:t xml:space="preserve">MBS: </w:t>
      </w:r>
      <w:r w:rsidR="001F484C" w:rsidRPr="001F484C">
        <w:t>040323983</w:t>
      </w:r>
      <w:r w:rsidR="00277B0A">
        <w:t xml:space="preserve">, 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1F484C" w:rsidRPr="001F484C">
        <w:t>06485836037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485E8C">
        <w:t>10</w:t>
      </w:r>
      <w:r w:rsidR="00D45ABA">
        <w:t xml:space="preserve">. </w:t>
      </w:r>
      <w:r w:rsidR="00485E8C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277B0A">
        <w:t xml:space="preserve">dužnikom </w:t>
      </w:r>
      <w:r w:rsidR="001F484C">
        <w:t xml:space="preserve">ACCIAIO &amp; RAME d.o.o. za trgovinu metalima, Novaki Motovunski, Motovunski Novaki, Margaroti 98, MBS: </w:t>
      </w:r>
      <w:r w:rsidR="001F484C" w:rsidRPr="001F484C">
        <w:t>040323983</w:t>
      </w:r>
      <w:r w:rsidR="001F484C">
        <w:t xml:space="preserve">,  OIB: </w:t>
      </w:r>
      <w:r w:rsidR="001F484C" w:rsidRPr="001F484C">
        <w:t>06485836037</w:t>
      </w:r>
      <w:r w:rsidR="007A4704">
        <w:t xml:space="preserve">, </w:t>
      </w:r>
      <w:r w:rsidR="00E96274">
        <w:t xml:space="preserve"> </w:t>
      </w:r>
      <w:r>
        <w:t xml:space="preserve">iznosi </w:t>
      </w:r>
      <w:r w:rsidR="001F484C">
        <w:t>65.301,24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1F484C">
        <w:t xml:space="preserve">Paolo Bossini, Italija, Lumezzane (BS), Via Santa Margherita 46, </w:t>
      </w:r>
      <w:r w:rsidR="00485E8C">
        <w:t xml:space="preserve">OIB: </w:t>
      </w:r>
      <w:r w:rsidR="001F484C">
        <w:t>82135957124</w:t>
      </w:r>
      <w:r w:rsidR="00A1696D">
        <w:t>,</w:t>
      </w:r>
      <w:r w:rsidR="00A22FCB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F484C">
        <w:t>2340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485E8C">
        <w:t>10</w:t>
      </w:r>
      <w:r w:rsidR="00D45ABA">
        <w:t>.</w:t>
      </w:r>
      <w:r>
        <w:t xml:space="preserve"> </w:t>
      </w:r>
      <w:r w:rsidR="00485E8C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485E8C">
        <w:t>28</w:t>
      </w:r>
      <w:r w:rsidR="00A70D3D">
        <w:t>/</w:t>
      </w:r>
      <w:r w:rsidR="00485E8C">
        <w:t>11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832" w:rsidR="00E83832">
      <w:r>
        <w:separator/>
      </w:r>
    </w:p>
  </w:endnote>
  <w:endnote w:id="0" w:type="continuationSeparator">
    <w:p w:rsidRDefault="00E83832" w:rsidR="00E83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832" w:rsidR="00E83832">
      <w:r>
        <w:separator/>
      </w:r>
    </w:p>
  </w:footnote>
  <w:footnote w:id="0" w:type="continuationSeparator">
    <w:p w:rsidRDefault="00E83832" w:rsidR="00E83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383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83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8383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1F484C"/>
    <w:rsid w:val="00277B0A"/>
    <w:rsid w:val="002F0827"/>
    <w:rsid w:val="0038694B"/>
    <w:rsid w:val="00456F2E"/>
    <w:rsid w:val="00485E8C"/>
    <w:rsid w:val="004A7E9D"/>
    <w:rsid w:val="004B20F5"/>
    <w:rsid w:val="0053027B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8038E2"/>
    <w:rsid w:val="00817DE4"/>
    <w:rsid w:val="008C6B1D"/>
    <w:rsid w:val="00933FA5"/>
    <w:rsid w:val="00935CE2"/>
    <w:rsid w:val="00A1696D"/>
    <w:rsid w:val="00A22FCB"/>
    <w:rsid w:val="00A55872"/>
    <w:rsid w:val="00A6538B"/>
    <w:rsid w:val="00A70D3D"/>
    <w:rsid w:val="00B73063"/>
    <w:rsid w:val="00C35C26"/>
    <w:rsid w:val="00C8039F"/>
    <w:rsid w:val="00CE2C0A"/>
    <w:rsid w:val="00D3502B"/>
    <w:rsid w:val="00D45ABA"/>
    <w:rsid w:val="00D74DD4"/>
    <w:rsid w:val="00D86DA7"/>
    <w:rsid w:val="00DA5371"/>
    <w:rsid w:val="00E07C22"/>
    <w:rsid w:val="00E8383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C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5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C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5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ACCIAIO &amp; RAME d.o.o. NOVAKI MOTOVUNSKI</izvorni_sadrzaj>
    <derivirana_varijabla naziv="DomainObject.Predmet.ProtustrankaFormated_1">  ACCIAIO &amp; RAME d.o.o. NOVAKI MOTOVUNSKI</derivirana_varijabla>
  </DomainObject.Predmet.ProtustrankaFormated>
  <DomainObject.Predmet.ProtustrankaFormatedOIB>
    <izvorni_sadrzaj>  ACCIAIO &amp; RAME d.o.o. NOVAKI MOTOVUNSKI, OIB 06485836037</izvorni_sadrzaj>
    <derivirana_varijabla naziv="DomainObject.Predmet.ProtustrankaFormatedOIB_1">  ACCIAIO &amp; RAME d.o.o. NOVAKI MOTOVUNSKI, OIB 06485836037</derivirana_varijabla>
  </DomainObject.Predmet.ProtustrankaFormatedOIB>
  <DomainObject.Predmet.ProtustrankaFormatedWithAdress>
    <izvorni_sadrzaj> ACCIAIO &amp; RAME d.o.o. NOVAKI MOTOVUNSKI, Motovunski Novaki, Margaroti 98, 52424 Novaki Motovunski</izvorni_sadrzaj>
    <derivirana_varijabla naziv="DomainObject.Predmet.ProtustrankaFormatedWithAdress_1"> ACCIAIO &amp; RAME d.o.o. NOVAKI MOTOVUNSKI, Motovunski Novaki, Margaroti 98, 52424 Novaki Motovunski</derivirana_varijabla>
  </DomainObject.Predmet.ProtustrankaFormatedWithAdress>
  <DomainObject.Predmet.ProtustrankaFormatedWithAdressOIB>
    <izvorni_sadrzaj> ACCIAIO &amp; RAME d.o.o. NOVAKI MOTOVUNSKI, OIB 06485836037, Motovunski Novaki, Margaroti 98, 52424 Novaki Motovunski</izvorni_sadrzaj>
    <derivirana_varijabla naziv="DomainObject.Predmet.ProtustrankaFormatedWithAdressOIB_1"> ACCIAIO &amp; RAME d.o.o. NOVAKI MOTOVUNSKI, OIB 06485836037, Motovunski Novaki, Margaroti 98, 52424 Novaki Motovunski</derivirana_varijabla>
  </DomainObject.Predmet.ProtustrankaFormatedWithAdressOIB>
  <DomainObject.Predmet.ProtustrankaWithAdress>
    <izvorni_sadrzaj>ACCIAIO &amp; RAME d.o.o. NOVAKI MOTOVUNSKI Motovunski Novaki, Margaroti 98, 52424 Novaki Motovunski</izvorni_sadrzaj>
    <derivirana_varijabla naziv="DomainObject.Predmet.ProtustrankaWithAdress_1">ACCIAIO &amp; RAME d.o.o. NOVAKI MOTOVUNSKI Motovunski Novaki, Margaroti 98, 52424 Novaki Motovunski</derivirana_varijabla>
  </DomainObject.Predmet.ProtustrankaWithAdress>
  <DomainObject.Predmet.ProtustrankaWithAdressOIB>
    <izvorni_sadrzaj>ACCIAIO &amp; RAME d.o.o. NOVAKI MOTOVUNSKI, OIB 06485836037, Motovunski Novaki, Margaroti 98, 52424 Novaki Motovunski</izvorni_sadrzaj>
    <derivirana_varijabla naziv="DomainObject.Predmet.ProtustrankaWithAdressOIB_1">ACCIAIO &amp; RAME d.o.o. NOVAKI MOTOVUNSKI, OIB 06485836037, Motovunski Novaki, Margaroti 98, 52424 Novaki Motovunski</derivirana_varijabla>
  </DomainObject.Predmet.ProtustrankaWithAdressOIB>
  <DomainObject.Predmet.ProtustrankaNazivFormated>
    <izvorni_sadrzaj>ACCIAIO &amp; RAME d.o.o. NOVAKI MOTOVUNSKI</izvorni_sadrzaj>
    <derivirana_varijabla naziv="DomainObject.Predmet.ProtustrankaNazivFormated_1">ACCIAIO &amp; RAME d.o.o. NOVAKI MOTOVUNSKI</derivirana_varijabla>
  </DomainObject.Predmet.ProtustrankaNazivFormated>
  <DomainObject.Predmet.ProtustrankaNazivFormatedOIB>
    <izvorni_sadrzaj>ACCIAIO &amp; RAME d.o.o. NOVAKI MOTOVUNSKI, OIB 06485836037</izvorni_sadrzaj>
    <derivirana_varijabla naziv="DomainObject.Predmet.ProtustrankaNazivFormatedOIB_1">ACCIAIO &amp; RAME d.o.o. NOVAKI MOTOVUNSKI, OIB 06485836037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ACCIAIO &amp; RAME d.o.o. NOVAKI MOTOVUNSKI</item>
    </izvorni_sadrzaj>
    <derivirana_varijabla naziv="DomainObject.Predmet.ProtuStrankaListFormated_1">
      <item>ACCIAIO &amp; RAME d.o.o. NOVAKI MOTOVUNSKI</item>
    </derivirana_varijabla>
  </DomainObject.Predmet.ProtuStrankaListFormated>
  <DomainObject.Predmet.ProtuStrankaListFormatedOIB>
    <izvorni_sadrzaj>
      <item>ACCIAIO &amp; RAME d.o.o. NOVAKI MOTOVUNSKI, OIB 06485836037</item>
    </izvorni_sadrzaj>
    <derivirana_varijabla naziv="DomainObject.Predmet.ProtuStrankaListFormatedOIB_1">
      <item>ACCIAIO &amp; RAME d.o.o. NOVAKI MOTOVUNSKI, OIB 06485836037</item>
    </derivirana_varijabla>
  </DomainObject.Predmet.ProtuStrankaListFormatedOIB>
  <DomainObject.Predmet.ProtuStrankaListFormatedWithAdress>
    <izvorni_sadrzaj>
      <item>ACCIAIO &amp; RAME d.o.o. NOVAKI MOTOVUNSKI, Motovunski Novaki, Margaroti 98, 52424 Novaki Motovunski</item>
    </izvorni_sadrzaj>
    <derivirana_varijabla naziv="DomainObject.Predmet.ProtuStrankaListFormatedWithAdress_1">
      <item>ACCIAIO &amp; RAME d.o.o. NOVAKI MOTOVUNSKI, Motovunski Novaki, Margaroti 98, 52424 Novaki Motovunski</item>
    </derivirana_varijabla>
  </DomainObject.Predmet.ProtuStrankaListFormatedWithAdress>
  <DomainObject.Predmet.ProtuStrankaListFormatedWithAdressOIB>
    <izvorni_sadrzaj>
      <item>ACCIAIO &amp; RAME d.o.o. NOVAKI MOTOVUNSKI, OIB 06485836037, Motovunski Novaki, Margaroti 98, 52424 Novaki Motovunski</item>
    </izvorni_sadrzaj>
    <derivirana_varijabla naziv="DomainObject.Predmet.ProtuStrankaListFormatedWithAdressOIB_1">
      <item>ACCIAIO &amp; RAME d.o.o. NOVAKI MOTOVUNSKI, OIB 06485836037, Motovunski Novaki, Margaroti 98, 52424 Novaki Motovunski</item>
    </derivirana_varijabla>
  </DomainObject.Predmet.ProtuStrankaListFormatedWithAdressOIB>
  <DomainObject.Predmet.ProtuStrankaListNazivFormated>
    <izvorni_sadrzaj>
      <item>ACCIAIO &amp; RAME d.o.o. NOVAKI MOTOVUNSKI</item>
    </izvorni_sadrzaj>
    <derivirana_varijabla naziv="DomainObject.Predmet.ProtuStrankaListNazivFormated_1">
      <item>ACCIAIO &amp; RAME d.o.o. NOVAKI MOTOVUNSKI</item>
    </derivirana_varijabla>
  </DomainObject.Predmet.ProtuStrankaListNazivFormated>
  <DomainObject.Predmet.ProtuStrankaListNazivFormatedOIB>
    <izvorni_sadrzaj>
      <item>ACCIAIO &amp; RAME d.o.o. NOVAKI MOTOVUNSKI, OIB 06485836037</item>
    </izvorni_sadrzaj>
    <derivirana_varijabla naziv="DomainObject.Predmet.ProtuStrankaListNazivFormatedOIB_1">
      <item>ACCIAIO &amp; RAME d.o.o. NOVAKI MOTOVUNSKI, OIB 06485836037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ACCIAIO &amp; RAME d.o.o. NOVAKI MOTOVUNSKI</izvorni_sadrzaj>
    <derivirana_varijabla naziv="DomainObject.Predmet.ProtustrankaIDrugi_1">ACCIAIO &amp; RAME d.o.o. NOVAKI MOTOVUNSKI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ACCIAIO &amp; RAME d.o.o. NOVAKI MOTOVUNSKI, OIB 06485836037, Motovunski Novaki, Margaroti 98, 52424 Novaki Motovunski</izvorni_sadrzaj>
    <derivirana_varijabla naziv="DomainObject.Predmet.ProtustrankaIDrugiAdressOIB_1">ACCIAIO &amp; RAME d.o.o. NOVAKI MOTOVUNSKI, OIB 06485836037, Motovunski Novaki, Margaroti 98, 52424 Novaki Motovunski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ACCIAIO &amp; RAME d.o.o. NOVAKI MOTOVUNSKI</item>
    </izvorni_sadrzaj>
    <derivirana_varijabla naziv="DomainObject.Predmet.SudioniciListNaziv_1">
      <item>FINANCIJSKA AGENCIJA, RC RIJEKA, PODRUŽNICA PULA, PULA</item>
      <item>ACCIAIO &amp; RAME d.o.o. NOVAKI MOTOVUNSKI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ACCIAIO &amp; RAME d.o.o. NOVAKI MOTOVUNSKI, OIB 06485836037, Motovunski Novaki, Margaroti 98,52424 Novaki Motovunski</item>
    </izvorni_sadrzaj>
    <derivirana_varijabla naziv="DomainObject.Predmet.SudioniciListAdressOIB_1">
      <item>FINANCIJSKA AGENCIJA, RC RIJEKA, PODRUŽNICA PULA, PULA, OIB 85821130368, Giardini 5,52100 Pula</item>
      <item>ACCIAIO &amp; RAME d.o.o. NOVAKI MOTOVUNSKI, OIB 06485836037, Motovunski Novaki, Margaroti 98,52424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06485836037</item>
    </izvorni_sadrzaj>
    <derivirana_varijabla naziv="DomainObject.Predmet.SudioniciListNazivOIB_1">
      <item>, OIB 85821130368</item>
      <item>, OIB 06485836037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2032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2016-10-10T08:03:00Z</dcterms:created>
  <dc:creator>Snježana Markotić Jurić</dc:creator>
  <cp:lastModifiedBy>Snježana Markotić Jurić</cp:lastModifiedBy>
  <cp:lastPrinted>2016-10-10T08:03:00Z</cp:lastPrinted>
  <dcterms:modified xmlns:xsi="http://www.w3.org/2001/XMLSchema-instance" xsi:type="dcterms:W3CDTF">2016-10-10T08:04:00Z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