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2a65" w14:paraId="1082a6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3F7265">
        <w:t>4</w:t>
      </w:r>
      <w:r w:rsidR="00F13C58">
        <w:t>204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</w:t>
      </w:r>
      <w:r w:rsidR="00BD3FDC">
        <w:t>1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F13C58" w:rsidR="00F13C58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13C58">
        <w:t xml:space="preserve">EVEREST TRADE INTERNATIONAL d.o.o., Zagreb, Slavonska </w:t>
      </w:r>
    </w:p>
    <w:p w:rsidRDefault="00F13C58" w:rsidP="00F13C58" w:rsidR="00B42B46">
      <w:pPr>
        <w:ind w:firstLine="708"/>
        <w:jc w:val="both"/>
      </w:pPr>
      <w:r>
        <w:t xml:space="preserve">  avenija bb, MBS: 080354150, OIB: 79170559604</w:t>
      </w:r>
    </w:p>
    <w:p w:rsidRDefault="00265329" w:rsidP="00265329" w:rsidR="00265329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F13C58">
        <w:t>180.851,29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265329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BD3FDC">
        <w:t>1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9641E"/>
    <w:rsid w:val="00297E94"/>
    <w:rsid w:val="002A4EBD"/>
    <w:rsid w:val="002F57CA"/>
    <w:rsid w:val="00325398"/>
    <w:rsid w:val="00355747"/>
    <w:rsid w:val="00373464"/>
    <w:rsid w:val="0038246E"/>
    <w:rsid w:val="00382736"/>
    <w:rsid w:val="003D35F9"/>
    <w:rsid w:val="003E3A15"/>
    <w:rsid w:val="003F7265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7B8E"/>
    <w:rsid w:val="00683F97"/>
    <w:rsid w:val="006E4B20"/>
    <w:rsid w:val="00725D13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4528"/>
    <w:rsid w:val="00AD027A"/>
    <w:rsid w:val="00B42B46"/>
    <w:rsid w:val="00B719DB"/>
    <w:rsid w:val="00B82F18"/>
    <w:rsid w:val="00B95AE6"/>
    <w:rsid w:val="00BA356B"/>
    <w:rsid w:val="00BB7841"/>
    <w:rsid w:val="00BD3FDC"/>
    <w:rsid w:val="00BE5428"/>
    <w:rsid w:val="00C146A5"/>
    <w:rsid w:val="00C35494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4B7F"/>
    <w:rsid w:val="00E05BED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4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4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4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4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4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4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4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4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4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4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4204</izvorni_sadrzaj>
    <derivirana_varijabla naziv="DomainObject.Predmet.Broj_1">4204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St-4204/2015</izvorni_sadrzaj>
    <derivirana_varijabla naziv="DomainObject.Predmet.OznakaBroj_1">St-4204/2015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EVEREST TRADE INTERNATIONAL d.o.o. zastupanog po punomoćniku Dušan Vitas</izvorni_sadrzaj>
    <derivirana_varijabla naziv="DomainObject.Predmet.ProtustrankaFormated_1">  EVEREST TRADE INTERNATIONAL d.o.o. zastupanog po punomoćniku Dušan Vitas</derivirana_varijabla>
  </DomainObject.Predmet.ProtustrankaFormated>
  <DomainObject.Predmet.ProtustrankaFormatedOIB>
    <izvorni_sadrzaj>  EVEREST TRADE INTERNATIONAL d.o.o., OIB 79170559604 zastupanog po punomoćniku Dušan Vitas</izvorni_sadrzaj>
    <derivirana_varijabla naziv="DomainObject.Predmet.ProtustrankaFormatedOIB_1">  EVEREST TRADE INTERNATIONAL d.o.o., OIB 79170559604 zastupanog po punomoćniku Dušan Vitas</derivirana_varijabla>
  </DomainObject.Predmet.ProtustrankaFormatedOIB>
  <DomainObject.Predmet.ProtustrankaFormatedWithAdress>
    <izvorni_sadrzaj> EVEREST TRADE INTERNATIONAL d.o.o., Slavonska avenija/bb, 10000 Zagreb zastupanog po punomoćniku Dušan Vitas</izvorni_sadrzaj>
    <derivirana_varijabla naziv="DomainObject.Predmet.ProtustrankaFormatedWithAdress_1"> EVEREST TRADE INTERNATIONAL d.o.o., Slavonska avenija/bb, 10000 Zagreb zastupanog po punomoćniku Dušan Vitas</derivirana_varijabla>
  </DomainObject.Predmet.ProtustrankaFormatedWithAdress>
  <DomainObject.Predmet.ProtustrankaFormatedWithAdressOIB>
    <izvorni_sadrzaj> EVEREST TRADE INTERNATIONAL d.o.o., OIB 79170559604, Slavonska avenija/bb, 10000 Zagreb zastupanog po punomoćniku Dušan Vitas</izvorni_sadrzaj>
    <derivirana_varijabla naziv="DomainObject.Predmet.ProtustrankaFormatedWithAdressOIB_1"> EVEREST TRADE INTERNATIONAL d.o.o., OIB 79170559604, Slavonska avenija/bb, 10000 Zagreb zastupanog po punomoćniku Dušan Vitas</derivirana_varijabla>
  </DomainObject.Predmet.ProtustrankaFormatedWithAdressOIB>
  <DomainObject.Predmet.ProtustrankaWithAdress>
    <izvorni_sadrzaj>EVEREST TRADE INTERNATIONAL d.o.o. Slavonska avenija/bb, 10000 Zagreb</izvorni_sadrzaj>
    <derivirana_varijabla naziv="DomainObject.Predmet.ProtustrankaWithAdress_1">EVEREST TRADE INTERNATIONAL d.o.o. Slavonska avenija/bb, 10000 Zagreb</derivirana_varijabla>
  </DomainObject.Predmet.ProtustrankaWithAdress>
  <DomainObject.Predmet.ProtustrankaWithAdressOIB>
    <izvorni_sadrzaj>EVEREST TRADE INTERNATIONAL d.o.o., OIB 79170559604, Slavonska avenija/bb, 10000 Zagreb</izvorni_sadrzaj>
    <derivirana_varijabla naziv="DomainObject.Predmet.ProtustrankaWithAdressOIB_1">EVEREST TRADE INTERNATIONAL d.o.o., OIB 79170559604, Slavonska avenija/bb, 10000 Zagreb</derivirana_varijabla>
  </DomainObject.Predmet.ProtustrankaWithAdressOIB>
  <DomainObject.Predmet.ProtustrankaNazivFormated>
    <izvorni_sadrzaj>EVEREST TRADE INTERNATIONAL d.o.o.</izvorni_sadrzaj>
    <derivirana_varijabla naziv="DomainObject.Predmet.ProtustrankaNazivFormated_1">EVEREST TRADE INTERNATIONAL d.o.o.</derivirana_varijabla>
  </DomainObject.Predmet.ProtustrankaNazivFormated>
  <DomainObject.Predmet.ProtustrankaNazivFormatedOIB>
    <izvorni_sadrzaj>EVEREST TRADE INTERNATIONAL d.o.o., OIB 79170559604</izvorni_sadrzaj>
    <derivirana_varijabla naziv="DomainObject.Predmet.ProtustrankaNazivFormatedOIB_1">EVEREST TRADE INTERNATIONAL d.o.o., OIB 79170559604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EVEREST TRADE INTERNATIONAL d.o.o. zastupanog po punomoćniku Dušan Vitas</item>
    </izvorni_sadrzaj>
    <derivirana_varijabla naziv="DomainObject.Predmet.ProtuStrankaListFormated_1">
      <item>EVEREST TRADE INTERNATIONAL d.o.o. zastupanog po punomoćniku Dušan Vitas</item>
    </derivirana_varijabla>
  </DomainObject.Predmet.ProtuStrankaListFormated>
  <DomainObject.Predmet.ProtuStrankaListFormatedOIB>
    <izvorni_sadrzaj>
      <item>EVEREST TRADE INTERNATIONAL d.o.o., OIB 79170559604 zastupanog po punomoćniku Dušan Vitas</item>
    </izvorni_sadrzaj>
    <derivirana_varijabla naziv="DomainObject.Predmet.ProtuStrankaListFormatedOIB_1">
      <item>EVEREST TRADE INTERNATIONAL d.o.o., OIB 79170559604 zastupanog po punomoćniku Dušan Vitas</item>
    </derivirana_varijabla>
  </DomainObject.Predmet.ProtuStrankaListFormatedOIB>
  <DomainObject.Predmet.ProtuStrankaListFormatedWithAdress>
    <izvorni_sadrzaj>
      <item>EVEREST TRADE INTERNATIONAL d.o.o., Slavonska avenija/bb, 10000 Zagreb zastupanog po punomoćniku Dušan Vitas</item>
    </izvorni_sadrzaj>
    <derivirana_varijabla naziv="DomainObject.Predmet.ProtuStrankaListFormatedWithAdress_1">
      <item>EVEREST TRADE INTERNATIONAL d.o.o., Slavonska avenija/bb, 10000 Zagreb zastupanog po punomoćniku Dušan Vitas</item>
    </derivirana_varijabla>
  </DomainObject.Predmet.ProtuStrankaListFormatedWithAdress>
  <DomainObject.Predmet.ProtuStrankaListFormatedWithAdressOIB>
    <izvorni_sadrzaj>
      <item>EVEREST TRADE INTERNATIONAL d.o.o., OIB 79170559604, Slavonska avenija/bb, 10000 Zagreb zastupanog po punomoćniku Dušan Vitas</item>
    </izvorni_sadrzaj>
    <derivirana_varijabla naziv="DomainObject.Predmet.ProtuStrankaListFormatedWithAdressOIB_1">
      <item>EVEREST TRADE INTERNATIONAL d.o.o., OIB 79170559604, Slavonska avenija/bb, 10000 Zagreb zastupanog po punomoćniku Dušan Vitas</item>
    </derivirana_varijabla>
  </DomainObject.Predmet.ProtuStrankaListFormatedWithAdressOIB>
  <DomainObject.Predmet.ProtuStrankaListNazivFormated>
    <izvorni_sadrzaj>
      <item>EVEREST TRADE INTERNATIONAL d.o.o.</item>
    </izvorni_sadrzaj>
    <derivirana_varijabla naziv="DomainObject.Predmet.ProtuStrankaListNazivFormated_1">
      <item>EVEREST TRADE INTERNATIONAL d.o.o.</item>
    </derivirana_varijabla>
  </DomainObject.Predmet.ProtuStrankaListNazivFormated>
  <DomainObject.Predmet.ProtuStrankaListNazivFormatedOIB>
    <izvorni_sadrzaj>
      <item>EVEREST TRADE INTERNATIONAL d.o.o., OIB 79170559604</item>
    </izvorni_sadrzaj>
    <derivirana_varijabla naziv="DomainObject.Predmet.ProtuStrankaListNazivFormatedOIB_1">
      <item>EVEREST TRADE INTERNATIONAL d.o.o., OIB 79170559604</item>
    </derivirana_varijabla>
  </DomainObject.Predmet.ProtuStrankaListNazivFormatedOIB>
  <DomainObject.Predmet.OstaliListFormated>
    <izvorni_sadrzaj>
      <item>Dušan Vitas punomoćnik sudionika u postupku EVEREST TRADE INTERNATIONAL d.o.o.</item>
    </izvorni_sadrzaj>
    <derivirana_varijabla naziv="DomainObject.Predmet.OstaliListFormated_1">
      <item>Dušan Vitas punomoćnik sudionika u postupku EVEREST TRADE INTERNATIONAL d.o.o.</item>
    </derivirana_varijabla>
  </DomainObject.Predmet.OstaliListFormated>
  <DomainObject.Predmet.OstaliListFormatedOIB>
    <izvorni_sadrzaj>
      <item>Dušan Vitas, OIB 32641595380 punomoćnik sudionika u postupku EVEREST TRADE INTERNATIONAL d.o.o.</item>
    </izvorni_sadrzaj>
    <derivirana_varijabla naziv="DomainObject.Predmet.OstaliListFormatedOIB_1">
      <item>Dušan Vitas, OIB 32641595380 punomoćnik sudionika u postupku EVEREST TRADE INTERNATIONAL d.o.o.</item>
    </derivirana_varijabla>
  </DomainObject.Predmet.OstaliListFormatedOIB>
  <DomainObject.Predmet.OstaliListFormatedWithAdress>
    <izvorni_sadrzaj>
      <item>Dušan Vitas, Ulica Vincenta Iz Kastva 15, 10000 Zagreb punomoćnik sudionika u postupku EVEREST TRADE INTERNATIONAL d.o.o.</item>
    </izvorni_sadrzaj>
    <derivirana_varijabla naziv="DomainObject.Predmet.OstaliListFormatedWithAdress_1">
      <item>Dušan Vitas, Ulica Vincenta Iz Kastva 15, 10000 Zagreb punomoćnik sudionika u postupku EVEREST TRADE INTERNATIONAL d.o.o.</item>
    </derivirana_varijabla>
  </DomainObject.Predmet.OstaliListFormatedWithAdress>
  <DomainObject.Predmet.OstaliListFormatedWithAdressOIB>
    <izvorni_sadrzaj>
      <item>Dušan Vitas, OIB 32641595380, Ulica Vincenta Iz Kastva 15, 10000 Zagreb punomoćnik sudionika u postupku EVEREST TRADE INTERNATIONAL d.o.o.</item>
    </izvorni_sadrzaj>
    <derivirana_varijabla naziv="DomainObject.Predmet.OstaliListFormatedWithAdressOIB_1">
      <item>Dušan Vitas, OIB 32641595380, Ulica Vincenta Iz Kastva 15, 10000 Zagreb punomoćnik sudionika u postupku EVEREST TRADE INTERNATIONAL d.o.o.</item>
    </derivirana_varijabla>
  </DomainObject.Predmet.OstaliListFormatedWithAdressOIB>
  <DomainObject.Predmet.OstaliListNazivFormated>
    <izvorni_sadrzaj>
      <item>Dušan Vitas</item>
    </izvorni_sadrzaj>
    <derivirana_varijabla naziv="DomainObject.Predmet.OstaliListNazivFormated_1">
      <item>Dušan Vitas</item>
    </derivirana_varijabla>
  </DomainObject.Predmet.OstaliListNazivFormated>
  <DomainObject.Predmet.OstaliListNazivFormatedOIB>
    <izvorni_sadrzaj>
      <item>Dušan Vitas, OIB 32641595380</item>
    </izvorni_sadrzaj>
    <derivirana_varijabla naziv="DomainObject.Predmet.OstaliListNazivFormatedOIB_1">
      <item>Dušan Vitas, OIB 32641595380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EVEREST TRADE INTERNATIONAL d.o.o.</izvorni_sadrzaj>
    <derivirana_varijabla naziv="DomainObject.Predmet.ProtustrankaIDrugi_1">EVEREST TRADE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EVEREST TRADE INTERNATIONAL d.o.o., OIB 79170559604, Slavonska avenija/bb, 10000 Zagreb</izvorni_sadrzaj>
    <derivirana_varijabla naziv="DomainObject.Predmet.ProtustrankaIDrugiAdressOIB_1">EVEREST TRADE INTERNATIONAL d.o.o., OIB 79170559604, Slavonska avenija/bb,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EVEREST TRADE INTERNATIONAL d.o.o.</item>
      <item>FINA Regionalni centar Zagreb</item>
      <item>Dušan Vitas</item>
    </izvorni_sadrzaj>
    <derivirana_varijabla naziv="DomainObject.Predmet.SudioniciListNaziv_1">
      <item>EVEREST TRADE INTERNATIONAL d.o.o.</item>
      <item>FINA Regionalni centar Zagreb</item>
      <item>Dušan Vitas</item>
    </derivirana_varijabla>
  </DomainObject.Predmet.SudioniciListNaziv>
  <DomainObject.Predmet.SudioniciListAdressOIB>
    <izvorni_sadrzaj>
      <item>EVEREST TRADE INTERNATIONAL d.o.o., OIB 79170559604, Slavonska avenija/bb,10000 Zagreb</item>
      <item>FINA Regionalni centar Zagreb, OIB 85821130368, Trg svibanjskih žrtava 1995. 1,10000 Zagreb</item>
      <item>Dušan Vitas, OIB 32641595380, Ulica Vincenta Iz Kastva 15,10000 Zagreb</item>
    </izvorni_sadrzaj>
    <derivirana_varijabla naziv="DomainObject.Predmet.SudioniciListAdressOIB_1">
      <item>EVEREST TRADE INTERNATIONAL d.o.o., OIB 79170559604, Slavonska avenija/bb,10000 Zagreb</item>
      <item>FINA Regionalni centar Zagreb, OIB 85821130368, Trg svibanjskih žrtava 1995. 1,10000 Zagreb</item>
      <item>Dušan Vitas, OIB 32641595380, Ulica Vincenta Iz Kastva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79170559604</item>
      <item>, OIB 85821130368</item>
      <item>, OIB 32641595380</item>
    </izvorni_sadrzaj>
    <derivirana_varijabla naziv="DomainObject.Predmet.SudioniciListNazivOIB_1">
      <item>, OIB 79170559604</item>
      <item>, OIB 85821130368</item>
      <item>, OIB 32641595380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1321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2016-01-21T08:10:00Z</dcterms:created>
  <dc:creator>ilukac</dc:creator>
  <cp:lastModifiedBy>Ksenija Nol</cp:lastModifiedBy>
  <cp:lastPrinted>2016-01-21T08:07:00Z</cp:lastPrinted>
  <dcterms:modified xmlns:xsi="http://www.w3.org/2001/XMLSchema-instance" xsi:type="dcterms:W3CDTF">2016-01-21T09:25:00Z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