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a270" w14:paraId="899a27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3373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183373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B9691A" w:rsidP="00070A05" w:rsidR="00B9691A">
      <w:pPr>
        <w:jc w:val="center"/>
        <w:rPr>
          <w:rFonts w:hAnsi="Times New Roman" w:ascii="Times New Roman"/>
          <w:b/>
        </w:rPr>
      </w:pPr>
      <w:r w:rsidRPr="00B9691A">
        <w:rPr>
          <w:rFonts w:hAnsi="Times New Roman" w:ascii="Times New Roman"/>
          <w:b/>
        </w:rPr>
        <w:t xml:space="preserve">MIRCIANO d.o.o. VRSAR, </w:t>
      </w:r>
      <w:proofErr w:type="spellStart"/>
      <w:r w:rsidRPr="00B9691A">
        <w:rPr>
          <w:rFonts w:hAnsi="Times New Roman" w:ascii="Times New Roman"/>
          <w:b/>
        </w:rPr>
        <w:t>Vrsar</w:t>
      </w:r>
      <w:proofErr w:type="spellEnd"/>
      <w:r w:rsidRPr="00B9691A">
        <w:rPr>
          <w:rFonts w:hAnsi="Times New Roman" w:ascii="Times New Roman"/>
          <w:b/>
        </w:rPr>
        <w:t>, Rade Končara 78, OIB: 57713226284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B9691A">
        <w:rPr>
          <w:rFonts w:hAnsi="Times New Roman" w:ascii="Times New Roman"/>
        </w:rPr>
        <w:t>09:00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011F4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B9691A">
        <w:rPr>
          <w:rFonts w:hAnsi="Times New Roman" w:ascii="Times New Roman"/>
        </w:rPr>
        <w:t>23</w:t>
      </w:r>
      <w:r w:rsidR="006D396B">
        <w:rPr>
          <w:rFonts w:hAnsi="Times New Roman" w:ascii="Times New Roman"/>
        </w:rPr>
        <w:t xml:space="preserve">. </w:t>
      </w:r>
      <w:r w:rsidR="00B9691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B9691A">
        <w:rPr>
          <w:rFonts w:hAnsi="Times New Roman" w:ascii="Times New Roman"/>
        </w:rPr>
        <w:t>30</w:t>
      </w:r>
      <w:r w:rsidR="00201399">
        <w:rPr>
          <w:rFonts w:hAnsi="Times New Roman" w:ascii="Times New Roman"/>
        </w:rPr>
        <w:t xml:space="preserve">. </w:t>
      </w:r>
      <w:r w:rsidR="00DD1552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B9691A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B9691A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4011F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4011F4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4011F4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</w:t>
      </w:r>
      <w:r w:rsidR="00EE4020">
        <w:rPr>
          <w:rFonts w:hAnsi="Times New Roman" w:ascii="Times New Roman"/>
        </w:rPr>
        <w:t xml:space="preserve">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4011F4">
        <w:rPr>
          <w:rFonts w:hAnsi="Times New Roman" w:ascii="Times New Roman"/>
        </w:rPr>
        <w:t>09:0</w:t>
      </w:r>
      <w:r w:rsidR="00B806E6">
        <w:rPr>
          <w:rFonts w:hAnsi="Times New Roman" w:ascii="Times New Roman"/>
        </w:rPr>
        <w:t>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FD5C9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FD5C9D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382B" w:rsidP="004D73AE" w:rsidR="004D73AE" w:rsidRPr="0020382B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603/2016-11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0382B">
      <w:rPr>
        <w:sz w:val="22"/>
        <w:szCs w:val="22"/>
      </w:rPr>
      <w:t>603/2016-11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3373"/>
    <w:rsid w:val="00185666"/>
    <w:rsid w:val="001A2D7B"/>
    <w:rsid w:val="001B5B91"/>
    <w:rsid w:val="001F1F03"/>
    <w:rsid w:val="00201399"/>
    <w:rsid w:val="0020382B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011F4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B3EC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9691A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D1552"/>
    <w:rsid w:val="00DF0331"/>
    <w:rsid w:val="00E3781E"/>
    <w:rsid w:val="00E51C1E"/>
    <w:rsid w:val="00EE4020"/>
    <w:rsid w:val="00F54B6C"/>
    <w:rsid w:val="00F7221E"/>
    <w:rsid w:val="00F7305D"/>
    <w:rsid w:val="00FB6C30"/>
    <w:rsid w:val="00FD0178"/>
    <w:rsid w:val="00FD5C9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2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2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2016.</izvorni_sadrzaj>
    <derivirana_varijabla naziv="DomainObject.StvarniPocetakDatum_1">12. srpnja 2016.</derivirana_varijabla>
  </DomainObject.StvarniPocetakDatum>
  <DomainObject.StvarniZavrsetakDatum>
    <izvorni_sadrzaj>12. srpnja 2016.</izvorni_sadrzaj>
    <derivirana_varijabla naziv="DomainObject.StvarniZavrsetakDatum_1">12. srpnja 2016.</derivirana_varijabla>
  </DomainObject.StvarniZavrsetakDatum>
  <DomainObject.PlaniraniZavrsetakDatum>
    <izvorni_sadrzaj>12. srpnja 2016.</izvorni_sadrzaj>
    <derivirana_varijabla naziv="DomainObject.PlaniraniZavrsetakDatum_1">12. srpnja 2016.</derivirana_varijabla>
  </DomainObject.PlaniraniZavrsetakDatum>
  <DomainObject.PlaniraniPocetakDatum>
    <izvorni_sadrzaj>12. srpnja 2016.</izvorni_sadrzaj>
    <derivirana_varijabla naziv="DomainObject.PlaniraniPocetakDatum_1">12. srpnja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MIRCIANO d.o.o., VRSAR</item>
      <item>FINANCIJSKA AGENCIJA, RC RIJEKA, PODRUŽNICA PULA, PULA</item>
      <item>Damir Vršić</item>
    </izvorni_sadrzaj>
    <derivirana_varijabla naziv="DomainObject.UcesnikSudskeRadnjeListNaziv_1">
      <item>MIRCIANO d.o.o., VRSAR</item>
      <item>FINANCIJSKA AGENCIJA, RC RIJEKA, PODRUŽNICA PULA, PULA</item>
      <item>Damir Vršić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MIRCIANO d.o.o., VRSAR zastupanog po punomoćniku Damir Vršić</izvorni_sadrzaj>
    <derivirana_varijabla naziv="DomainObject.Predmet.ProtustrankaFormated_1">  MIRCIANO d.o.o., VRSAR zastupanog po punomoćniku Damir Vršić</derivirana_varijabla>
  </DomainObject.Predmet.ProtustrankaFormated>
  <DomainObject.Predmet.ProtustrankaFormatedOIB>
    <izvorni_sadrzaj>  MIRCIANO d.o.o., VRSAR, OIB 57713226284 zastupanog po punomoćniku Damir Vršić</izvorni_sadrzaj>
    <derivirana_varijabla naziv="DomainObject.Predmet.ProtustrankaFormatedOIB_1">  MIRCIANO d.o.o., VRSAR, OIB 57713226284 zastupanog po punomoćniku Damir Vršić</derivirana_varijabla>
  </DomainObject.Predmet.ProtustrankaFormatedOIB>
  <DomainObject.Predmet.ProtustrankaFormatedWithAdress>
    <izvorni_sadrzaj> MIRCIANO d.o.o., VRSAR, Rade Končara 78, 52450 Vrsar zastupanog po punomoćniku Damir Vršić</izvorni_sadrzaj>
    <derivirana_varijabla naziv="DomainObject.Predmet.ProtustrankaFormatedWithAdress_1"> MIRCIANO d.o.o., VRSAR, Rade Končara 78, 52450 Vrsar zastupanog po punomoćniku Damir Vršić</derivirana_varijabla>
  </DomainObject.Predmet.ProtustrankaFormatedWithAdress>
  <DomainObject.Predmet.ProtustrankaFormatedWithAdressOIB>
    <izvorni_sadrzaj> MIRCIANO d.o.o., VRSAR, OIB 57713226284, Rade Končara 78, 52450 Vrsar zastupanog po punomoćniku Damir Vršić</izvorni_sadrzaj>
    <derivirana_varijabla naziv="DomainObject.Predmet.ProtustrankaFormatedWithAdressOIB_1"> MIRCIANO d.o.o., VRSAR, OIB 57713226284, Rade Končara 78, 52450 Vrsar zastupanog po punomoćniku Damir Vršić</derivirana_varijabla>
  </DomainObject.Predmet.ProtustrankaFormatedWithAdressOIB>
  <DomainObject.Predmet.ProtustrankaWithAdress>
    <izvorni_sadrzaj>MIRCIANO d.o.o., VRSAR Rade Končara 78, 52450 Vrsar</izvorni_sadrzaj>
    <derivirana_varijabla naziv="DomainObject.Predmet.ProtustrankaWithAdress_1">MIRCIANO d.o.o., VRSAR Rade Končara 78, 52450 Vrsar</derivirana_varijabla>
  </DomainObject.Predmet.ProtustrankaWithAdress>
  <DomainObject.Predmet.ProtustrankaWithAdressOIB>
    <izvorni_sadrzaj>MIRCIANO d.o.o., VRSAR, OIB 57713226284, Rade Končara 78, 52450 Vrsar</izvorni_sadrzaj>
    <derivirana_varijabla naziv="DomainObject.Predmet.ProtustrankaWithAdressOIB_1">MIRCIANO d.o.o., VRSAR, OIB 57713226284, Rade Končara 78, 52450 Vrsar</derivirana_varijabla>
  </DomainObject.Predmet.ProtustrankaWithAdressOIB>
  <DomainObject.Predmet.ProtustrankaNazivFormated>
    <izvorni_sadrzaj>MIRCIANO d.o.o., VRSAR</izvorni_sadrzaj>
    <derivirana_varijabla naziv="DomainObject.Predmet.ProtustrankaNazivFormated_1">MIRCIANO d.o.o., VRSAR</derivirana_varijabla>
  </DomainObject.Predmet.ProtustrankaNazivFormated>
  <DomainObject.Predmet.ProtustrankaNazivFormatedOIB>
    <izvorni_sadrzaj>MIRCIANO d.o.o., VRSAR, OIB 57713226284</izvorni_sadrzaj>
    <derivirana_varijabla naziv="DomainObject.Predmet.ProtustrankaNazivFormatedOIB_1">MIRCIANO d.o.o., VRSAR, OIB 57713226284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1012145.66</izvorni_sadrzaj>
    <derivirana_varijabla naziv="DomainObject.Predmet.TrenutnaVrijednost_1">1012145.66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MIRCIANO d.o.o., VRSAR zastupanog po punomoćniku Damir Vršić</item>
    </izvorni_sadrzaj>
    <derivirana_varijabla naziv="DomainObject.Predmet.ProtuStrankaListFormated_1">
      <item>MIRCIANO d.o.o., VRSAR zastupanog po punomoćniku Damir Vršić</item>
    </derivirana_varijabla>
  </DomainObject.Predmet.ProtuStrankaListFormated>
  <DomainObject.Predmet.ProtuStrankaListFormatedOIB>
    <izvorni_sadrzaj>
      <item>MIRCIANO d.o.o., VRSAR, OIB 57713226284 zastupanog po punomoćniku Damir Vršić</item>
    </izvorni_sadrzaj>
    <derivirana_varijabla naziv="DomainObject.Predmet.ProtuStrankaListFormatedOIB_1">
      <item>MIRCIANO d.o.o., VRSAR, OIB 57713226284 zastupanog po punomoćniku Damir Vršić</item>
    </derivirana_varijabla>
  </DomainObject.Predmet.ProtuStrankaListFormatedOIB>
  <DomainObject.Predmet.ProtuStrankaListFormatedWithAdress>
    <izvorni_sadrzaj>
      <item>MIRCIANO d.o.o., VRSAR, Rade Končara 78, 52450 Vrsar zastupanog po punomoćniku Damir Vršić</item>
    </izvorni_sadrzaj>
    <derivirana_varijabla naziv="DomainObject.Predmet.ProtuStrankaListFormatedWithAdress_1">
      <item>MIRCIANO d.o.o., VRSAR, Rade Končara 78, 52450 Vrsar zastupanog po punomoćniku Damir Vršić</item>
    </derivirana_varijabla>
  </DomainObject.Predmet.ProtuStrankaListFormatedWithAdress>
  <DomainObject.Predmet.ProtuStrankaListFormatedWithAdressOIB>
    <izvorni_sadrzaj>
      <item>MIRCIANO d.o.o., VRSAR, OIB 57713226284, Rade Končara 78, 52450 Vrsar zastupanog po punomoćniku Damir Vršić</item>
    </izvorni_sadrzaj>
    <derivirana_varijabla naziv="DomainObject.Predmet.ProtuStrankaListFormatedWithAdressOIB_1">
      <item>MIRCIANO d.o.o., VRSAR, OIB 57713226284, Rade Končara 78, 52450 Vrsar zastupanog po punomoćniku Damir Vršić</item>
    </derivirana_varijabla>
  </DomainObject.Predmet.ProtuStrankaListFormatedWithAdressOIB>
  <DomainObject.Predmet.ProtuStrankaListNazivFormated>
    <izvorni_sadrzaj>
      <item>MIRCIANO d.o.o., VRSAR</item>
    </izvorni_sadrzaj>
    <derivirana_varijabla naziv="DomainObject.Predmet.ProtuStrankaListNazivFormated_1">
      <item>MIRCIANO d.o.o., VRSAR</item>
    </derivirana_varijabla>
  </DomainObject.Predmet.ProtuStrankaListNazivFormated>
  <DomainObject.Predmet.ProtuStrankaListNazivFormatedOIB>
    <izvorni_sadrzaj>
      <item>MIRCIANO d.o.o., VRSAR, OIB 57713226284</item>
    </izvorni_sadrzaj>
    <derivirana_varijabla naziv="DomainObject.Predmet.ProtuStrankaListNazivFormatedOIB_1">
      <item>MIRCIANO d.o.o., VRSAR, OIB 57713226284</item>
    </derivirana_varijabla>
  </DomainObject.Predmet.ProtuStrankaListNazivFormatedOIB>
  <DomainObject.Predmet.OstaliListFormated>
    <izvorni_sadrzaj>
      <item>Damir Vršić punomoćnik sudionika u postupku MIRCIANO d.o.o., VRSAR</item>
    </izvorni_sadrzaj>
    <derivirana_varijabla naziv="DomainObject.Predmet.OstaliListFormated_1">
      <item>Damir Vršić punomoćnik sudionika u postupku MIRCIANO d.o.o., VRSAR</item>
    </derivirana_varijabla>
  </DomainObject.Predmet.OstaliListFormated>
  <DomainObject.Predmet.OstaliListFormatedOIB>
    <izvorni_sadrzaj>
      <item>Damir Vršić, OIB 26470280922 punomoćnik sudionika u postupku MIRCIANO d.o.o., VRSAR</item>
    </izvorni_sadrzaj>
    <derivirana_varijabla naziv="DomainObject.Predmet.OstaliListFormatedOIB_1">
      <item>Damir Vršić, OIB 26470280922 punomoćnik sudionika u postupku MIRCIANO d.o.o., VRSAR</item>
    </derivirana_varijabla>
  </DomainObject.Predmet.OstaliListFormatedOIB>
  <DomainObject.Predmet.OstaliListFormatedWithAdress>
    <izvorni_sadrzaj>
      <item>Damir Vršić, Braće Radić 6, 48000 Koprivnica punomoćnik sudionika u postupku MIRCIANO d.o.o., VRSAR</item>
    </izvorni_sadrzaj>
    <derivirana_varijabla naziv="DomainObject.Predmet.OstaliListFormatedWithAdress_1">
      <item>Damir Vršić, Braće Radić 6, 48000 Koprivnica punomoćnik sudionika u postupku MIRCIANO d.o.o., VRSAR</item>
    </derivirana_varijabla>
  </DomainObject.Predmet.OstaliListFormatedWithAdress>
  <DomainObject.Predmet.OstaliListFormatedWithAdressOIB>
    <izvorni_sadrzaj>
      <item>Damir Vršić, OIB 26470280922, Braće Radić 6, 48000 Koprivnica punomoćnik sudionika u postupku MIRCIANO d.o.o., VRSAR</item>
    </izvorni_sadrzaj>
    <derivirana_varijabla naziv="DomainObject.Predmet.OstaliListFormatedWithAdressOIB_1">
      <item>Damir Vršić, OIB 26470280922, Braće Radić 6, 48000 Koprivnica punomoćnik sudionika u postupku MIRCIANO d.o.o., VRSAR</item>
    </derivirana_varijabla>
  </DomainObject.Predmet.OstaliListFormatedWithAdressOIB>
  <DomainObject.Predmet.OstaliListNazivFormated>
    <izvorni_sadrzaj>
      <item>Damir Vršić</item>
    </izvorni_sadrzaj>
    <derivirana_varijabla naziv="DomainObject.Predmet.OstaliListNazivFormated_1">
      <item>Damir Vršić</item>
    </derivirana_varijabla>
  </DomainObject.Predmet.OstaliListNazivFormated>
  <DomainObject.Predmet.OstaliListNazivFormatedOIB>
    <izvorni_sadrzaj>
      <item>Damir Vršić, OIB 26470280922</item>
    </izvorni_sadrzaj>
    <derivirana_varijabla naziv="DomainObject.Predmet.OstaliListNazivFormatedOIB_1">
      <item>Damir Vršić, OIB 26470280922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MIRCIANO d.o.o., VRSAR</izvorni_sadrzaj>
    <derivirana_varijabla naziv="DomainObject.Predmet.ProtustrankaIDrugi_1">MIRCIANO d.o.o.,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MIRCIANO d.o.o., VRSAR, OIB 57713226284, Rade Končara 78, 52450 Vrsar</izvorni_sadrzaj>
    <derivirana_varijabla naziv="DomainObject.Predmet.ProtustrankaIDrugiAdressOIB_1">MIRCIANO d.o.o., VRSAR, OIB 57713226284, Rade Končara 78,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MIRCIANO d.o.o., VRSAR</item>
      <item>Damir Vršić</item>
    </izvorni_sadrzaj>
    <derivirana_varijabla naziv="DomainObject.Predmet.SudioniciListNaziv_1">
      <item>FINANCIJSKA AGENCIJA, RC RIJEKA, PODRUŽNICA PULA, PULA</item>
      <item>MIRCIANO d.o.o., VRSAR</item>
      <item>Damir Vršić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izvorni_sadrzaj>
    <derivirana_varijabla naziv="DomainObject.Predmet.SudioniciListAdressOIB_1">
      <item>FINANCIJSKA AGENCIJA, RC RIJEKA, PODRUŽNICA PULA, PULA, OIB 85821130368, Ulica grada Vukovara 70,10000 Zagreb</item>
      <item>MIRCIANO d.o.o., VRSAR, OIB 57713226284, Rade Končara 78,52450 Vrsar</item>
      <item>Damir Vršić, OIB 26470280922, Braće Radić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57713226284</item>
      <item>, OIB 26470280922</item>
    </izvorni_sadrzaj>
    <derivirana_varijabla naziv="DomainObject.Predmet.SudioniciListNazivOIB_1">
      <item>, OIB 85821130368</item>
      <item>, OIB 57713226284</item>
      <item>, OIB 26470280922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483D7-0596-41E5-B90B-AE6352361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1078</properties:Characters>
  <properties:Lines>46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1330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2016-07-12T05:59:00Z</dcterms:created>
  <dc:creator>epincin</dc:creator>
  <cp:lastModifiedBy>Sanja Prodan</cp:lastModifiedBy>
  <cp:lastPrinted>2016-07-12T07:06:00Z</cp:lastPrinted>
  <dcterms:modified xmlns:xsi="http://www.w3.org/2001/XMLSchema-instance" xsi:type="dcterms:W3CDTF">2016-07-14T10:29:00Z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