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f110e" w14:paraId="c9f110e" w:rsidRDefault="002E2CC9" w:rsidP="00910611" w:rsidR="002E2CC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2CC9" w:rsidP="00910611" w:rsidR="002E2CC9">
      <w:r>
        <w:rPr>
          <w:rFonts w:eastAsia="MS Mincho"/>
        </w:rPr>
        <w:t xml:space="preserve">   REPUBLIKA HRVATSKA</w:t>
      </w:r>
    </w:p>
    <w:p w:rsidRDefault="002E2CC9" w:rsidP="00910611" w:rsidR="002E2CC9">
      <w:r>
        <w:rPr>
          <w:rFonts w:eastAsia="MS Mincho"/>
        </w:rPr>
        <w:t>TRGOVAČKI SUD U RIJECI</w:t>
      </w:r>
    </w:p>
    <w:p w:rsidRDefault="002E2CC9" w:rsidR="002E2CC9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5144B" w:rsidP="00D5144B" w:rsidR="00D5144B">
      <w:pPr>
        <w:jc w:val="both"/>
        <w:rPr>
          <w:b/>
        </w:rPr>
      </w:pPr>
    </w:p>
    <w:p w:rsidRDefault="00C47AC9" w:rsidP="0093457A" w:rsidR="00D5144B">
      <w:pPr>
        <w:jc w:val="right"/>
        <w:rPr>
          <w:b/>
        </w:rPr>
      </w:pPr>
      <w:r>
        <w:t>Poslovni broj</w:t>
      </w:r>
      <w:r w:rsidR="0093457A" w:rsidRPr="00E31274">
        <w:t xml:space="preserve"> 15 St-</w:t>
      </w:r>
      <w:r w:rsidR="007C65E7">
        <w:t>503/17-</w:t>
      </w:r>
      <w:r w:rsidR="0062302F">
        <w:t>133</w:t>
      </w:r>
    </w:p>
    <w:p w:rsidRDefault="00F22953" w:rsidP="00D5144B" w:rsidR="00F22953" w:rsidRPr="00E31274">
      <w:pPr>
        <w:jc w:val="both"/>
        <w:rPr>
          <w:b/>
        </w:rPr>
      </w:pPr>
    </w:p>
    <w:p w:rsidRDefault="00BB52A2" w:rsidP="00D5144B" w:rsidR="00D5144B" w:rsidRPr="00175810">
      <w:pPr>
        <w:pStyle w:val="Naslov1"/>
        <w:rPr>
          <w:b w:val="false"/>
          <w:sz w:val="24"/>
          <w:szCs w:val="24"/>
        </w:rPr>
      </w:pPr>
      <w:r w:rsidRPr="00175810">
        <w:rPr>
          <w:b w:val="false"/>
          <w:sz w:val="24"/>
          <w:szCs w:val="24"/>
        </w:rPr>
        <w:t xml:space="preserve">R E P U B L I K A   H R V A T S K A </w:t>
      </w:r>
    </w:p>
    <w:p w:rsidRDefault="00BB52A2" w:rsidP="00BB52A2" w:rsidR="00BB52A2" w:rsidRPr="00175810">
      <w:pPr>
        <w:rPr>
          <w:lang w:eastAsia="en-US"/>
        </w:rPr>
      </w:pPr>
    </w:p>
    <w:p w:rsidRDefault="00D5144B" w:rsidP="00D5144B" w:rsidR="00D5144B" w:rsidRPr="00175810">
      <w:pPr>
        <w:pStyle w:val="Naslov1"/>
        <w:rPr>
          <w:b w:val="false"/>
          <w:sz w:val="24"/>
          <w:szCs w:val="24"/>
        </w:rPr>
      </w:pPr>
      <w:r w:rsidRPr="00175810">
        <w:rPr>
          <w:b w:val="false"/>
          <w:sz w:val="24"/>
          <w:szCs w:val="24"/>
        </w:rPr>
        <w:t>R J E Š E N J E</w:t>
      </w:r>
    </w:p>
    <w:p w:rsidRDefault="00D5144B" w:rsidP="00D5144B" w:rsidR="00D5144B" w:rsidRPr="00E31274"/>
    <w:p w:rsidRDefault="00BB52A2" w:rsidP="004302D2" w:rsidR="00BB52A2" w:rsidRPr="00BB52A2">
      <w:pPr>
        <w:jc w:val="both"/>
      </w:pPr>
      <w:r w:rsidRPr="00BB52A2">
        <w:tab/>
      </w:r>
      <w:r w:rsidR="00545C05" w:rsidRPr="008F46E8">
        <w:rPr>
          <w:rFonts w:eastAsia="MS Mincho"/>
        </w:rPr>
        <w:t xml:space="preserve">Trgovački sud u Rijeci, OIB 88785964957, po sucu pojedincu Danieli Korlević, u </w:t>
      </w:r>
      <w:proofErr w:type="spellStart"/>
      <w:r w:rsidR="00545C05">
        <w:rPr>
          <w:rFonts w:eastAsia="MS Mincho"/>
        </w:rPr>
        <w:t>predstečajnom</w:t>
      </w:r>
      <w:proofErr w:type="spellEnd"/>
      <w:r w:rsidR="00545C05">
        <w:rPr>
          <w:rFonts w:eastAsia="MS Mincho"/>
        </w:rPr>
        <w:t xml:space="preserve"> postupku nad dužnikom</w:t>
      </w:r>
      <w:r w:rsidR="00545C05" w:rsidRPr="008F46E8">
        <w:rPr>
          <w:rFonts w:eastAsia="MS Mincho"/>
        </w:rPr>
        <w:t xml:space="preserve"> </w:t>
      </w:r>
      <w:r w:rsidR="00545C05" w:rsidRPr="0049028F">
        <w:rPr>
          <w:rFonts w:eastAsia="MS Mincho"/>
          <w:b/>
        </w:rPr>
        <w:t xml:space="preserve">MGK – </w:t>
      </w:r>
      <w:proofErr w:type="spellStart"/>
      <w:r w:rsidR="00545C05" w:rsidRPr="0049028F">
        <w:rPr>
          <w:rFonts w:eastAsia="MS Mincho"/>
          <w:b/>
        </w:rPr>
        <w:t>pack</w:t>
      </w:r>
      <w:proofErr w:type="spellEnd"/>
      <w:r w:rsidR="00545C05" w:rsidRPr="0049028F">
        <w:rPr>
          <w:rFonts w:eastAsia="MS Mincho"/>
          <w:b/>
        </w:rPr>
        <w:t xml:space="preserve"> d.d. </w:t>
      </w:r>
      <w:proofErr w:type="spellStart"/>
      <w:r w:rsidR="00545C05" w:rsidRPr="0049028F">
        <w:rPr>
          <w:rFonts w:eastAsia="MS Mincho"/>
          <w:b/>
        </w:rPr>
        <w:t>Kukuljanovo</w:t>
      </w:r>
      <w:proofErr w:type="spellEnd"/>
      <w:r w:rsidR="00545C05" w:rsidRPr="0049028F">
        <w:rPr>
          <w:rFonts w:eastAsia="MS Mincho"/>
          <w:b/>
        </w:rPr>
        <w:t xml:space="preserve">, </w:t>
      </w:r>
      <w:proofErr w:type="spellStart"/>
      <w:r w:rsidR="00545C05" w:rsidRPr="0049028F">
        <w:rPr>
          <w:rFonts w:eastAsia="MS Mincho"/>
          <w:b/>
        </w:rPr>
        <w:t>Kukuljanovo</w:t>
      </w:r>
      <w:proofErr w:type="spellEnd"/>
      <w:r w:rsidR="00545C05" w:rsidRPr="0049028F">
        <w:rPr>
          <w:rFonts w:eastAsia="MS Mincho"/>
          <w:b/>
        </w:rPr>
        <w:t xml:space="preserve"> 349, OIB 09381762740</w:t>
      </w:r>
      <w:r w:rsidRPr="00BB52A2">
        <w:rPr>
          <w:b/>
        </w:rPr>
        <w:t xml:space="preserve">, </w:t>
      </w:r>
      <w:r w:rsidR="0062302F" w:rsidRPr="0062302F">
        <w:t xml:space="preserve">odlučujući o prijedlogu vjerovnika CONSTELLIUM ROLLED PRODUCTS SINGEN </w:t>
      </w:r>
      <w:proofErr w:type="spellStart"/>
      <w:r w:rsidR="0062302F" w:rsidRPr="0062302F">
        <w:t>GmbH</w:t>
      </w:r>
      <w:proofErr w:type="spellEnd"/>
      <w:r w:rsidR="0062302F" w:rsidRPr="0062302F">
        <w:t xml:space="preserve"> &amp; </w:t>
      </w:r>
      <w:proofErr w:type="spellStart"/>
      <w:r w:rsidR="0062302F">
        <w:t>Co.KG</w:t>
      </w:r>
      <w:proofErr w:type="spellEnd"/>
      <w:r w:rsidR="0062302F" w:rsidRPr="0062302F">
        <w:t xml:space="preserve">, SR Njemačka, </w:t>
      </w:r>
      <w:proofErr w:type="spellStart"/>
      <w:r w:rsidR="0062302F" w:rsidRPr="0062302F">
        <w:t>Alusingen</w:t>
      </w:r>
      <w:proofErr w:type="spellEnd"/>
      <w:r w:rsidR="0062302F" w:rsidRPr="0062302F">
        <w:t xml:space="preserve"> </w:t>
      </w:r>
      <w:proofErr w:type="spellStart"/>
      <w:r w:rsidR="0062302F" w:rsidRPr="0062302F">
        <w:t>Platz</w:t>
      </w:r>
      <w:proofErr w:type="spellEnd"/>
      <w:r w:rsidR="0062302F" w:rsidRPr="0062302F">
        <w:t xml:space="preserve"> 1, </w:t>
      </w:r>
      <w:proofErr w:type="spellStart"/>
      <w:r w:rsidR="0062302F" w:rsidRPr="0062302F">
        <w:t>Singen</w:t>
      </w:r>
      <w:proofErr w:type="spellEnd"/>
      <w:r w:rsidR="0062302F" w:rsidRPr="0062302F">
        <w:t xml:space="preserve"> </w:t>
      </w:r>
      <w:proofErr w:type="spellStart"/>
      <w:r w:rsidR="0062302F" w:rsidRPr="0062302F">
        <w:t>Hohent</w:t>
      </w:r>
      <w:r w:rsidR="0062302F">
        <w:t>wiel</w:t>
      </w:r>
      <w:proofErr w:type="spellEnd"/>
      <w:r w:rsidR="0062302F">
        <w:t>, koje</w:t>
      </w:r>
      <w:r w:rsidR="000B03AA">
        <w:t>g</w:t>
      </w:r>
      <w:r w:rsidR="0062302F">
        <w:t xml:space="preserve"> zastupa </w:t>
      </w:r>
      <w:proofErr w:type="spellStart"/>
      <w:r w:rsidR="0062302F">
        <w:t>Matijana</w:t>
      </w:r>
      <w:proofErr w:type="spellEnd"/>
      <w:r w:rsidR="0062302F">
        <w:t xml:space="preserve"> Paljetak, odvjetnica u OD Anić  i partneri iz Zagreba, Gajeva 53/II,  </w:t>
      </w:r>
      <w:r w:rsidRPr="00BB52A2">
        <w:t xml:space="preserve">dana </w:t>
      </w:r>
      <w:r w:rsidR="008A0C2B">
        <w:t>17.</w:t>
      </w:r>
      <w:r w:rsidR="007C65E7">
        <w:t xml:space="preserve"> travnja</w:t>
      </w:r>
      <w:r w:rsidR="004302D2">
        <w:t xml:space="preserve"> </w:t>
      </w:r>
      <w:r w:rsidRPr="00BB52A2">
        <w:t>201</w:t>
      </w:r>
      <w:r w:rsidR="00C55D97">
        <w:t>8</w:t>
      </w:r>
      <w:r w:rsidRPr="00BB52A2">
        <w:t xml:space="preserve">. </w:t>
      </w:r>
    </w:p>
    <w:p w:rsidRDefault="00BB52A2" w:rsidP="00D5144B" w:rsidR="00BB52A2" w:rsidRPr="00E31274"/>
    <w:p w:rsidRDefault="00D5144B" w:rsidP="00D5144B" w:rsidR="00D5144B" w:rsidRPr="00175810">
      <w:pPr>
        <w:jc w:val="center"/>
      </w:pPr>
      <w:r w:rsidRPr="00175810">
        <w:t>r i j e š i o</w:t>
      </w:r>
      <w:r w:rsidR="00F571DC" w:rsidRPr="00175810">
        <w:t xml:space="preserve"> </w:t>
      </w:r>
      <w:r w:rsidRPr="00175810">
        <w:t xml:space="preserve">  j e</w:t>
      </w:r>
    </w:p>
    <w:p w:rsidRDefault="00BB52A2" w:rsidP="00D5144B" w:rsidR="00BB52A2" w:rsidRPr="00E31274">
      <w:pPr>
        <w:jc w:val="center"/>
      </w:pPr>
    </w:p>
    <w:p w:rsidRDefault="00D5144B" w:rsidP="00D5144B" w:rsidR="00112F3F" w:rsidRPr="00E13EF1">
      <w:pPr>
        <w:jc w:val="both"/>
        <w:rPr>
          <w:b/>
        </w:rPr>
      </w:pPr>
      <w:r w:rsidRPr="00E31274">
        <w:tab/>
        <w:t>Ispravlja se</w:t>
      </w:r>
      <w:r w:rsidR="00545C05">
        <w:t xml:space="preserve"> </w:t>
      </w:r>
      <w:r w:rsidR="00F571DC" w:rsidRPr="00E31274">
        <w:t>r</w:t>
      </w:r>
      <w:r w:rsidR="004364AA" w:rsidRPr="00E31274">
        <w:t>ješenj</w:t>
      </w:r>
      <w:r w:rsidR="00BB52A2">
        <w:t>e</w:t>
      </w:r>
      <w:r w:rsidRPr="00E31274">
        <w:t xml:space="preserve"> ovog</w:t>
      </w:r>
      <w:r w:rsidR="00AE42B4">
        <w:t>a</w:t>
      </w:r>
      <w:r w:rsidRPr="00E31274">
        <w:t xml:space="preserve"> suda </w:t>
      </w:r>
      <w:r w:rsidR="004364AA" w:rsidRPr="00E31274">
        <w:t xml:space="preserve">posl.br. </w:t>
      </w:r>
      <w:r w:rsidR="00BB52A2" w:rsidRPr="00BB52A2">
        <w:rPr>
          <w:b/>
        </w:rPr>
        <w:t xml:space="preserve">15 </w:t>
      </w:r>
      <w:r w:rsidR="004364AA" w:rsidRPr="00BB52A2">
        <w:rPr>
          <w:b/>
        </w:rPr>
        <w:t>St-</w:t>
      </w:r>
      <w:r w:rsidR="00545C05">
        <w:rPr>
          <w:b/>
        </w:rPr>
        <w:t>503/17</w:t>
      </w:r>
      <w:r w:rsidR="00112F3F">
        <w:rPr>
          <w:b/>
        </w:rPr>
        <w:t>-</w:t>
      </w:r>
      <w:r w:rsidR="00C55D97">
        <w:rPr>
          <w:b/>
        </w:rPr>
        <w:t>1</w:t>
      </w:r>
      <w:r w:rsidR="00545C05">
        <w:rPr>
          <w:b/>
        </w:rPr>
        <w:t>2</w:t>
      </w:r>
      <w:r w:rsidR="007C65E7">
        <w:rPr>
          <w:b/>
        </w:rPr>
        <w:t>9</w:t>
      </w:r>
      <w:r w:rsidR="00BB52A2">
        <w:t xml:space="preserve"> od</w:t>
      </w:r>
      <w:r w:rsidR="004364AA" w:rsidRPr="00E31274">
        <w:t xml:space="preserve"> </w:t>
      </w:r>
      <w:r w:rsidR="007C65E7">
        <w:t>6. travnja</w:t>
      </w:r>
      <w:r w:rsidR="004302D2">
        <w:t xml:space="preserve"> </w:t>
      </w:r>
      <w:r w:rsidR="00F571DC" w:rsidRPr="00E31274">
        <w:t>201</w:t>
      </w:r>
      <w:r w:rsidR="00C55D97">
        <w:t>8</w:t>
      </w:r>
      <w:r w:rsidR="00FF6984" w:rsidRPr="00E31274">
        <w:t>.</w:t>
      </w:r>
      <w:r w:rsidR="00112F3F">
        <w:t xml:space="preserve"> </w:t>
      </w:r>
      <w:r w:rsidR="007C65E7">
        <w:t xml:space="preserve">u izreci, </w:t>
      </w:r>
      <w:r w:rsidR="00AE42B4">
        <w:t xml:space="preserve">na stranici </w:t>
      </w:r>
      <w:r w:rsidR="008A0C2B">
        <w:t>četvrtoj</w:t>
      </w:r>
      <w:r w:rsidR="00281AA0">
        <w:t xml:space="preserve">, </w:t>
      </w:r>
      <w:r w:rsidR="007C65E7">
        <w:t xml:space="preserve">u tablici pod rednim brojem </w:t>
      </w:r>
      <w:r w:rsidR="008A0C2B">
        <w:t>28, stupac treći</w:t>
      </w:r>
      <w:r w:rsidR="007C65E7">
        <w:t xml:space="preserve"> </w:t>
      </w:r>
      <w:r w:rsidR="00281AA0">
        <w:t>tako</w:t>
      </w:r>
      <w:r w:rsidR="008A0C2B">
        <w:t xml:space="preserve"> da umjesto</w:t>
      </w:r>
      <w:r w:rsidR="00E13EF1">
        <w:t xml:space="preserve"> </w:t>
      </w:r>
      <w:r w:rsidR="00112F3F">
        <w:t>"</w:t>
      </w:r>
      <w:r w:rsidR="008A0C2B">
        <w:rPr>
          <w:b/>
        </w:rPr>
        <w:t>DE304550311</w:t>
      </w:r>
      <w:r w:rsidR="00545C05">
        <w:rPr>
          <w:b/>
        </w:rPr>
        <w:t>"</w:t>
      </w:r>
      <w:r w:rsidR="00281AA0">
        <w:t>, t</w:t>
      </w:r>
      <w:r w:rsidR="00112F3F">
        <w:t xml:space="preserve">reba pisati </w:t>
      </w:r>
      <w:r w:rsidR="00112F3F" w:rsidRPr="00E13EF1">
        <w:rPr>
          <w:b/>
        </w:rPr>
        <w:t>"</w:t>
      </w:r>
      <w:r w:rsidR="008A0C2B">
        <w:rPr>
          <w:b/>
        </w:rPr>
        <w:t>OIB 70182263662</w:t>
      </w:r>
      <w:r w:rsidR="00545C05">
        <w:rPr>
          <w:b/>
        </w:rPr>
        <w:t>".</w:t>
      </w:r>
    </w:p>
    <w:p w:rsidRDefault="00D5144B" w:rsidP="00E13EF1" w:rsidR="00D5144B" w:rsidRPr="00E31274">
      <w:pPr>
        <w:jc w:val="both"/>
      </w:pPr>
    </w:p>
    <w:p w:rsidRDefault="00FF6984" w:rsidP="00D5144B" w:rsidR="00D5144B" w:rsidRPr="00E31274">
      <w:pPr>
        <w:jc w:val="both"/>
      </w:pPr>
      <w:r w:rsidRPr="00E31274">
        <w:tab/>
        <w:t>U ostalom dijelu rješenj</w:t>
      </w:r>
      <w:r w:rsidR="00BB52A2">
        <w:t>e</w:t>
      </w:r>
      <w:r w:rsidRPr="00E31274">
        <w:t xml:space="preserve"> ostaj</w:t>
      </w:r>
      <w:r w:rsidR="00BB52A2">
        <w:t>e</w:t>
      </w:r>
      <w:r w:rsidRPr="00E31274">
        <w:t xml:space="preserve"> neizmijenjen</w:t>
      </w:r>
      <w:r w:rsidR="00BB52A2">
        <w:t>o</w:t>
      </w:r>
      <w:r w:rsidRPr="00E31274">
        <w:t>.</w:t>
      </w:r>
    </w:p>
    <w:p w:rsidRDefault="00D5144B" w:rsidP="00D5144B" w:rsidR="00D5144B" w:rsidRPr="00E31274">
      <w:pPr>
        <w:jc w:val="both"/>
      </w:pPr>
    </w:p>
    <w:p w:rsidRDefault="00D5144B" w:rsidP="00D5144B" w:rsidR="00D5144B" w:rsidRPr="00175810">
      <w:pPr>
        <w:pStyle w:val="Naslov2"/>
        <w:jc w:val="center"/>
        <w:rPr>
          <w:b w:val="false"/>
          <w:bCs w:val="false"/>
          <w:szCs w:val="24"/>
        </w:rPr>
      </w:pPr>
      <w:r w:rsidRPr="00175810">
        <w:rPr>
          <w:b w:val="false"/>
          <w:bCs w:val="false"/>
          <w:szCs w:val="24"/>
        </w:rPr>
        <w:t>Obrazloženje</w:t>
      </w:r>
    </w:p>
    <w:p w:rsidRDefault="00D5144B" w:rsidP="00D5144B" w:rsidR="00D5144B" w:rsidRPr="00E31274">
      <w:pPr>
        <w:rPr>
          <w:lang w:eastAsia="en-US"/>
        </w:rPr>
      </w:pPr>
    </w:p>
    <w:p w:rsidRDefault="004364AA" w:rsidP="00D5144B" w:rsidR="00C55D97">
      <w:pPr>
        <w:jc w:val="both"/>
      </w:pPr>
      <w:r w:rsidRPr="00E31274">
        <w:tab/>
        <w:t xml:space="preserve">U </w:t>
      </w:r>
      <w:proofErr w:type="spellStart"/>
      <w:r w:rsidRPr="00E31274">
        <w:t>ovosudn</w:t>
      </w:r>
      <w:r w:rsidR="00BB52A2">
        <w:t>o</w:t>
      </w:r>
      <w:r w:rsidR="009B46DE">
        <w:t>m</w:t>
      </w:r>
      <w:proofErr w:type="spellEnd"/>
      <w:r w:rsidR="009B46DE">
        <w:t xml:space="preserve"> </w:t>
      </w:r>
      <w:r w:rsidRPr="00E31274">
        <w:t>rješenj</w:t>
      </w:r>
      <w:r w:rsidR="00BB52A2">
        <w:t>u</w:t>
      </w:r>
      <w:r w:rsidRPr="00E31274">
        <w:t xml:space="preserve"> </w:t>
      </w:r>
      <w:r w:rsidR="00B75166">
        <w:t>poslovni broj</w:t>
      </w:r>
      <w:r w:rsidR="00D5144B" w:rsidRPr="00E31274">
        <w:t xml:space="preserve"> St-</w:t>
      </w:r>
      <w:r w:rsidR="00545C05">
        <w:t>503/17</w:t>
      </w:r>
      <w:r w:rsidR="00112F3F">
        <w:t>-</w:t>
      </w:r>
      <w:r w:rsidR="007C65E7">
        <w:t>129</w:t>
      </w:r>
      <w:r w:rsidR="00FF6984" w:rsidRPr="00E31274">
        <w:t xml:space="preserve"> </w:t>
      </w:r>
      <w:r w:rsidR="00D5144B" w:rsidRPr="00E31274">
        <w:t>od</w:t>
      </w:r>
      <w:r w:rsidR="00FF6984" w:rsidRPr="00E31274">
        <w:t xml:space="preserve"> </w:t>
      </w:r>
      <w:r w:rsidR="007C65E7">
        <w:t xml:space="preserve">6. travnja </w:t>
      </w:r>
      <w:r w:rsidR="00F571DC" w:rsidRPr="00E31274">
        <w:t>201</w:t>
      </w:r>
      <w:r w:rsidR="00C55D97">
        <w:t>8</w:t>
      </w:r>
      <w:r w:rsidR="00D5144B" w:rsidRPr="00E31274">
        <w:t>.</w:t>
      </w:r>
      <w:r w:rsidR="00112F3F">
        <w:t xml:space="preserve"> </w:t>
      </w:r>
      <w:r w:rsidR="009538AF" w:rsidRPr="00E31274">
        <w:t>došlo je do očite pogreške u pisanju</w:t>
      </w:r>
      <w:r w:rsidR="00E13EF1">
        <w:t xml:space="preserve"> </w:t>
      </w:r>
      <w:r w:rsidR="008A0C2B">
        <w:t>jer je u rubrici OIB vjerovnika naveden njemački porezni broj vjerovnika umjesto OIB-a kojeg mu je izdala Porezna uprava u Republici Hrvatskoj</w:t>
      </w:r>
      <w:r w:rsidR="00EF4DB3">
        <w:t>.</w:t>
      </w:r>
    </w:p>
    <w:p w:rsidRDefault="00EF4DB3" w:rsidP="00D5144B" w:rsidR="00D5144B" w:rsidRPr="00E31274">
      <w:pPr>
        <w:jc w:val="both"/>
      </w:pPr>
      <w:r>
        <w:tab/>
        <w:t xml:space="preserve">Valjalo je stoga, </w:t>
      </w:r>
      <w:r w:rsidR="009538AF" w:rsidRPr="00E31274">
        <w:t xml:space="preserve">temeljem čl.342. st.1. i 2. </w:t>
      </w:r>
      <w:r w:rsidR="00AE42B4">
        <w:t xml:space="preserve">Zakona o parničnom postupku </w:t>
      </w:r>
      <w:r w:rsidR="00AE42B4" w:rsidRPr="00ED5721">
        <w:t>(NN 34/91, 53/91, 91/92, 112/99, 117/03, 84/08, 123/08, 57/11, 148/11</w:t>
      </w:r>
      <w:r w:rsidR="00387D25">
        <w:t xml:space="preserve">, </w:t>
      </w:r>
      <w:r w:rsidR="00AE42B4" w:rsidRPr="00ED5721">
        <w:t>25/13</w:t>
      </w:r>
      <w:r w:rsidR="00387D25">
        <w:t xml:space="preserve"> i 89/14</w:t>
      </w:r>
      <w:r w:rsidR="00AE42B4" w:rsidRPr="00ED5721">
        <w:t>)</w:t>
      </w:r>
      <w:r w:rsidR="00AE42B4">
        <w:t xml:space="preserve"> </w:t>
      </w:r>
      <w:r w:rsidR="009538AF" w:rsidRPr="00E31274">
        <w:t>u vezi čl.</w:t>
      </w:r>
      <w:r w:rsidR="00545C05">
        <w:t>10</w:t>
      </w:r>
      <w:r w:rsidR="009538AF" w:rsidRPr="00E31274">
        <w:t xml:space="preserve">. </w:t>
      </w:r>
      <w:r w:rsidR="00AE42B4" w:rsidRPr="00DA66D5">
        <w:t>S</w:t>
      </w:r>
      <w:r w:rsidR="00AE42B4">
        <w:t xml:space="preserve">tečajnog zakona </w:t>
      </w:r>
      <w:r w:rsidR="00AE42B4" w:rsidRPr="003D4368">
        <w:rPr>
          <w:bCs/>
        </w:rPr>
        <w:t xml:space="preserve">(NN </w:t>
      </w:r>
      <w:r w:rsidR="00545C05">
        <w:rPr>
          <w:bCs/>
        </w:rPr>
        <w:t>71/15)</w:t>
      </w:r>
      <w:r w:rsidR="00AE42B4" w:rsidRPr="00DA66D5">
        <w:t xml:space="preserve"> </w:t>
      </w:r>
      <w:r w:rsidR="009538AF" w:rsidRPr="00E31274">
        <w:t>riješi</w:t>
      </w:r>
      <w:r>
        <w:t>ti</w:t>
      </w:r>
      <w:r w:rsidR="009538AF" w:rsidRPr="00E31274">
        <w:t xml:space="preserve"> kao u izreci.</w:t>
      </w:r>
    </w:p>
    <w:p w:rsidRDefault="00D5144B" w:rsidP="00D5144B" w:rsidR="00D5144B" w:rsidRPr="00E31274">
      <w:pPr>
        <w:jc w:val="both"/>
      </w:pPr>
      <w:r w:rsidRPr="00E31274">
        <w:tab/>
      </w:r>
    </w:p>
    <w:p w:rsidRDefault="00D5144B" w:rsidP="00D5144B" w:rsidR="00BB52A2" w:rsidRPr="00E31274">
      <w:pPr>
        <w:jc w:val="center"/>
      </w:pPr>
      <w:r w:rsidRPr="00E31274">
        <w:t>U Rijeci,</w:t>
      </w:r>
      <w:r w:rsidR="00F571DC" w:rsidRPr="00E31274">
        <w:t xml:space="preserve"> </w:t>
      </w:r>
      <w:r w:rsidR="00A54EFC">
        <w:t>17</w:t>
      </w:r>
      <w:r w:rsidR="007C65E7">
        <w:t>. travnja</w:t>
      </w:r>
      <w:r w:rsidR="00C55D97">
        <w:t xml:space="preserve"> </w:t>
      </w:r>
      <w:r w:rsidR="00C55D97" w:rsidRPr="00BB52A2">
        <w:t>201</w:t>
      </w:r>
      <w:r w:rsidR="00C55D97">
        <w:t>8</w:t>
      </w:r>
      <w:r w:rsidR="00C55D97" w:rsidRPr="00BB52A2">
        <w:t>.</w:t>
      </w:r>
    </w:p>
    <w:p w:rsidRDefault="007C65E7" w:rsidP="007C65E7" w:rsidR="00D5144B" w:rsidRPr="00E31274">
      <w:pPr>
        <w:ind w:left="2160"/>
        <w:jc w:val="center"/>
      </w:pPr>
      <w:r>
        <w:tab/>
      </w:r>
      <w:r>
        <w:tab/>
      </w:r>
      <w:r>
        <w:tab/>
      </w:r>
      <w:r>
        <w:tab/>
      </w:r>
      <w:r w:rsidR="00545C05">
        <w:t>S</w:t>
      </w:r>
      <w:r w:rsidR="00D5144B" w:rsidRPr="00E31274">
        <w:t>udac</w:t>
      </w:r>
    </w:p>
    <w:p w:rsidRDefault="00241E19" w:rsidP="002E2CC9" w:rsidR="002E2CC9" w:rsidRPr="00241E19">
      <w:pPr>
        <w:ind w:firstLine="708" w:left="1416"/>
        <w:jc w:val="center"/>
      </w:pPr>
      <w:r>
        <w:tab/>
      </w:r>
      <w:r>
        <w:tab/>
      </w:r>
      <w:r>
        <w:tab/>
      </w:r>
      <w:r>
        <w:tab/>
      </w:r>
      <w:r w:rsidR="00D5144B" w:rsidRPr="00241E19">
        <w:t>Daniela Korlević</w:t>
      </w:r>
      <w:r w:rsidRPr="00241E19">
        <w:t xml:space="preserve"> </w:t>
      </w:r>
    </w:p>
    <w:p w:rsidRDefault="00D5144B" w:rsidP="00387D25" w:rsidR="00D5144B">
      <w:pPr>
        <w:ind w:left="2160"/>
        <w:jc w:val="right"/>
      </w:pPr>
    </w:p>
    <w:p w:rsidRDefault="008804F2" w:rsidP="00387D25" w:rsidR="008804F2" w:rsidRPr="00E31274">
      <w:pPr>
        <w:ind w:left="2160"/>
        <w:jc w:val="right"/>
      </w:pPr>
    </w:p>
    <w:p w:rsidRDefault="00D5144B" w:rsidP="00D5144B" w:rsidR="00D5144B" w:rsidRPr="00175810">
      <w:pPr>
        <w:jc w:val="both"/>
      </w:pPr>
      <w:r w:rsidRPr="00175810">
        <w:t>UPUTA O PRAVNOM LIJEKU:</w:t>
      </w:r>
    </w:p>
    <w:p w:rsidRDefault="00545C05" w:rsidP="00BB52A2" w:rsidR="0093457A" w:rsidRPr="0093457A">
      <w:pPr>
        <w:jc w:val="both"/>
      </w:pPr>
      <w:r>
        <w:tab/>
      </w:r>
      <w:r w:rsidRPr="00253FBA">
        <w:t>Protiv ovog rješenja dopuštena je žalba</w:t>
      </w:r>
      <w:r>
        <w:t>.</w:t>
      </w:r>
      <w:r w:rsidRPr="00253FBA">
        <w:t xml:space="preserve"> </w:t>
      </w:r>
      <w:r w:rsidRPr="00492CB8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Pr="008D15E6">
        <w:t xml:space="preserve"> </w:t>
      </w:r>
    </w:p>
    <w:sectPr w:rsidSect="0093457A" w:rsidR="0093457A" w:rsidRPr="0093457A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DE3" w:rsidR="00161DE3">
      <w:r>
        <w:separator/>
      </w:r>
    </w:p>
  </w:endnote>
  <w:endnote w:id="0" w:type="continuationSeparator">
    <w:p w:rsidRDefault="00161DE3" w:rsidR="00161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2CC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DE3" w:rsidR="00161DE3">
      <w:r>
        <w:separator/>
      </w:r>
    </w:p>
  </w:footnote>
  <w:footnote w:id="0" w:type="continuationSeparator">
    <w:p w:rsidRDefault="00161DE3" w:rsidR="00161D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P="004302D2" w:rsidR="00EF4DB3" w:rsidRPr="00E31274">
    <w:pPr>
      <w:pStyle w:val="Zaglavlje"/>
      <w:jc w:val="right"/>
    </w:pPr>
    <w:r w:rsidRPr="00E31274">
      <w:tab/>
    </w:r>
    <w:r w:rsidRPr="00E31274">
      <w:tab/>
      <w:t>Posl.br. 15 S</w:t>
    </w:r>
    <w:r w:rsidR="00E31274" w:rsidRPr="00E31274">
      <w:t>t-</w:t>
    </w:r>
    <w:r w:rsidR="00112F3F">
      <w:t>162/10-</w:t>
    </w:r>
    <w:r w:rsidR="00C55D97">
      <w:t>1383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601BB"/>
    <w:multiLevelType w:val="hybridMultilevel"/>
    <w:tmpl w:val="1676327A"/>
    <w:lvl w:tplc="C92423A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AE84F66"/>
    <w:multiLevelType w:val="hybridMultilevel"/>
    <w:tmpl w:val="8C5C3EA8"/>
    <w:lvl w:tplc="75549E7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5CD06F81"/>
    <w:multiLevelType w:val="hybridMultilevel"/>
    <w:tmpl w:val="515A49F6"/>
    <w:lvl w:tplc="5B38F38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6BA1C76"/>
    <w:multiLevelType w:val="hybridMultilevel"/>
    <w:tmpl w:val="706C5A4A"/>
    <w:lvl w:tplc="E982E20C" w:ilvl="0">
      <w:start w:val="2"/>
      <w:numFmt w:val="bullet"/>
      <w:lvlText w:val=""/>
      <w:lvlJc w:val="left"/>
      <w:pPr>
        <w:ind w:hanging="360" w:left="108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44B"/>
    <w:rsid w:val="000953CA"/>
    <w:rsid w:val="000B03AA"/>
    <w:rsid w:val="001116FE"/>
    <w:rsid w:val="00112F3F"/>
    <w:rsid w:val="00161DE3"/>
    <w:rsid w:val="00175810"/>
    <w:rsid w:val="001A6C01"/>
    <w:rsid w:val="00241E19"/>
    <w:rsid w:val="00281AA0"/>
    <w:rsid w:val="00291556"/>
    <w:rsid w:val="002E2CC9"/>
    <w:rsid w:val="002F0716"/>
    <w:rsid w:val="002F7228"/>
    <w:rsid w:val="00343799"/>
    <w:rsid w:val="00357717"/>
    <w:rsid w:val="00387D25"/>
    <w:rsid w:val="00391ACD"/>
    <w:rsid w:val="003C0557"/>
    <w:rsid w:val="00427A29"/>
    <w:rsid w:val="004302D2"/>
    <w:rsid w:val="004364AA"/>
    <w:rsid w:val="00545C05"/>
    <w:rsid w:val="00560044"/>
    <w:rsid w:val="00562BC1"/>
    <w:rsid w:val="005713DD"/>
    <w:rsid w:val="005861E5"/>
    <w:rsid w:val="0062302F"/>
    <w:rsid w:val="00627A71"/>
    <w:rsid w:val="00663B2C"/>
    <w:rsid w:val="00667199"/>
    <w:rsid w:val="006E5449"/>
    <w:rsid w:val="00735F23"/>
    <w:rsid w:val="007C460D"/>
    <w:rsid w:val="007C65E7"/>
    <w:rsid w:val="008804F2"/>
    <w:rsid w:val="00894211"/>
    <w:rsid w:val="008A0C2B"/>
    <w:rsid w:val="0090539B"/>
    <w:rsid w:val="00933609"/>
    <w:rsid w:val="0093457A"/>
    <w:rsid w:val="009526C6"/>
    <w:rsid w:val="009538AF"/>
    <w:rsid w:val="00975FE7"/>
    <w:rsid w:val="00986068"/>
    <w:rsid w:val="009B46DE"/>
    <w:rsid w:val="009D095E"/>
    <w:rsid w:val="00A50178"/>
    <w:rsid w:val="00A54EFC"/>
    <w:rsid w:val="00AE42B4"/>
    <w:rsid w:val="00B32FDA"/>
    <w:rsid w:val="00B45B54"/>
    <w:rsid w:val="00B75166"/>
    <w:rsid w:val="00BB1564"/>
    <w:rsid w:val="00BB52A2"/>
    <w:rsid w:val="00BF763A"/>
    <w:rsid w:val="00C47AC9"/>
    <w:rsid w:val="00C55D97"/>
    <w:rsid w:val="00C70229"/>
    <w:rsid w:val="00C77582"/>
    <w:rsid w:val="00D02005"/>
    <w:rsid w:val="00D03A40"/>
    <w:rsid w:val="00D442D0"/>
    <w:rsid w:val="00D5144B"/>
    <w:rsid w:val="00DE682C"/>
    <w:rsid w:val="00E13EF1"/>
    <w:rsid w:val="00E31274"/>
    <w:rsid w:val="00E855D0"/>
    <w:rsid w:val="00EF4DB3"/>
    <w:rsid w:val="00F22953"/>
    <w:rsid w:val="00F571DC"/>
    <w:rsid w:val="00F731C0"/>
    <w:rsid w:val="00FF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2C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2CC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2CC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2CC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2CC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E2C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E2CC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2C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2CC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2CC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2CC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2CC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E2C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E2CC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6369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travnja 2018.</izvorni_sadrzaj>
    <derivirana_varijabla naziv="DomainObject.DatumDonosenjaOdluke_1">17.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travnja 2018.</izvorni_sadrzaj>
    <derivirana_varijabla naziv="DomainObject.Predmet.DatumRjesavanja_1">6.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St-503/2017</izvorni_sadrzaj>
    <derivirana_varijabla naziv="DomainObject.Predmet.OznakaBroj_1">St-503/2017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MGK - pack d.d.</izvorni_sadrzaj>
    <derivirana_varijabla naziv="DomainObject.Predmet.StrankaFormated_1">  MGK - pack d.d.</derivirana_varijabla>
  </DomainObject.Predmet.StrankaFormated>
  <DomainObject.Predmet.StrankaFormatedOIB>
    <izvorni_sadrzaj>  MGK - pack d.d., OIB 09381762740</izvorni_sadrzaj>
    <derivirana_varijabla naziv="DomainObject.Predmet.StrankaFormatedOIB_1">  MGK - pack d.d., OIB 09381762740</derivirana_varijabla>
  </DomainObject.Predmet.StrankaFormatedOIB>
  <DomainObject.Predmet.StrankaFormatedWithAdress>
    <izvorni_sadrzaj> MGK - pack d.d., Kukuljanovo 349, 51227 Kukuljanovo</izvorni_sadrzaj>
    <derivirana_varijabla naziv="DomainObject.Predmet.StrankaFormatedWithAdress_1"> MGK - pack d.d., Kukuljanovo 349, 51227 Kukuljanovo</derivirana_varijabla>
  </DomainObject.Predmet.StrankaFormatedWithAdress>
  <DomainObject.Predmet.StrankaFormatedWithAdressOIB>
    <izvorni_sadrzaj> MGK - pack d.d., OIB 09381762740, Kukuljanovo 349, 51227 Kukuljanovo</izvorni_sadrzaj>
    <derivirana_varijabla naziv="DomainObject.Predmet.StrankaFormatedWithAdressOIB_1"> MGK - pack d.d., OIB 09381762740, Kukuljanovo 349, 51227 Kukuljanovo</derivirana_varijabla>
  </DomainObject.Predmet.StrankaFormatedWithAdressOIB>
  <DomainObject.Predmet.StrankaWithAdress>
    <izvorni_sadrzaj>MGK - pack d.d. Kukuljanovo 349,51227 Kukuljanovo</izvorni_sadrzaj>
    <derivirana_varijabla naziv="DomainObject.Predmet.StrankaWithAdress_1">MGK - pack d.d. Kukuljanovo 349,51227 Kukuljanovo</derivirana_varijabla>
  </DomainObject.Predmet.StrankaWithAdress>
  <DomainObject.Predmet.StrankaWithAdressOIB>
    <izvorni_sadrzaj>MGK - pack d.d., OIB 09381762740, Kukuljanovo 349,51227 Kukuljanovo</izvorni_sadrzaj>
    <derivirana_varijabla naziv="DomainObject.Predmet.StrankaWithAdressOIB_1">MGK - pack d.d., OIB 09381762740, Kukuljanovo 349,51227 Kukuljanovo</derivirana_varijabla>
  </DomainObject.Predmet.StrankaWithAdressOIB>
  <DomainObject.Predmet.StrankaNazivFormated>
    <izvorni_sadrzaj>MGK - pack d.d.</izvorni_sadrzaj>
    <derivirana_varijabla naziv="DomainObject.Predmet.StrankaNazivFormated_1">MGK - pack d.d.</derivirana_varijabla>
  </DomainObject.Predmet.StrankaNazivFormated>
  <DomainObject.Predmet.StrankaNazivFormatedOIB>
    <izvorni_sadrzaj>MGK - pack d.d., OIB 09381762740</izvorni_sadrzaj>
    <derivirana_varijabla naziv="DomainObject.Predmet.StrankaNazivFormatedOIB_1">MGK - pack d.d., OIB 09381762740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MGK - pack d.d.</item>
    </izvorni_sadrzaj>
    <derivirana_varijabla naziv="DomainObject.Predmet.StrankaListFormated_1">
      <item>MGK - pack d.d.</item>
    </derivirana_varijabla>
  </DomainObject.Predmet.StrankaListFormated>
  <DomainObject.Predmet.StrankaListFormatedOIB>
    <izvorni_sadrzaj>
      <item>MGK - pack d.d., OIB 09381762740</item>
    </izvorni_sadrzaj>
    <derivirana_varijabla naziv="DomainObject.Predmet.StrankaListFormatedOIB_1">
      <item>MGK - pack d.d., OIB 09381762740</item>
    </derivirana_varijabla>
  </DomainObject.Predmet.StrankaListFormatedOIB>
  <DomainObject.Predmet.StrankaListFormatedWithAdress>
    <izvorni_sadrzaj>
      <item>MGK - pack d.d., Kukuljanovo 349, 51227 Kukuljanovo</item>
    </izvorni_sadrzaj>
    <derivirana_varijabla naziv="DomainObject.Predmet.StrankaListFormatedWithAdress_1">
      <item>MGK - pack d.d., Kukuljanovo 349, 51227 Kukuljanovo</item>
    </derivirana_varijabla>
  </DomainObject.Predmet.StrankaListFormatedWithAdress>
  <DomainObject.Predmet.StrankaListFormatedWithAdressOIB>
    <izvorni_sadrzaj>
      <item>MGK - pack d.d., OIB 09381762740, Kukuljanovo 349, 51227 Kukuljanovo</item>
    </izvorni_sadrzaj>
    <derivirana_varijabla naziv="DomainObject.Predmet.StrankaListFormatedWithAdressOIB_1">
      <item>MGK - pack d.d., OIB 09381762740, Kukuljanovo 349, 51227 Kukuljanovo</item>
    </derivirana_varijabla>
  </DomainObject.Predmet.StrankaListFormatedWithAdressOIB>
  <DomainObject.Predmet.StrankaListNazivFormated>
    <izvorni_sadrzaj>
      <item>MGK - pack d.d.</item>
    </izvorni_sadrzaj>
    <derivirana_varijabla naziv="DomainObject.Predmet.StrankaListNazivFormated_1">
      <item>MGK - pack d.d.</item>
    </derivirana_varijabla>
  </DomainObject.Predmet.StrankaListNazivFormated>
  <DomainObject.Predmet.StrankaListNazivFormatedOIB>
    <izvorni_sadrzaj>
      <item>MGK - pack d.d., OIB 09381762740</item>
    </izvorni_sadrzaj>
    <derivirana_varijabla naziv="DomainObject.Predmet.StrankaListNazivFormatedOIB_1">
      <item>MGK - pack d.d., OIB 09381762740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Matea Posavec</item>
    </izvorni_sadrzaj>
    <derivirana_varijabla naziv="DomainObject.Predmet.OstaliListFormated_1">
      <item>Matea Posavec</item>
    </derivirana_varijabla>
  </DomainObject.Predmet.OstaliListFormated>
  <DomainObject.Predmet.OstaliListFormatedOIB>
    <izvorni_sadrzaj>
      <item>Matea Posavec</item>
    </izvorni_sadrzaj>
    <derivirana_varijabla naziv="DomainObject.Predmet.OstaliListFormatedOIB_1">
      <item>Matea Posavec</item>
    </derivirana_varijabla>
  </DomainObject.Predmet.OstaliListFormatedOIB>
  <DomainObject.Predmet.OstaliListFormatedWithAdress>
    <izvorni_sadrzaj>
      <item>Matea Posavec, Zrinjevac 17, 10000 Zagreb</item>
    </izvorni_sadrzaj>
    <derivirana_varijabla naziv="DomainObject.Predmet.OstaliListFormatedWithAdress_1">
      <item>Matea Posavec, Zrinjevac 17, 10000 Zagreb</item>
    </derivirana_varijabla>
  </DomainObject.Predmet.OstaliListFormatedWithAdress>
  <DomainObject.Predmet.OstaliListFormatedWithAdressOIB>
    <izvorni_sadrzaj>
      <item>Matea Posavec, Zrinjevac 17, 10000 Zagreb</item>
    </izvorni_sadrzaj>
    <derivirana_varijabla naziv="DomainObject.Predmet.OstaliListFormatedWithAdressOIB_1">
      <item>Matea Posavec, Zrinjevac 17, 10000 Zagreb</item>
    </derivirana_varijabla>
  </DomainObject.Predmet.OstaliListFormatedWithAdressOIB>
  <DomainObject.Predmet.OstaliListNazivFormated>
    <izvorni_sadrzaj>
      <item>Matea Posavec</item>
    </izvorni_sadrzaj>
    <derivirana_varijabla naziv="DomainObject.Predmet.OstaliListNazivFormated_1">
      <item>Matea Posavec</item>
    </derivirana_varijabla>
  </DomainObject.Predmet.OstaliListNazivFormated>
  <DomainObject.Predmet.OstaliListNazivFormatedOIB>
    <izvorni_sadrzaj>
      <item>Matea Posavec</item>
    </izvorni_sadrzaj>
    <derivirana_varijabla naziv="DomainObject.Predmet.OstaliListNazivFormatedOIB_1">
      <item>Matea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MGK - pack d.d.</izvorni_sadrzaj>
    <derivirana_varijabla naziv="DomainObject.Predmet.StrankaIDrugi_1">MGK - pack d.d.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MGK - pack d.d., OIB 09381762740, Kukuljanovo 349, 51227 Kukuljanovo</izvorni_sadrzaj>
    <derivirana_varijabla naziv="DomainObject.Predmet.StrankaIDrugiAdressOIB_1">MGK - pack d.d., OIB 09381762740, Kukuljanovo 349, 51227 Kukuljanovo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travnja 2018.</izvorni_sadrzaj>
    <derivirana_varijabla naziv="DomainObject.Predmet.OdlukaRjesenje.DatumDonosenjaOdluke_1">6.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St-503/2017-129</izvorni_sadrzaj>
    <derivirana_varijabla naziv="DomainObject.Predmet.OdlukaRjesenje.Oznaka_1">St-503/2017-129</derivirana_varijabla>
  </DomainObject.Predmet.OdlukaRjesenje.Oznaka>
  <DomainObject.Predmet.SudioniciListNaziv>
    <izvorni_sadrzaj>
      <item>MGK - pack d.d.</item>
      <item>Matea Posavec</item>
    </izvorni_sadrzaj>
    <derivirana_varijabla naziv="DomainObject.Predmet.SudioniciListNaziv_1">
      <item>MGK - pack d.d.</item>
      <item>Matea Posavec</item>
    </derivirana_varijabla>
  </DomainObject.Predmet.SudioniciListNaziv>
  <DomainObject.Predmet.SudioniciListAdressOIB>
    <izvorni_sadrzaj>
      <item>MGK - pack d.d., OIB 09381762740, Kukuljanovo 349,51227 Kukuljanovo</item>
      <item>Matea Posavec, Zrinjevac 17,10000 Zagreb</item>
    </izvorni_sadrzaj>
    <derivirana_varijabla naziv="DomainObject.Predmet.SudioniciListAdressOIB_1">
      <item>MGK - pack d.d., OIB 09381762740, Kukuljanovo 349,51227 Kukuljanovo</item>
      <item>Matea Posavec, Zrinjevac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09381762740</item>
      <item>, OIB null</item>
    </izvorni_sadrzaj>
    <derivirana_varijabla naziv="DomainObject.Predmet.SudioniciListNazivOIB_1">
      <item>, OIB 09381762740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283</properties:Words>
  <properties:Characters>1447</properties:Characters>
  <properties:Lines>45</properties:Lines>
  <properties:Paragraphs>18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2018-04-17T06:48:00Z</dcterms:created>
  <dc:creator>dcmelik</dc:creator>
  <cp:lastModifiedBy>Jasna Radulović</cp:lastModifiedBy>
  <cp:lastPrinted>2018-04-17T07:03:00Z</cp:lastPrinted>
  <dcterms:modified xmlns:xsi="http://www.w3.org/2001/XMLSchema-instance" xsi:type="dcterms:W3CDTF">2018-04-18T05:48:00Z</dcterms:modified>
  <cp:revision>10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(503-17  ISPRAVAK rješenja OIB.docx)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