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5bf8713" w14:paraId="5bf8713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0E396A">
        <w:rPr>
          <w:rFonts w:eastAsia="Times New Roman"/>
          <w:szCs w:val="20"/>
          <w:lang w:eastAsia="hr-HR"/>
        </w:rPr>
        <w:t>266/2016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0E396A">
        <w:rPr>
          <w:rFonts w:eastAsia="Times New Roman"/>
          <w:szCs w:val="24"/>
          <w:lang w:eastAsia="hr-HR"/>
        </w:rPr>
        <w:t>UDRUGA ZA KULTURU I UMJETNOST KOD YVESA</w:t>
      </w:r>
      <w:r w:rsidR="00BB4275">
        <w:rPr>
          <w:rFonts w:eastAsia="Times New Roman"/>
          <w:szCs w:val="24"/>
          <w:lang w:eastAsia="hr-HR"/>
        </w:rPr>
        <w:t xml:space="preserve">, </w:t>
      </w:r>
      <w:r w:rsidR="000E396A">
        <w:rPr>
          <w:rFonts w:eastAsia="Times New Roman"/>
          <w:szCs w:val="24"/>
          <w:lang w:eastAsia="hr-HR"/>
        </w:rPr>
        <w:t xml:space="preserve">Vincenta iz </w:t>
      </w:r>
      <w:proofErr w:type="spellStart"/>
      <w:r w:rsidR="000E396A">
        <w:rPr>
          <w:rFonts w:eastAsia="Times New Roman"/>
          <w:szCs w:val="24"/>
          <w:lang w:eastAsia="hr-HR"/>
        </w:rPr>
        <w:t>Kastva</w:t>
      </w:r>
      <w:proofErr w:type="spellEnd"/>
      <w:r w:rsidR="000E396A">
        <w:rPr>
          <w:rFonts w:eastAsia="Times New Roman"/>
          <w:szCs w:val="24"/>
          <w:lang w:eastAsia="hr-HR"/>
        </w:rPr>
        <w:t xml:space="preserve"> 8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0E396A">
        <w:rPr>
          <w:rFonts w:eastAsia="Times New Roman"/>
          <w:szCs w:val="24"/>
          <w:lang w:eastAsia="hr-HR"/>
        </w:rPr>
        <w:t>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0E396A">
        <w:rPr>
          <w:rFonts w:eastAsia="Times New Roman"/>
          <w:szCs w:val="24"/>
          <w:lang w:eastAsia="hr-HR"/>
        </w:rPr>
        <w:t>REGISTARSKI BROJ 21008686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0E396A">
        <w:rPr>
          <w:rFonts w:eastAsia="Times New Roman"/>
          <w:szCs w:val="24"/>
          <w:lang w:eastAsia="hr-HR"/>
        </w:rPr>
        <w:t>35730625952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4E2FA1">
        <w:rPr>
          <w:rFonts w:eastAsia="Times New Roman"/>
          <w:szCs w:val="24"/>
          <w:lang w:eastAsia="hr-HR"/>
        </w:rPr>
        <w:t>22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0E396A" w:rsidRPr="000E396A">
        <w:t xml:space="preserve"> UDRUGA ZA KULTURU I UMJETNOST KOD YVESA, Vincenta iz </w:t>
      </w:r>
      <w:proofErr w:type="spellStart"/>
      <w:r w:rsidR="000E396A" w:rsidRPr="000E396A">
        <w:t>Kastva</w:t>
      </w:r>
      <w:proofErr w:type="spellEnd"/>
      <w:r w:rsidR="000E396A" w:rsidRPr="000E396A">
        <w:t xml:space="preserve"> 8, Zagreb, REGISTARSKI BROJ 21008686, OIB:35730625952</w:t>
      </w:r>
      <w:r w:rsidR="00BB4275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4E2FA1">
        <w:t>2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0E396A" w:rsidRPr="000E396A">
        <w:t xml:space="preserve"> UDRUGA ZA KULTURU I UMJETNOST KOD YVESA, Vincenta iz </w:t>
      </w:r>
      <w:proofErr w:type="spellStart"/>
      <w:r w:rsidR="000E396A" w:rsidRPr="000E396A">
        <w:t>Kastva</w:t>
      </w:r>
      <w:proofErr w:type="spellEnd"/>
      <w:r w:rsidR="000E396A" w:rsidRPr="000E396A">
        <w:t xml:space="preserve"> 8, Zagreb, REGISTARSKI BROJ 21008686, OIB:35730625952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0E396A">
        <w:t>266/2016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22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396A"/>
    <w:rsid w:val="000E5025"/>
    <w:rsid w:val="000E532B"/>
    <w:rsid w:val="00154027"/>
    <w:rsid w:val="002E2902"/>
    <w:rsid w:val="00307086"/>
    <w:rsid w:val="00430E0A"/>
    <w:rsid w:val="004439D8"/>
    <w:rsid w:val="00470517"/>
    <w:rsid w:val="004A254C"/>
    <w:rsid w:val="004B7505"/>
    <w:rsid w:val="004D318E"/>
    <w:rsid w:val="004E2FA1"/>
    <w:rsid w:val="00500B99"/>
    <w:rsid w:val="00574E56"/>
    <w:rsid w:val="00625CA1"/>
    <w:rsid w:val="00640F8A"/>
    <w:rsid w:val="00664478"/>
    <w:rsid w:val="00756A5F"/>
    <w:rsid w:val="008C665D"/>
    <w:rsid w:val="00974536"/>
    <w:rsid w:val="009C4219"/>
    <w:rsid w:val="00A55785"/>
    <w:rsid w:val="00AC5B20"/>
    <w:rsid w:val="00B43EB3"/>
    <w:rsid w:val="00B82EC1"/>
    <w:rsid w:val="00BB4275"/>
    <w:rsid w:val="00C30EF8"/>
    <w:rsid w:val="00C32E72"/>
    <w:rsid w:val="00C464A2"/>
    <w:rsid w:val="00C72C52"/>
    <w:rsid w:val="00C76A36"/>
    <w:rsid w:val="00D40CCE"/>
    <w:rsid w:val="00DC408F"/>
    <w:rsid w:val="00DD369A"/>
    <w:rsid w:val="00E433EF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75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5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505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505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505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75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5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505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505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505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St-266/2016</izvorni_sadrzaj>
    <derivirana_varijabla naziv="DomainObject.Predmet.OznakaBroj_1">St-266/2016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KULTURU I UMJETNOST KOD YVESA</izvorni_sadrzaj>
    <derivirana_varijabla naziv="DomainObject.Predmet.ProtustrankaFormated_1">  UDRUGA ZA KULTURU I UMJETNOST KOD YVESA</derivirana_varijabla>
  </DomainObject.Predmet.ProtustrankaFormated>
  <DomainObject.Predmet.ProtustrankaFormatedOIB>
    <izvorni_sadrzaj>  UDRUGA ZA KULTURU I UMJETNOST KOD YVESA, OIB 35730625952</izvorni_sadrzaj>
    <derivirana_varijabla naziv="DomainObject.Predmet.ProtustrankaFormatedOIB_1">  UDRUGA ZA KULTURU I UMJETNOST KOD YVESA, OIB 35730625952</derivirana_varijabla>
  </DomainObject.Predmet.ProtustrankaFormatedOIB>
  <DomainObject.Predmet.ProtustrankaFormatedWithAdress>
    <izvorni_sadrzaj> UDRUGA ZA KULTURU I UMJETNOST KOD YVESA, Vincenta iz Kastva 8, 10000 Zagreb</izvorni_sadrzaj>
    <derivirana_varijabla naziv="DomainObject.Predmet.ProtustrankaFormatedWithAdress_1"> UDRUGA ZA KULTURU I UMJETNOST KOD YVESA, Vincenta iz Kastva 8, 10000 Zagreb</derivirana_varijabla>
  </DomainObject.Predmet.ProtustrankaFormatedWithAdress>
  <DomainObject.Predmet.ProtustrankaFormatedWithAdressOIB>
    <izvorni_sadrzaj> UDRUGA ZA KULTURU I UMJETNOST KOD YVESA, OIB 35730625952, Vincenta iz Kastva 8, 10000 Zagreb</izvorni_sadrzaj>
    <derivirana_varijabla naziv="DomainObject.Predmet.ProtustrankaFormatedWithAdressOIB_1"> UDRUGA ZA KULTURU I UMJETNOST KOD YVESA, OIB 35730625952, Vincenta iz Kastva 8, 10000 Zagreb</derivirana_varijabla>
  </DomainObject.Predmet.ProtustrankaFormatedWithAdressOIB>
  <DomainObject.Predmet.ProtustrankaWithAdress>
    <izvorni_sadrzaj>UDRUGA ZA KULTURU I UMJETNOST KOD YVESA Vincenta iz Kastva 8, 10000 Zagreb</izvorni_sadrzaj>
    <derivirana_varijabla naziv="DomainObject.Predmet.ProtustrankaWithAdress_1">UDRUGA ZA KULTURU I UMJETNOST KOD YVESA Vincenta iz Kastva 8, 10000 Zagreb</derivirana_varijabla>
  </DomainObject.Predmet.ProtustrankaWithAdress>
  <DomainObject.Predmet.ProtustrankaWithAdressOIB>
    <izvorni_sadrzaj>UDRUGA ZA KULTURU I UMJETNOST KOD YVESA, OIB 35730625952, Vincenta iz Kastva 8, 10000 Zagreb</izvorni_sadrzaj>
    <derivirana_varijabla naziv="DomainObject.Predmet.ProtustrankaWithAdressOIB_1">UDRUGA ZA KULTURU I UMJETNOST KOD YVESA, OIB 35730625952, Vincenta iz Kastva 8, 10000 Zagreb</derivirana_varijabla>
  </DomainObject.Predmet.ProtustrankaWithAdressOIB>
  <DomainObject.Predmet.ProtustrankaNazivFormated>
    <izvorni_sadrzaj>UDRUGA ZA KULTURU I UMJETNOST KOD YVESA</izvorni_sadrzaj>
    <derivirana_varijabla naziv="DomainObject.Predmet.ProtustrankaNazivFormated_1">UDRUGA ZA KULTURU I UMJETNOST KOD YVESA</derivirana_varijabla>
  </DomainObject.Predmet.ProtustrankaNazivFormated>
  <DomainObject.Predmet.ProtustrankaNazivFormatedOIB>
    <izvorni_sadrzaj>UDRUGA ZA KULTURU I UMJETNOST KOD YVESA, OIB 35730625952</izvorni_sadrzaj>
    <derivirana_varijabla naziv="DomainObject.Predmet.ProtustrankaNazivFormatedOIB_1">UDRUGA ZA KULTURU I UMJETNOST KOD YVESA, OIB 35730625952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KULTURU I UMJETNOST KOD YVESA</item>
    </izvorni_sadrzaj>
    <derivirana_varijabla naziv="DomainObject.Predmet.ProtuStrankaListFormated_1">
      <item>UDRUGA ZA KULTURU I UMJETNOST KOD YVESA</item>
    </derivirana_varijabla>
  </DomainObject.Predmet.ProtuStrankaListFormated>
  <DomainObject.Predmet.ProtuStrankaListFormatedOIB>
    <izvorni_sadrzaj>
      <item>UDRUGA ZA KULTURU I UMJETNOST KOD YVESA, OIB 35730625952</item>
    </izvorni_sadrzaj>
    <derivirana_varijabla naziv="DomainObject.Predmet.ProtuStrankaListFormatedOIB_1">
      <item>UDRUGA ZA KULTURU I UMJETNOST KOD YVESA, OIB 35730625952</item>
    </derivirana_varijabla>
  </DomainObject.Predmet.ProtuStrankaListFormatedOIB>
  <DomainObject.Predmet.ProtuStrankaListFormatedWithAdress>
    <izvorni_sadrzaj>
      <item>UDRUGA ZA KULTURU I UMJETNOST KOD YVESA, Vincenta iz Kastva 8, 10000 Zagreb</item>
    </izvorni_sadrzaj>
    <derivirana_varijabla naziv="DomainObject.Predmet.ProtuStrankaListFormatedWithAdress_1">
      <item>UDRUGA ZA KULTURU I UMJETNOST KOD YVESA, Vincenta iz Kastva 8, 10000 Zagreb</item>
    </derivirana_varijabla>
  </DomainObject.Predmet.ProtuStrankaListFormatedWithAdress>
  <DomainObject.Predmet.ProtuStrankaListFormatedWithAdressOIB>
    <izvorni_sadrzaj>
      <item>UDRUGA ZA KULTURU I UMJETNOST KOD YVESA, OIB 35730625952, Vincenta iz Kastva 8, 10000 Zagreb</item>
    </izvorni_sadrzaj>
    <derivirana_varijabla naziv="DomainObject.Predmet.ProtuStrankaListFormatedWithAdressOIB_1">
      <item>UDRUGA ZA KULTURU I UMJETNOST KOD YVESA, OIB 35730625952, Vincenta iz Kastva 8, 10000 Zagreb</item>
    </derivirana_varijabla>
  </DomainObject.Predmet.ProtuStrankaListFormatedWithAdressOIB>
  <DomainObject.Predmet.ProtuStrankaListNazivFormated>
    <izvorni_sadrzaj>
      <item>UDRUGA ZA KULTURU I UMJETNOST KOD YVESA</item>
    </izvorni_sadrzaj>
    <derivirana_varijabla naziv="DomainObject.Predmet.ProtuStrankaListNazivFormated_1">
      <item>UDRUGA ZA KULTURU I UMJETNOST KOD YVESA</item>
    </derivirana_varijabla>
  </DomainObject.Predmet.ProtuStrankaListNazivFormated>
  <DomainObject.Predmet.ProtuStrankaListNazivFormatedOIB>
    <izvorni_sadrzaj>
      <item>UDRUGA ZA KULTURU I UMJETNOST KOD YVESA, OIB 35730625952</item>
    </izvorni_sadrzaj>
    <derivirana_varijabla naziv="DomainObject.Predmet.ProtuStrankaListNazivFormatedOIB_1">
      <item>UDRUGA ZA KULTURU I UMJETNOST KOD YVESA, OIB 35730625952</item>
    </derivirana_varijabla>
  </DomainObject.Predmet.ProtuStrankaListNazivFormatedOIB>
  <DomainObject.Predmet.OstaliListFormated>
    <izvorni_sadrzaj>
      <item>Ivica Prtenjača</item>
    </izvorni_sadrzaj>
    <derivirana_varijabla naziv="DomainObject.Predmet.OstaliListFormated_1">
      <item>Ivica Prtenjača</item>
    </derivirana_varijabla>
  </DomainObject.Predmet.OstaliListFormated>
  <DomainObject.Predmet.OstaliListFormatedOIB>
    <izvorni_sadrzaj>
      <item>Ivica Prtenjača</item>
    </izvorni_sadrzaj>
    <derivirana_varijabla naziv="DomainObject.Predmet.OstaliListFormatedOIB_1">
      <item>Ivica Prtenjača</item>
    </derivirana_varijabla>
  </DomainObject.Predmet.OstaliListFormatedOIB>
  <DomainObject.Predmet.OstaliListFormatedWithAdress>
    <izvorni_sadrzaj>
      <item>Ivica Prtenjača, Vincenta iz Kastva 8, 10000 Zagreb</item>
    </izvorni_sadrzaj>
    <derivirana_varijabla naziv="DomainObject.Predmet.OstaliListFormatedWithAdress_1">
      <item>Ivica Prtenjača, Vincenta iz Kastva 8, 10000 Zagreb</item>
    </derivirana_varijabla>
  </DomainObject.Predmet.OstaliListFormatedWithAdress>
  <DomainObject.Predmet.OstaliListFormatedWithAdressOIB>
    <izvorni_sadrzaj>
      <item>Ivica Prtenjača, Vincenta iz Kastva 8, 10000 Zagreb</item>
    </izvorni_sadrzaj>
    <derivirana_varijabla naziv="DomainObject.Predmet.OstaliListFormatedWithAdressOIB_1">
      <item>Ivica Prtenjača, Vincenta iz Kastva 8, 10000 Zagreb</item>
    </derivirana_varijabla>
  </DomainObject.Predmet.OstaliListFormatedWithAdressOIB>
  <DomainObject.Predmet.OstaliListNazivFormated>
    <izvorni_sadrzaj>
      <item>Ivica Prtenjača</item>
    </izvorni_sadrzaj>
    <derivirana_varijabla naziv="DomainObject.Predmet.OstaliListNazivFormated_1">
      <item>Ivica Prtenjača</item>
    </derivirana_varijabla>
  </DomainObject.Predmet.OstaliListNazivFormated>
  <DomainObject.Predmet.OstaliListNazivFormatedOIB>
    <izvorni_sadrzaj>
      <item>Ivica Prtenjača</item>
    </izvorni_sadrzaj>
    <derivirana_varijabla naziv="DomainObject.Predmet.OstaliListNazivFormatedOIB_1">
      <item>Ivica Prtenjača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KULTURU I UMJETNOST KOD YVESA</izvorni_sadrzaj>
    <derivirana_varijabla naziv="DomainObject.Predmet.ProtustrankaIDrugi_1">UDRUGA ZA KULTURU I UMJETNOST KOD YVESA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KULTURU I UMJETNOST KOD YVESA, OIB 35730625952, Vincenta iz Kastva 8, 10000 Zagreb</izvorni_sadrzaj>
    <derivirana_varijabla naziv="DomainObject.Predmet.ProtustrankaIDrugiAdressOIB_1">UDRUGA ZA KULTURU I UMJETNOST KOD YVESA, OIB 35730625952, Vincenta iz Kastva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KULTURU I UMJETNOST KOD YVESA</item>
      <item>Ivica Prtenjača</item>
    </izvorni_sadrzaj>
    <derivirana_varijabla naziv="DomainObject.Predmet.SudioniciListNaziv_1">
      <item>FINA Regionalni centar Zagreb</item>
      <item>UDRUGA ZA KULTURU I UMJETNOST KOD YVESA</item>
      <item>Ivica Prtenjača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KULTURU I UMJETNOST KOD YVESA, OIB 35730625952, Vincenta iz Kastva 8,10000 Zagreb</item>
      <item>Ivica Prtenjača, Vincenta iz Kastva 8,10000 Zagreb</item>
    </izvorni_sadrzaj>
    <derivirana_varijabla naziv="DomainObject.Predmet.SudioniciListAdressOIB_1">
      <item>FINA Regionalni centar Zagreb, OIB 85821130368, Trg svibanjskih žrtava 1995. 1,10000 Zagreb</item>
      <item>UDRUGA ZA KULTURU I UMJETNOST KOD YVESA, OIB 35730625952, Vincenta iz Kastva 8,10000 Zagreb</item>
      <item>Ivica Prtenjača, Vincenta iz Kastva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35730625952</item>
      <item>, OIB null</item>
    </izvorni_sadrzaj>
    <derivirana_varijabla naziv="DomainObject.Predmet.SudioniciListNazivOIB_1">
      <item>, OIB 85821130368</item>
      <item>, OIB 35730625952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2354</properties:Characters>
  <properties:Lines>82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2016-09-22T07:07:00Z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2016-09-22T08:34:00Z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