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3e75a" w14:paraId="4f3e75a"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9632DE">
        <w:rPr>
          <w:rFonts w:cs="Times New Roman" w:hAnsi="Times New Roman" w:ascii="Times New Roman"/>
          <w:sz w:val="22"/>
          <w:szCs w:val="22"/>
        </w:rPr>
        <w:t>38</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9632DE">
        <w:rPr>
          <w:rFonts w:cs="Times New Roman" w:hAnsi="Times New Roman" w:ascii="Times New Roman"/>
          <w:sz w:val="22"/>
          <w:szCs w:val="22"/>
        </w:rPr>
        <w:t>5</w:t>
      </w:r>
      <w:r w:rsidR="00E026BA" w:rsidRPr="009E5A40">
        <w:rPr>
          <w:rFonts w:cs="Times New Roman" w:hAnsi="Times New Roman" w:ascii="Times New Roman"/>
          <w:sz w:val="22"/>
          <w:szCs w:val="22"/>
        </w:rPr>
        <w:t>-</w:t>
      </w:r>
      <w:r w:rsidR="00820CCF">
        <w:rPr>
          <w:rFonts w:cs="Times New Roman" w:hAnsi="Times New Roman" w:ascii="Times New Roman"/>
          <w:sz w:val="22"/>
          <w:szCs w:val="22"/>
        </w:rPr>
        <w:t>123</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 xml:space="preserve">u stečajnom postupku nad dužnikom </w:t>
      </w:r>
      <w:r w:rsidR="00820CCF" w:rsidRPr="00820CCF">
        <w:rPr>
          <w:sz w:val="22"/>
          <w:szCs w:val="22"/>
        </w:rPr>
        <w:t>PRIMA NEKRETNINE društvo s ograničenom odgovornošću za građenje, trgovinu i usluge "u stečaju", Dubrovnik, Zaton, Lozica 51, MBS: 0800547963, OIB: 58729108852, zastupano po stečajnom upravitelju Draganu Josipu Kneževiću iz Dubrovnika, izvan ročišta</w:t>
      </w:r>
      <w:r w:rsidR="00585320">
        <w:rPr>
          <w:sz w:val="22"/>
          <w:szCs w:val="22"/>
        </w:rPr>
        <w:t xml:space="preserve">, </w:t>
      </w:r>
      <w:r w:rsidR="00CE7CC8" w:rsidRPr="00CE7CC8">
        <w:rPr>
          <w:sz w:val="22"/>
          <w:szCs w:val="22"/>
        </w:rPr>
        <w:t xml:space="preserve">dana </w:t>
      </w:r>
      <w:r w:rsidR="00786982">
        <w:rPr>
          <w:sz w:val="22"/>
          <w:szCs w:val="22"/>
        </w:rPr>
        <w:t>1</w:t>
      </w:r>
      <w:r w:rsidR="00820CCF">
        <w:rPr>
          <w:sz w:val="22"/>
          <w:szCs w:val="22"/>
        </w:rPr>
        <w:t>0</w:t>
      </w:r>
      <w:r w:rsidR="00CE7CC8" w:rsidRPr="00CE7CC8">
        <w:rPr>
          <w:sz w:val="22"/>
          <w:szCs w:val="22"/>
        </w:rPr>
        <w:t xml:space="preserve">. </w:t>
      </w:r>
      <w:r w:rsidR="00820CCF">
        <w:rPr>
          <w:sz w:val="22"/>
          <w:szCs w:val="22"/>
        </w:rPr>
        <w:t>srpnja</w:t>
      </w:r>
      <w:r w:rsidR="00CE7CC8" w:rsidRPr="00CE7CC8">
        <w:rPr>
          <w:sz w:val="22"/>
          <w:szCs w:val="22"/>
        </w:rPr>
        <w:t xml:space="preserve"> 201</w:t>
      </w:r>
      <w:r w:rsidR="00260E3C">
        <w:rPr>
          <w:sz w:val="22"/>
          <w:szCs w:val="22"/>
        </w:rPr>
        <w:t>8</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D45815" w:rsidR="000A1F6A">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8D18B0">
        <w:rPr>
          <w:sz w:val="22"/>
          <w:szCs w:val="22"/>
        </w:rPr>
        <w:t>9</w:t>
      </w:r>
      <w:r w:rsidR="00874FE2" w:rsidRPr="00507A1D">
        <w:rPr>
          <w:sz w:val="22"/>
          <w:szCs w:val="22"/>
        </w:rPr>
        <w:t xml:space="preserve">. </w:t>
      </w:r>
      <w:r w:rsidR="008D18B0">
        <w:rPr>
          <w:sz w:val="22"/>
          <w:szCs w:val="22"/>
        </w:rPr>
        <w:t>srpnja</w:t>
      </w:r>
      <w:r w:rsidR="00874FE2" w:rsidRPr="00507A1D">
        <w:rPr>
          <w:sz w:val="22"/>
          <w:szCs w:val="22"/>
        </w:rPr>
        <w:t xml:space="preserve"> 201</w:t>
      </w:r>
      <w:r w:rsidR="00260E3C">
        <w:rPr>
          <w:sz w:val="22"/>
          <w:szCs w:val="22"/>
        </w:rPr>
        <w:t>8.</w:t>
      </w:r>
      <w:r w:rsidR="00874FE2" w:rsidRPr="00507A1D">
        <w:rPr>
          <w:sz w:val="22"/>
          <w:szCs w:val="22"/>
        </w:rPr>
        <w:t xml:space="preserve"> godine</w:t>
      </w:r>
      <w:r w:rsidR="00FC66CD" w:rsidRPr="00507A1D">
        <w:rPr>
          <w:sz w:val="22"/>
          <w:szCs w:val="22"/>
        </w:rPr>
        <w:t xml:space="preserve"> </w:t>
      </w:r>
    </w:p>
    <w:p w:rsidRDefault="00277E84" w:rsidP="00BA1539" w:rsidR="00277E84" w:rsidRPr="00277E84">
      <w:pPr>
        <w:jc w:val="both"/>
        <w:rPr>
          <w:sz w:val="16"/>
          <w:szCs w:val="16"/>
        </w:rPr>
      </w:pPr>
    </w:p>
    <w:p w:rsidRDefault="0045226F" w:rsidP="00D45815" w:rsidR="00ED5A33" w:rsidRPr="00631E08">
      <w:pPr>
        <w:ind w:firstLine="4"/>
        <w:jc w:val="both"/>
        <w:rPr>
          <w:sz w:val="22"/>
          <w:szCs w:val="22"/>
        </w:rPr>
      </w:pPr>
      <w:r w:rsidRPr="0045226F">
        <w:rPr>
          <w:b/>
          <w:sz w:val="22"/>
          <w:szCs w:val="22"/>
        </w:rPr>
        <w:t>II.</w:t>
      </w:r>
      <w:r w:rsidRPr="0045226F">
        <w:rPr>
          <w:b/>
          <w:sz w:val="22"/>
          <w:szCs w:val="22"/>
        </w:rPr>
        <w:tab/>
      </w:r>
      <w:r w:rsidR="00ED5A33" w:rsidRPr="009355B3">
        <w:rPr>
          <w:sz w:val="22"/>
          <w:szCs w:val="22"/>
        </w:rPr>
        <w:t xml:space="preserve">Određuje se završno ročište za </w:t>
      </w:r>
      <w:r w:rsidR="000F64D0" w:rsidRPr="0024723B">
        <w:rPr>
          <w:b/>
          <w:bCs/>
          <w:sz w:val="22"/>
          <w:szCs w:val="22"/>
        </w:rPr>
        <w:t xml:space="preserve">dan </w:t>
      </w:r>
      <w:r w:rsidR="007B0B49">
        <w:rPr>
          <w:b/>
          <w:bCs/>
          <w:sz w:val="22"/>
          <w:szCs w:val="22"/>
        </w:rPr>
        <w:t>11</w:t>
      </w:r>
      <w:r w:rsidR="0086682C" w:rsidRPr="0024723B">
        <w:rPr>
          <w:b/>
          <w:bCs/>
          <w:sz w:val="22"/>
          <w:szCs w:val="22"/>
        </w:rPr>
        <w:t xml:space="preserve">. </w:t>
      </w:r>
      <w:r w:rsidR="00AE21D2">
        <w:rPr>
          <w:b/>
          <w:bCs/>
          <w:sz w:val="22"/>
          <w:szCs w:val="22"/>
        </w:rPr>
        <w:t>listopada</w:t>
      </w:r>
      <w:r w:rsidR="00ED5A33" w:rsidRPr="0024723B">
        <w:rPr>
          <w:b/>
          <w:bCs/>
          <w:sz w:val="22"/>
          <w:szCs w:val="22"/>
        </w:rPr>
        <w:t xml:space="preserve"> 201</w:t>
      </w:r>
      <w:r w:rsidR="009D614C">
        <w:rPr>
          <w:b/>
          <w:bCs/>
          <w:sz w:val="22"/>
          <w:szCs w:val="22"/>
        </w:rPr>
        <w:t>8</w:t>
      </w:r>
      <w:r w:rsidR="00ED5A33" w:rsidRPr="0024723B">
        <w:rPr>
          <w:b/>
          <w:bCs/>
          <w:sz w:val="22"/>
          <w:szCs w:val="22"/>
        </w:rPr>
        <w:t xml:space="preserve">. godine u </w:t>
      </w:r>
      <w:r w:rsidR="000A1F6A">
        <w:rPr>
          <w:b/>
          <w:bCs/>
          <w:sz w:val="22"/>
          <w:szCs w:val="22"/>
        </w:rPr>
        <w:t>9,00</w:t>
      </w:r>
      <w:r w:rsidR="00ED5A33" w:rsidRPr="0024723B">
        <w:rPr>
          <w:b/>
          <w:bCs/>
          <w:sz w:val="22"/>
          <w:szCs w:val="22"/>
        </w:rPr>
        <w:t xml:space="preserve"> sati</w:t>
      </w:r>
      <w:r w:rsidR="00ED5A33" w:rsidRPr="0024723B">
        <w:rPr>
          <w:sz w:val="22"/>
          <w:szCs w:val="22"/>
        </w:rPr>
        <w:t xml:space="preserve"> u prostorijama ovog suda u Dubrovniku, Dr. Ante Starčevića 23, sudnica br. </w:t>
      </w:r>
      <w:r w:rsidR="00277E84">
        <w:rPr>
          <w:sz w:val="22"/>
          <w:szCs w:val="22"/>
        </w:rPr>
        <w:t>2</w:t>
      </w:r>
      <w:r w:rsidR="00ED5A33" w:rsidRPr="0024723B">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AE21D2">
        <w:rPr>
          <w:sz w:val="22"/>
          <w:szCs w:val="22"/>
        </w:rPr>
        <w:t>9</w:t>
      </w:r>
      <w:r w:rsidR="003964AE" w:rsidRPr="00D7579B">
        <w:rPr>
          <w:sz w:val="22"/>
          <w:szCs w:val="22"/>
        </w:rPr>
        <w:t xml:space="preserve">. </w:t>
      </w:r>
      <w:r w:rsidR="00AE21D2">
        <w:rPr>
          <w:sz w:val="22"/>
          <w:szCs w:val="22"/>
        </w:rPr>
        <w:t>srpnja</w:t>
      </w:r>
      <w:r w:rsidR="00653E9F">
        <w:rPr>
          <w:sz w:val="22"/>
          <w:szCs w:val="22"/>
        </w:rPr>
        <w:t xml:space="preserve"> </w:t>
      </w:r>
      <w:r w:rsidR="003964AE" w:rsidRPr="00D7579B">
        <w:rPr>
          <w:sz w:val="22"/>
          <w:szCs w:val="22"/>
        </w:rPr>
        <w:t>201</w:t>
      </w:r>
      <w:r w:rsidR="009D614C">
        <w:rPr>
          <w:sz w:val="22"/>
          <w:szCs w:val="22"/>
        </w:rPr>
        <w:t>8</w:t>
      </w:r>
      <w:r w:rsidR="003964AE" w:rsidRPr="00D7579B">
        <w:rPr>
          <w:sz w:val="22"/>
          <w:szCs w:val="22"/>
        </w:rPr>
        <w:t xml:space="preserve">. godine </w:t>
      </w:r>
      <w:r w:rsidR="003D2EED">
        <w:rPr>
          <w:sz w:val="22"/>
          <w:szCs w:val="22"/>
        </w:rPr>
        <w:t xml:space="preserve">predložio </w:t>
      </w:r>
      <w:r w:rsidR="009D614C">
        <w:rPr>
          <w:sz w:val="22"/>
          <w:szCs w:val="22"/>
        </w:rPr>
        <w:t>održati završno ročište i dostavio završni diobni popis</w:t>
      </w:r>
      <w:r w:rsidR="0021319E">
        <w:rPr>
          <w:sz w:val="22"/>
          <w:szCs w:val="22"/>
        </w:rPr>
        <w:t xml:space="preserve"> </w:t>
      </w:r>
      <w:r w:rsidR="00430B62" w:rsidRPr="00D7579B">
        <w:rPr>
          <w:sz w:val="22"/>
          <w:szCs w:val="22"/>
        </w:rPr>
        <w:t>(list  spisa</w:t>
      </w:r>
      <w:r w:rsidR="00277E84">
        <w:rPr>
          <w:sz w:val="22"/>
          <w:szCs w:val="22"/>
        </w:rPr>
        <w:t xml:space="preserve"> </w:t>
      </w:r>
      <w:r w:rsidR="00C8514D">
        <w:rPr>
          <w:sz w:val="22"/>
          <w:szCs w:val="22"/>
        </w:rPr>
        <w:t>340</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193. Stečajnog zakona (NN 44/96, 29/99, 129/00, 123/03, 197/03, 88/06, 116/10, 25/12, 133/12, 45/13, dalje u tekstu: SZ),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r w:rsidR="00073FE8">
        <w:rPr>
          <w:sz w:val="22"/>
          <w:szCs w:val="22"/>
        </w:rPr>
        <w:t xml:space="preserve"> </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9077D0">
        <w:rPr>
          <w:b/>
          <w:sz w:val="22"/>
          <w:szCs w:val="22"/>
        </w:rPr>
        <w:t>10</w:t>
      </w:r>
      <w:r w:rsidR="0086682C">
        <w:rPr>
          <w:b/>
          <w:sz w:val="22"/>
          <w:szCs w:val="22"/>
        </w:rPr>
        <w:t xml:space="preserve">. </w:t>
      </w:r>
      <w:r w:rsidR="009077D0">
        <w:rPr>
          <w:b/>
          <w:sz w:val="22"/>
          <w:szCs w:val="22"/>
        </w:rPr>
        <w:t>srpnja</w:t>
      </w:r>
      <w:r w:rsidR="00190E49" w:rsidRPr="00190E49">
        <w:rPr>
          <w:b/>
          <w:sz w:val="22"/>
          <w:szCs w:val="22"/>
        </w:rPr>
        <w:t xml:space="preserve"> 201</w:t>
      </w:r>
      <w:r w:rsidR="00073FE8">
        <w:rPr>
          <w:b/>
          <w:sz w:val="22"/>
          <w:szCs w:val="22"/>
        </w:rPr>
        <w:t>8</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B24B23">
        <w:rPr>
          <w:sz w:val="22"/>
          <w:szCs w:val="22"/>
        </w:rPr>
        <w:t>01</w:t>
      </w:r>
      <w:r w:rsidRPr="00E635A3">
        <w:rPr>
          <w:sz w:val="22"/>
          <w:szCs w:val="22"/>
        </w:rPr>
        <w:t>.</w:t>
      </w:r>
      <w:r w:rsidR="009408EF">
        <w:rPr>
          <w:sz w:val="22"/>
          <w:szCs w:val="22"/>
        </w:rPr>
        <w:t>0</w:t>
      </w:r>
      <w:r w:rsidR="00B24B23">
        <w:rPr>
          <w:sz w:val="22"/>
          <w:szCs w:val="22"/>
        </w:rPr>
        <w:t>6</w:t>
      </w:r>
      <w:r w:rsidRPr="00E635A3">
        <w:rPr>
          <w:sz w:val="22"/>
          <w:szCs w:val="22"/>
        </w:rPr>
        <w:t>.201</w:t>
      </w:r>
      <w:r w:rsidR="00B24B23">
        <w:rPr>
          <w:sz w:val="22"/>
          <w:szCs w:val="22"/>
        </w:rPr>
        <w:t>8</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CB63E4">
      <w:rPr>
        <w:rStyle w:val="Brojstranice"/>
        <w:noProof/>
        <w:sz w:val="20"/>
        <w:szCs w:val="20"/>
      </w:rPr>
      <w:t>2</w:t>
    </w:r>
    <w:r w:rsidRPr="00DA4373">
      <w:rPr>
        <w:rStyle w:val="Brojstranice"/>
        <w:sz w:val="20"/>
        <w:szCs w:val="20"/>
      </w:rPr>
      <w:fldChar w:fldCharType="end"/>
    </w:r>
  </w:p>
  <w:p w:rsidRDefault="009077D0" w:rsidP="009077D0" w:rsidR="009077D0" w:rsidRPr="009077D0">
    <w:pPr>
      <w:jc w:val="right"/>
      <w:rPr>
        <w:b/>
        <w:bCs/>
        <w:sz w:val="22"/>
        <w:szCs w:val="22"/>
      </w:rPr>
    </w:pPr>
    <w:r w:rsidRPr="009077D0">
      <w:rPr>
        <w:b/>
        <w:bCs/>
        <w:sz w:val="22"/>
        <w:szCs w:val="22"/>
      </w:rPr>
      <w:t>Posl. br. 6-St. 38/2015-123</w:t>
    </w:r>
  </w:p>
  <w:p w:rsidRDefault="007C1FE6" w:rsidP="009077D0" w:rsidR="007C1FE6" w:rsidRPr="007C1FE6">
    <w:pPr>
      <w:jc w:val="right"/>
      <w:rPr>
        <w:b/>
        <w:bCs/>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5"/>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73AF6"/>
    <w:rsid w:val="00073FE8"/>
    <w:rsid w:val="00075B6B"/>
    <w:rsid w:val="000954C7"/>
    <w:rsid w:val="000A1F6A"/>
    <w:rsid w:val="000B3478"/>
    <w:rsid w:val="000C53DA"/>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87412"/>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60E3C"/>
    <w:rsid w:val="0027349C"/>
    <w:rsid w:val="002750E1"/>
    <w:rsid w:val="00277E84"/>
    <w:rsid w:val="00282876"/>
    <w:rsid w:val="002854D0"/>
    <w:rsid w:val="00287129"/>
    <w:rsid w:val="002875DF"/>
    <w:rsid w:val="002918C0"/>
    <w:rsid w:val="00294348"/>
    <w:rsid w:val="002A062D"/>
    <w:rsid w:val="002D515D"/>
    <w:rsid w:val="002E39A6"/>
    <w:rsid w:val="002E56F8"/>
    <w:rsid w:val="002F1AE4"/>
    <w:rsid w:val="002F39C4"/>
    <w:rsid w:val="00312F3F"/>
    <w:rsid w:val="0031484A"/>
    <w:rsid w:val="00316876"/>
    <w:rsid w:val="00320035"/>
    <w:rsid w:val="0032078F"/>
    <w:rsid w:val="00322FD7"/>
    <w:rsid w:val="00331AD9"/>
    <w:rsid w:val="00332239"/>
    <w:rsid w:val="00332DE0"/>
    <w:rsid w:val="003356EA"/>
    <w:rsid w:val="0034146D"/>
    <w:rsid w:val="0034581C"/>
    <w:rsid w:val="00370A2A"/>
    <w:rsid w:val="003755D0"/>
    <w:rsid w:val="00386A35"/>
    <w:rsid w:val="003963B3"/>
    <w:rsid w:val="003964AE"/>
    <w:rsid w:val="003A1CC2"/>
    <w:rsid w:val="003C656B"/>
    <w:rsid w:val="003C6B9F"/>
    <w:rsid w:val="003C727D"/>
    <w:rsid w:val="003D2EED"/>
    <w:rsid w:val="003E520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56C39"/>
    <w:rsid w:val="00461D43"/>
    <w:rsid w:val="004661BA"/>
    <w:rsid w:val="00476859"/>
    <w:rsid w:val="004811BF"/>
    <w:rsid w:val="0048431B"/>
    <w:rsid w:val="004A2645"/>
    <w:rsid w:val="004A5A9A"/>
    <w:rsid w:val="004B16C6"/>
    <w:rsid w:val="004B2109"/>
    <w:rsid w:val="004B522D"/>
    <w:rsid w:val="004D1B5C"/>
    <w:rsid w:val="004F12DF"/>
    <w:rsid w:val="0050127F"/>
    <w:rsid w:val="00507A1D"/>
    <w:rsid w:val="005121AC"/>
    <w:rsid w:val="00512E2A"/>
    <w:rsid w:val="00521B93"/>
    <w:rsid w:val="0053716F"/>
    <w:rsid w:val="005418D9"/>
    <w:rsid w:val="005474A8"/>
    <w:rsid w:val="005525BB"/>
    <w:rsid w:val="0055693B"/>
    <w:rsid w:val="005663A0"/>
    <w:rsid w:val="00570D4B"/>
    <w:rsid w:val="00585320"/>
    <w:rsid w:val="005A7C5E"/>
    <w:rsid w:val="005C716F"/>
    <w:rsid w:val="005D1246"/>
    <w:rsid w:val="005D2275"/>
    <w:rsid w:val="005D54EF"/>
    <w:rsid w:val="005D5A3C"/>
    <w:rsid w:val="005E5293"/>
    <w:rsid w:val="005E5665"/>
    <w:rsid w:val="005F2998"/>
    <w:rsid w:val="00601367"/>
    <w:rsid w:val="006035C0"/>
    <w:rsid w:val="00612C69"/>
    <w:rsid w:val="00621E09"/>
    <w:rsid w:val="00622143"/>
    <w:rsid w:val="0063094D"/>
    <w:rsid w:val="00631E08"/>
    <w:rsid w:val="00634063"/>
    <w:rsid w:val="00636D61"/>
    <w:rsid w:val="00653E9F"/>
    <w:rsid w:val="00655689"/>
    <w:rsid w:val="00664034"/>
    <w:rsid w:val="00691AE4"/>
    <w:rsid w:val="00694B45"/>
    <w:rsid w:val="006A1F4E"/>
    <w:rsid w:val="006B7AE6"/>
    <w:rsid w:val="006C21BE"/>
    <w:rsid w:val="006C3BA6"/>
    <w:rsid w:val="006C3DDF"/>
    <w:rsid w:val="006D38E7"/>
    <w:rsid w:val="006E462A"/>
    <w:rsid w:val="00700B6D"/>
    <w:rsid w:val="007011B9"/>
    <w:rsid w:val="00701FFC"/>
    <w:rsid w:val="00710887"/>
    <w:rsid w:val="0071103A"/>
    <w:rsid w:val="00723BBD"/>
    <w:rsid w:val="00727783"/>
    <w:rsid w:val="00727B29"/>
    <w:rsid w:val="007366E2"/>
    <w:rsid w:val="00741FCA"/>
    <w:rsid w:val="00742071"/>
    <w:rsid w:val="007458AE"/>
    <w:rsid w:val="007621A4"/>
    <w:rsid w:val="00766D7D"/>
    <w:rsid w:val="0076712B"/>
    <w:rsid w:val="007716BE"/>
    <w:rsid w:val="00782893"/>
    <w:rsid w:val="00786982"/>
    <w:rsid w:val="007921DB"/>
    <w:rsid w:val="007A59AB"/>
    <w:rsid w:val="007B0B49"/>
    <w:rsid w:val="007B6140"/>
    <w:rsid w:val="007C1FE6"/>
    <w:rsid w:val="007C275F"/>
    <w:rsid w:val="007E31FC"/>
    <w:rsid w:val="007F01FC"/>
    <w:rsid w:val="00804A97"/>
    <w:rsid w:val="008140C5"/>
    <w:rsid w:val="00820CCF"/>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18B0"/>
    <w:rsid w:val="008D240E"/>
    <w:rsid w:val="008D7EA9"/>
    <w:rsid w:val="008F33B5"/>
    <w:rsid w:val="008F650E"/>
    <w:rsid w:val="009077D0"/>
    <w:rsid w:val="00911C92"/>
    <w:rsid w:val="009154DF"/>
    <w:rsid w:val="00923731"/>
    <w:rsid w:val="009258F2"/>
    <w:rsid w:val="00932C19"/>
    <w:rsid w:val="009406E1"/>
    <w:rsid w:val="009408EF"/>
    <w:rsid w:val="00946CF2"/>
    <w:rsid w:val="00960197"/>
    <w:rsid w:val="009632DE"/>
    <w:rsid w:val="00972963"/>
    <w:rsid w:val="009A2183"/>
    <w:rsid w:val="009A2F41"/>
    <w:rsid w:val="009C17C6"/>
    <w:rsid w:val="009D5524"/>
    <w:rsid w:val="009D614C"/>
    <w:rsid w:val="009D69CC"/>
    <w:rsid w:val="009D69E5"/>
    <w:rsid w:val="009E08F2"/>
    <w:rsid w:val="009E5A40"/>
    <w:rsid w:val="00A13BF1"/>
    <w:rsid w:val="00A35F1E"/>
    <w:rsid w:val="00A779EF"/>
    <w:rsid w:val="00A82DB6"/>
    <w:rsid w:val="00A87FC5"/>
    <w:rsid w:val="00AA10E2"/>
    <w:rsid w:val="00AA4212"/>
    <w:rsid w:val="00AA7BB3"/>
    <w:rsid w:val="00AB0EDD"/>
    <w:rsid w:val="00AB5F55"/>
    <w:rsid w:val="00AC0862"/>
    <w:rsid w:val="00AC1A08"/>
    <w:rsid w:val="00AC2766"/>
    <w:rsid w:val="00AC6D9E"/>
    <w:rsid w:val="00AD019F"/>
    <w:rsid w:val="00AD23DE"/>
    <w:rsid w:val="00AD70AF"/>
    <w:rsid w:val="00AD7AEE"/>
    <w:rsid w:val="00AE21D2"/>
    <w:rsid w:val="00AE238A"/>
    <w:rsid w:val="00AE6F26"/>
    <w:rsid w:val="00AF5F39"/>
    <w:rsid w:val="00B00F2A"/>
    <w:rsid w:val="00B04BF9"/>
    <w:rsid w:val="00B10A89"/>
    <w:rsid w:val="00B1204D"/>
    <w:rsid w:val="00B14DA4"/>
    <w:rsid w:val="00B15E0B"/>
    <w:rsid w:val="00B21A88"/>
    <w:rsid w:val="00B24B23"/>
    <w:rsid w:val="00B301F9"/>
    <w:rsid w:val="00B34BDB"/>
    <w:rsid w:val="00B37068"/>
    <w:rsid w:val="00B3737E"/>
    <w:rsid w:val="00B41CA3"/>
    <w:rsid w:val="00B50A1E"/>
    <w:rsid w:val="00B52CDB"/>
    <w:rsid w:val="00B547F0"/>
    <w:rsid w:val="00B70172"/>
    <w:rsid w:val="00B70BE0"/>
    <w:rsid w:val="00B7339D"/>
    <w:rsid w:val="00B80388"/>
    <w:rsid w:val="00B810F0"/>
    <w:rsid w:val="00B82EE7"/>
    <w:rsid w:val="00B836D4"/>
    <w:rsid w:val="00B84E2B"/>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32D57"/>
    <w:rsid w:val="00C3316C"/>
    <w:rsid w:val="00C40F8A"/>
    <w:rsid w:val="00C42295"/>
    <w:rsid w:val="00C52A99"/>
    <w:rsid w:val="00C52C9B"/>
    <w:rsid w:val="00C572E8"/>
    <w:rsid w:val="00C73392"/>
    <w:rsid w:val="00C807FB"/>
    <w:rsid w:val="00C8388D"/>
    <w:rsid w:val="00C8514D"/>
    <w:rsid w:val="00CA2605"/>
    <w:rsid w:val="00CB053B"/>
    <w:rsid w:val="00CB05E7"/>
    <w:rsid w:val="00CB509A"/>
    <w:rsid w:val="00CB63E4"/>
    <w:rsid w:val="00CC6519"/>
    <w:rsid w:val="00CD713B"/>
    <w:rsid w:val="00CD73A3"/>
    <w:rsid w:val="00CD7839"/>
    <w:rsid w:val="00CE04EC"/>
    <w:rsid w:val="00CE5C30"/>
    <w:rsid w:val="00CE7A86"/>
    <w:rsid w:val="00CE7CC8"/>
    <w:rsid w:val="00CF1E56"/>
    <w:rsid w:val="00CF3D22"/>
    <w:rsid w:val="00CF7A5E"/>
    <w:rsid w:val="00D049DE"/>
    <w:rsid w:val="00D04FD0"/>
    <w:rsid w:val="00D05C20"/>
    <w:rsid w:val="00D11029"/>
    <w:rsid w:val="00D25026"/>
    <w:rsid w:val="00D25509"/>
    <w:rsid w:val="00D31A0D"/>
    <w:rsid w:val="00D33BFE"/>
    <w:rsid w:val="00D341B5"/>
    <w:rsid w:val="00D41341"/>
    <w:rsid w:val="00D4221E"/>
    <w:rsid w:val="00D44232"/>
    <w:rsid w:val="00D45815"/>
    <w:rsid w:val="00D461D4"/>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CB63E4"/>
    <w:rPr>
      <w:color w:val="808080"/>
      <w:bdr w:space="0" w:sz="0" w:color="auto" w:val="none"/>
      <w:shd w:fill="auto" w:color="auto" w:val="clear"/>
    </w:rPr>
  </w:style>
  <w:style w:customStyle="true" w:styleId="eSPISCCParagraphDefaultFont" w:type="character">
    <w:name w:val="eSPIS_CC_Paragraph Default Font"/>
    <w:basedOn w:val="Zadanifontodlomka"/>
    <w:rsid w:val="00CB63E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B63E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B63E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B63E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CB63E4"/>
    <w:rPr>
      <w:color w:val="808080"/>
      <w:bdr w:color="auto" w:space="0" w:sz="0" w:val="none"/>
      <w:shd w:color="auto" w:fill="auto" w:val="clear"/>
    </w:rPr>
  </w:style>
  <w:style w:customStyle="1" w:styleId="eSPISCCParagraphDefaultFont" w:type="character">
    <w:name w:val="eSPIS_CC_Paragraph Default Font"/>
    <w:basedOn w:val="Zadanifontodlomka"/>
    <w:rsid w:val="00CB63E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B63E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B63E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B63E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NEKRETNINE društvo s ograničenom odgovornošću za građenje, trgovinu i usluge</izvorni_sadrzaj>
    <derivirana_varijabla naziv="DomainObject.Predmet.ProtustrankaFormated_1">  PRIMA NEKRETNINE društvo s ograničenom odgovornošću za građenje, trgovinu i usluge</derivirana_varijabla>
  </DomainObject.Predmet.ProtustrankaFormated>
  <DomainObject.Predmet.ProtustrankaFormatedOIB>
    <izvorni_sadrzaj>  PRIMA NEKRETNINE društvo s ograničenom odgovornošću za građenje, trgovinu i usluge, OIB 58729108852</izvorni_sadrzaj>
    <derivirana_varijabla naziv="DomainObject.Predmet.ProtustrankaFormatedOIB_1">  PRIMA NEKRETNINE društvo s ograničenom odgovornošću za građenje, trgovinu i usluge, OIB 58729108852</derivirana_varijabla>
  </DomainObject.Predmet.ProtustrankaFormatedOIB>
  <DomainObject.Predmet.ProtustrankaFormatedWithAdress>
    <izvorni_sadrzaj> PRIMA NEKRETNINE društvo s ograničenom odgovornošću za građenje, trgovinu i usluge, Lozica 51, 20235 Zaton</izvorni_sadrzaj>
    <derivirana_varijabla naziv="DomainObject.Predmet.ProtustrankaFormatedWithAdress_1"> PRIMA NEKRETNINE društvo s ograničenom odgovornošću za građenje, trgovinu i usluge, Lozica 51, 20235 Zaton</derivirana_varijabla>
  </DomainObject.Predmet.ProtustrankaFormatedWithAdress>
  <DomainObject.Predmet.ProtustrankaFormatedWithAdressOIB>
    <izvorni_sadrzaj> PRIMA NEKRETNINE društvo s ograničenom odgovornošću za građenje, trgovinu i usluge, OIB 58729108852, Lozica 51, 20235 Zaton</izvorni_sadrzaj>
    <derivirana_varijabla naziv="DomainObject.Predmet.ProtustrankaFormatedWithAdressOIB_1"> PRIMA NEKRETNINE društvo s ograničenom odgovornošću za građenje, trgovinu i usluge, OIB 58729108852, Lozica 51, 20235 Zaton</derivirana_varijabla>
  </DomainObject.Predmet.ProtustrankaFormatedWithAdressOIB>
  <DomainObject.Predmet.ProtustrankaWithAdress>
    <izvorni_sadrzaj>PRIMA NEKRETNINE društvo s ograničenom odgovornošću za građenje, trgovinu i usluge Lozica 51, 20235 Zaton</izvorni_sadrzaj>
    <derivirana_varijabla naziv="DomainObject.Predmet.ProtustrankaWithAdress_1">PRIMA NEKRETNINE društvo s ograničenom odgovornošću za građenje, trgovinu i usluge Lozica 51, 20235 Zaton</derivirana_varijabla>
  </DomainObject.Predmet.ProtustrankaWithAdress>
  <DomainObject.Predmet.ProtustrankaWithAdressOIB>
    <izvorni_sadrzaj>PRIMA NEKRETNINE društvo s ograničenom odgovornošću za građenje, trgovinu i usluge, OIB 58729108852, Lozica 51, 20235 Zaton</izvorni_sadrzaj>
    <derivirana_varijabla naziv="DomainObject.Predmet.ProtustrankaWithAdressOIB_1">PRIMA NEKRETNINE društvo s ograničenom odgovornošću za građenje, trgovinu i usluge, OIB 58729108852, Lozica 51, 20235 Zaton</derivirana_varijabla>
  </DomainObject.Predmet.ProtustrankaWithAdressOIB>
  <DomainObject.Predmet.ProtustrankaNazivFormated>
    <izvorni_sadrzaj>PRIMA NEKRETNINE društvo s ograničenom odgovornošću za građenje, trgovinu i usluge</izvorni_sadrzaj>
    <derivirana_varijabla naziv="DomainObject.Predmet.ProtustrankaNazivFormated_1">PRIMA NEKRETNINE društvo s ograničenom odgovornošću za građenje, trgovinu i usluge</derivirana_varijabla>
  </DomainObject.Predmet.ProtustrankaNazivFormated>
  <DomainObject.Predmet.ProtustrankaNazivFormatedOIB>
    <izvorni_sadrzaj>PRIMA NEKRETNINE društvo s ograničenom odgovornošću za građenje, trgovinu i usluge, OIB 58729108852</izvorni_sadrzaj>
    <derivirana_varijabla naziv="DomainObject.Predmet.ProtustrankaNazivFormatedOIB_1">PRIMA NEKRETNINE društvo s ograničenom odgovornošću za građenje, trgovinu i usluge, OIB 58729108852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Područni ured Dubrovnik</izvorni_sadrzaj>
    <derivirana_varijabla naziv="DomainObject.Predmet.StrankaFormated_1">  Ministarstvo financija RH, Porezna uprava, Područni ured Dubrovnik</derivirana_varijabla>
  </DomainObject.Predmet.StrankaFormated>
  <DomainObject.Predmet.StrankaFormatedOIB>
    <izvorni_sadrzaj>  Ministarstvo financija RH, Porezna uprava, Područni ured Dubrovnik, OIB 18683136487</izvorni_sadrzaj>
    <derivirana_varijabla naziv="DomainObject.Predmet.StrankaFormatedOIB_1">  Ministarstvo financija RH, Porezna uprava, Područni ured Dubrovnik, OIB 18683136487</derivirana_varijabla>
  </DomainObject.Predmet.StrankaFormatedOIB>
  <DomainObject.Predmet.StrankaFormatedWithAdress>
    <izvorni_sadrzaj> Ministarstvo financija RH, Porezna uprava, Područni ured Dubrovnik, Vukovarska 6, 20000 Dubrovnik</izvorni_sadrzaj>
    <derivirana_varijabla naziv="DomainObject.Predmet.StrankaFormatedWithAdress_1"> Ministarstvo financija RH, Porezna uprava, Područni ured Dubrovnik, Vukovarska 6, 20000 Dubrovnik</derivirana_varijabla>
  </DomainObject.Predmet.StrankaFormatedWithAdress>
  <DomainObject.Predmet.StrankaFormatedWithAdressOIB>
    <izvorni_sadrzaj> Ministarstvo financija RH, Porezna uprava, Područni ured Dubrovnik, OIB 18683136487, Vukovarska 6, 20000 Dubrovnik</izvorni_sadrzaj>
    <derivirana_varijabla naziv="DomainObject.Predmet.StrankaFormatedWithAdressOIB_1"> Ministarstvo financija RH, Porezna uprava, Područni ured Dubrovnik, OIB 18683136487, Vukovarska 6, 20000 Dubrovnik</derivirana_varijabla>
  </DomainObject.Predmet.StrankaFormatedWithAdressOIB>
  <DomainObject.Predmet.StrankaWithAdress>
    <izvorni_sadrzaj>Ministarstvo financija RH, Porezna uprava, Područni ured Dubrovnik Vukovarska 6,20000 Dubrovnik</izvorni_sadrzaj>
    <derivirana_varijabla naziv="DomainObject.Predmet.StrankaWithAdress_1">Ministarstvo financija RH, Porezna uprava, Područni ured Dubrovnik Vukovarska 6,20000 Dubrovnik</derivirana_varijabla>
  </DomainObject.Predmet.StrankaWithAdress>
  <DomainObject.Predmet.StrankaWithAdressOIB>
    <izvorni_sadrzaj>Ministarstvo financija RH, Porezna uprava, Područni ured Dubrovnik, OIB 18683136487, Vukovarska 6,20000 Dubrovnik</izvorni_sadrzaj>
    <derivirana_varijabla naziv="DomainObject.Predmet.StrankaWithAdressOIB_1">Ministarstvo financija RH, Porezna uprava, Područni ured Dubrovnik, OIB 18683136487, Vukovarska 6,20000 Dubrovnik</derivirana_varijabla>
  </DomainObject.Predmet.StrankaWithAdressOIB>
  <DomainObject.Predmet.StrankaNazivFormated>
    <izvorni_sadrzaj>Ministarstvo financija RH, Porezna uprava, Područni ured Dubrovnik</izvorni_sadrzaj>
    <derivirana_varijabla naziv="DomainObject.Predmet.StrankaNazivFormated_1">Ministarstvo financija RH, Porezna uprava, Područni ured Dubrovnik</derivirana_varijabla>
  </DomainObject.Predmet.StrankaNazivFormated>
  <DomainObject.Predmet.StrankaNazivFormatedOIB>
    <izvorni_sadrzaj>Ministarstvo financija RH, Porezna uprava, Područni ured Dubrovnik, OIB 18683136487</izvorni_sadrzaj>
    <derivirana_varijabla naziv="DomainObject.Predmet.StrankaNazivFormatedOIB_1">Ministarstvo financija RH, Porezna uprava, 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Ministarstvo financija RH, Porezna uprava, Područni ured Dubrovnik</item>
    </izvorni_sadrzaj>
    <derivirana_varijabla naziv="DomainObject.Predmet.StrankaListFormated_1">
      <item>Ministarstvo financija RH, Porezna uprava, Područni ured Dubrovnik</item>
    </derivirana_varijabla>
  </DomainObject.Predmet.StrankaListFormated>
  <DomainObject.Predmet.StrankaListFormatedOIB>
    <izvorni_sadrzaj>
      <item>Ministarstvo financija RH, Porezna uprava, Područni ured Dubrovnik, OIB 18683136487</item>
    </izvorni_sadrzaj>
    <derivirana_varijabla naziv="DomainObject.Predmet.StrankaListFormatedOIB_1">
      <item>Ministarstvo financija RH, Porezna uprava, Područni ured Dubrovnik, OIB 18683136487</item>
    </derivirana_varijabla>
  </DomainObject.Predmet.StrankaListFormatedOIB>
  <DomainObject.Predmet.StrankaListFormatedWithAdress>
    <izvorni_sadrzaj>
      <item>Ministarstvo financija RH, Porezna uprava, Područni ured Dubrovnik, Vukovarska 6, 20000 Dubrovnik</item>
    </izvorni_sadrzaj>
    <derivirana_varijabla naziv="DomainObject.Predmet.StrankaListFormatedWithAdress_1">
      <item>Ministarstvo financija RH, Porezna uprava, Područni ured Dubrovnik, Vukovarska 6, 20000 Dubrovnik</item>
    </derivirana_varijabla>
  </DomainObject.Predmet.StrankaListFormatedWithAdress>
  <DomainObject.Predmet.StrankaListFormatedWithAdressOIB>
    <izvorni_sadrzaj>
      <item>Ministarstvo financija RH, Porezna uprava, Područni ured Dubrovnik, OIB 18683136487, Vukovarska 6, 20000 Dubrovnik</item>
    </izvorni_sadrzaj>
    <derivirana_varijabla naziv="DomainObject.Predmet.StrankaListFormatedWithAdressOIB_1">
      <item>Ministarstvo financija RH, Porezna uprava, Područni ured Dubrovnik, OIB 18683136487, Vukovarska 6, 20000 Dubrovnik</item>
    </derivirana_varijabla>
  </DomainObject.Predmet.StrankaListFormatedWithAdressOIB>
  <DomainObject.Predmet.StrankaListNazivFormated>
    <izvorni_sadrzaj>
      <item>Ministarstvo financija RH, Porezna uprava, Područni ured Dubrovnik</item>
    </izvorni_sadrzaj>
    <derivirana_varijabla naziv="DomainObject.Predmet.StrankaListNazivFormated_1">
      <item>Ministarstvo financija RH, Porezna uprava, Područni ured Dubrovnik</item>
    </derivirana_varijabla>
  </DomainObject.Predmet.StrankaListNazivFormated>
  <DomainObject.Predmet.StrankaListNazivFormatedOIB>
    <izvorni_sadrzaj>
      <item>Ministarstvo financija RH, Porezna uprava, Područni ured Dubrovnik, OIB 18683136487</item>
    </izvorni_sadrzaj>
    <derivirana_varijabla naziv="DomainObject.Predmet.StrankaListNazivFormatedOIB_1">
      <item>Ministarstvo financija RH, Porezna uprava, Područni ured Dubrovnik, OIB 18683136487</item>
    </derivirana_varijabla>
  </DomainObject.Predmet.StrankaListNazivFormatedOIB>
  <DomainObject.Predmet.ProtuStrankaListFormated>
    <izvorni_sadrzaj>
      <item>PRIMA NEKRETNINE društvo s ograničenom odgovornošću za građenje, trgovinu i usluge</item>
    </izvorni_sadrzaj>
    <derivirana_varijabla naziv="DomainObject.Predmet.ProtuStrankaListFormated_1">
      <item>PRIMA NEKRETNINE društvo s ograničenom odgovornošću za građenje, trgovinu i usluge</item>
    </derivirana_varijabla>
  </DomainObject.Predmet.ProtuStrankaListFormated>
  <DomainObject.Predmet.ProtuStrankaListFormatedOIB>
    <izvorni_sadrzaj>
      <item>PRIMA NEKRETNINE društvo s ograničenom odgovornošću za građenje, trgovinu i usluge, OIB 58729108852</item>
    </izvorni_sadrzaj>
    <derivirana_varijabla naziv="DomainObject.Predmet.ProtuStrankaListFormatedOIB_1">
      <item>PRIMA NEKRETNINE društvo s ograničenom odgovornošću za građenje, trgovinu i usluge, OIB 58729108852</item>
    </derivirana_varijabla>
  </DomainObject.Predmet.ProtuStrankaListFormatedOIB>
  <DomainObject.Predmet.ProtuStrankaListFormatedWithAdress>
    <izvorni_sadrzaj>
      <item>PRIMA NEKRETNINE društvo s ograničenom odgovornošću za građenje, trgovinu i usluge, Lozica 51, 20235 Zaton</item>
    </izvorni_sadrzaj>
    <derivirana_varijabla naziv="DomainObject.Predmet.ProtuStrankaListFormatedWithAdress_1">
      <item>PRIMA NEKRETNINE društvo s ograničenom odgovornošću za građenje, trgovinu i usluge, Lozica 51, 20235 Zaton</item>
    </derivirana_varijabla>
  </DomainObject.Predmet.ProtuStrankaListFormatedWithAdress>
  <DomainObject.Predmet.ProtuStrankaListFormatedWithAdressOIB>
    <izvorni_sadrzaj>
      <item>PRIMA NEKRETNINE društvo s ograničenom odgovornošću za građenje, trgovinu i usluge, OIB 58729108852, Lozica 51, 20235 Zaton</item>
    </izvorni_sadrzaj>
    <derivirana_varijabla naziv="DomainObject.Predmet.ProtuStrankaListFormatedWithAdressOIB_1">
      <item>PRIMA NEKRETNINE društvo s ograničenom odgovornošću za građenje, trgovinu i usluge, OIB 58729108852, Lozica 51, 20235 Zaton</item>
    </derivirana_varijabla>
  </DomainObject.Predmet.ProtuStrankaListFormatedWithAdressOIB>
  <DomainObject.Predmet.ProtuStrankaListNazivFormated>
    <izvorni_sadrzaj>
      <item>PRIMA NEKRETNINE društvo s ograničenom odgovornošću za građenje, trgovinu i usluge</item>
    </izvorni_sadrzaj>
    <derivirana_varijabla naziv="DomainObject.Predmet.ProtuStrankaListNazivFormated_1">
      <item>PRIMA NEKRETNINE društvo s ograničenom odgovornošću za građenje, trgovinu i usluge</item>
    </derivirana_varijabla>
  </DomainObject.Predmet.ProtuStrankaListNazivFormated>
  <DomainObject.Predmet.ProtuStrankaListNazivFormatedOIB>
    <izvorni_sadrzaj>
      <item>PRIMA NEKRETNINE društvo s ograničenom odgovornošću za građenje, trgovinu i usluge, OIB 58729108852</item>
    </izvorni_sadrzaj>
    <derivirana_varijabla naziv="DomainObject.Predmet.ProtuStrankaListNazivFormatedOIB_1">
      <item>PRIMA NEKRETNINE društvo s ograničenom odgovornošću za građenje, trgovinu i usluge, OIB 58729108852</item>
    </derivirana_varijabla>
  </DomainObject.Predmet.ProtuStrankaListNazivFormatedOIB>
  <DomainObject.Predmet.OstaliListFormated>
    <izvorni_sadrzaj>
      <item>Županijsko državno odvjetništvo u Dubrovniku, Građansko-upravni odjel</item>
      <item>Dragan-Josip Knežević</item>
      <item>Željko Budimir</item>
    </izvorni_sadrzaj>
    <derivirana_varijabla naziv="DomainObject.Predmet.OstaliListFormated_1">
      <item>Županijsko državno odvjetništvo u Dubrovniku, Građansko-upravni odjel</item>
      <item>Dragan-Josip Knežević</item>
      <item>Željko Budimir</item>
    </derivirana_varijabla>
  </DomainObject.Predmet.OstaliListFormated>
  <DomainObject.Predmet.OstaliListFormatedOIB>
    <izvorni_sadrzaj>
      <item>Županijsko državno odvjetništvo u Dubrovniku, Građansko-upravni odjel</item>
      <item>Dragan-Josip Knežević, OIB 97076984856</item>
      <item>Željko Budimir, OIB 15314651702</item>
    </izvorni_sadrzaj>
    <derivirana_varijabla naziv="DomainObject.Predmet.OstaliListFormatedOIB_1">
      <item>Županijsko državno odvjetništvo u Dubrovniku, Građansko-upravni odjel</item>
      <item>Dragan-Josip Knežević, OIB 97076984856</item>
      <item>Željko Budimir, OIB 15314651702</item>
    </derivirana_varijabla>
  </DomainObject.Predmet.OstaliListFormatedOIB>
  <DomainObject.Predmet.OstaliListFormatedWithAdress>
    <izvorni_sadrzaj>
      <item>Županijsko državno odvjetništvo u Dubrovniku, Građansko-upravni odjel, Dropčeva 1, 20000 Dubrovnik</item>
      <item>Dragan-Josip Knežević, Palmotićeva 11, 20000 Dubrovnik</item>
      <item>Željko Budimir, Ulica 68 3, 20270 Vela Luka</item>
    </izvorni_sadrzaj>
    <derivirana_varijabla naziv="DomainObject.Predmet.OstaliListFormatedWithAdress_1">
      <item>Županijsko državno odvjetništvo u Dubrovniku, Građansko-upravni odjel, Dropčeva 1, 20000 Dubrovnik</item>
      <item>Dragan-Josip Knežević, Palmotićeva 11, 20000 Dubrovnik</item>
      <item>Željko Budimir, Ulica 68 3, 20270 Vela Luka</item>
    </derivirana_varijabla>
  </DomainObject.Predmet.OstaliListFormatedWithAdress>
  <DomainObject.Predmet.OstaliListFormatedWithAdressOIB>
    <izvorni_sadrzaj>
      <item>Županijsko državno odvjetništvo u Dubrovniku, Građansko-upravni odjel, Dropčeva 1, 20000 Dubrovnik</item>
      <item>Dragan-Josip Knežević, OIB 97076984856, Palmotićeva 11, 20000 Dubrovnik</item>
      <item>Željko Budimir, OIB 15314651702, Ulica 68 3, 20270 Vela Luka</item>
    </izvorni_sadrzaj>
    <derivirana_varijabla naziv="DomainObject.Predmet.OstaliListFormatedWithAdressOIB_1">
      <item>Županijsko državno odvjetništvo u Dubrovniku, Građansko-upravni odjel, Dropčeva 1, 20000 Dubrovnik</item>
      <item>Dragan-Josip Knežević, OIB 97076984856, Palmotićeva 11, 20000 Dubrovnik</item>
      <item>Željko Budimir, OIB 15314651702, Ulica 68 3, 20270 Vela Luka</item>
    </derivirana_varijabla>
  </DomainObject.Predmet.OstaliListFormatedWithAdressOIB>
  <DomainObject.Predmet.OstaliListNazivFormated>
    <izvorni_sadrzaj>
      <item>Županijsko državno odvjetništvo u Dubrovniku, Građansko-upravni odjel</item>
      <item>Dragan-Josip Knežević</item>
      <item>Željko Budimir</item>
    </izvorni_sadrzaj>
    <derivirana_varijabla naziv="DomainObject.Predmet.OstaliListNazivFormated_1">
      <item>Županijsko državno odvjetništvo u Dubrovniku, Građansko-upravni odjel</item>
      <item>Dragan-Josip Knežević</item>
      <item>Željko Budimir</item>
    </derivirana_varijabla>
  </DomainObject.Predmet.OstaliListNazivFormated>
  <DomainObject.Predmet.OstaliListNazivFormatedOIB>
    <izvorni_sadrzaj>
      <item>Županijsko državno odvjetništvo u Dubrovniku, Građansko-upravni odjel</item>
      <item>Dragan-Josip Knežević, OIB 97076984856</item>
      <item>Željko Budimir, OIB 15314651702</item>
    </izvorni_sadrzaj>
    <derivirana_varijabla naziv="DomainObject.Predmet.OstaliListNazivFormatedOIB_1">
      <item>Županijsko državno odvjetništvo u Dubrovniku, Građansko-upravni odjel</item>
      <item>Dragan-Josip Knežević, OIB 97076984856</item>
      <item>Željko Budimir, OIB 15314651702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Ministarstvo financija RH, Porezna uprava, Područni ured Dubrovnik</izvorni_sadrzaj>
    <derivirana_varijabla naziv="DomainObject.Predmet.StrankaIDrugi_1">Ministarstvo financija RH, Porezna uprava, Područni ured Dubrovnik</derivirana_varijabla>
  </DomainObject.Predmet.StrankaIDrugi>
  <DomainObject.Predmet.ProtustrankaIDrugi>
    <izvorni_sadrzaj>PRIMA NEKRETNINE društvo s ograničenom odgovornošću za građenje, trgovinu i usluge</izvorni_sadrzaj>
    <derivirana_varijabla naziv="DomainObject.Predmet.ProtustrankaIDrugi_1">PRIMA NEKRETNINE društvo s ograničenom odgovornošću za građenje, trgovinu i usluge</derivirana_varijabla>
  </DomainObject.Predmet.ProtustrankaIDrugi>
  <DomainObject.Predmet.StrankaIDrugiAdressOIB>
    <izvorni_sadrzaj>Ministarstvo financija RH, Porezna uprava, Područni ured Dubrovnik, OIB 18683136487, Vukovarska 6, 20000 Dubrovnik</izvorni_sadrzaj>
    <derivirana_varijabla naziv="DomainObject.Predmet.StrankaIDrugiAdressOIB_1">Ministarstvo financija RH, Porezna uprava, Područni ured Dubrovnik, OIB 18683136487, Vukovarska 6, 20000 Dubrovnik</derivirana_varijabla>
  </DomainObject.Predmet.StrankaIDrugiAdressOIB>
  <DomainObject.Predmet.ProtustrankaIDrugiAdressOIB>
    <izvorni_sadrzaj>PRIMA NEKRETNINE društvo s ograničenom odgovornošću za građenje, trgovinu i usluge, OIB 58729108852, Lozica 51, 20235 Zaton</izvorni_sadrzaj>
    <derivirana_varijabla naziv="DomainObject.Predmet.ProtustrankaIDrugiAdressOIB_1">PRIMA NEKRETNINE društvo s ograničenom odgovornošću za građenje, trgovinu i usluge, OIB 58729108852, Lozica 51,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 Porezna uprava, Područni ured Dubrovnik</item>
      <item>PRIMA NEKRETNINE društvo s ograničenom odgovornošću za građenje, trgovinu i usluge</item>
      <item>Županijsko državno odvjetništvo u Dubrovniku, Građansko-upravni odjel</item>
      <item>Dragan-Josip Knežević</item>
      <item>Željko Budimir</item>
    </izvorni_sadrzaj>
    <derivirana_varijabla naziv="DomainObject.Predmet.SudioniciListNaziv_1">
      <item>Ministarstvo financija RH, Porezna uprava, Područni ured Dubrovnik</item>
      <item>PRIMA NEKRETNINE društvo s ograničenom odgovornošću za građenje, trgovinu i usluge</item>
      <item>Županijsko državno odvjetništvo u Dubrovniku, Građansko-upravni odjel</item>
      <item>Dragan-Josip Knežević</item>
      <item>Željko Budimir</item>
    </derivirana_varijabla>
  </DomainObject.Predmet.SudioniciListNaziv>
  <DomainObject.Predmet.SudioniciListAdressOIB>
    <izvorni_sadrzaj>
      <item>Ministarstvo financija RH, Porezna uprava, Područni ured Dubrovnik, OIB 18683136487, Vukovarska 6,20000 Dubrovnik</item>
      <item>PRIMA NEKRETNINE društvo s ograničenom odgovornošću za građenje, trgovinu i usluge, OIB 58729108852, Lozica 51,20235 Zaton</item>
      <item>Županijsko državno odvjetništvo u Dubrovniku, Građansko-upravni odjel, Dropčeva 1,20000 Dubrovnik</item>
      <item>Dragan-Josip Knežević, OIB 97076984856, Palmotićeva 11,20000 Dubrovnik</item>
      <item>Željko Budimir, OIB 15314651702, Ulica 68 3,20270 Vela Luka</item>
    </izvorni_sadrzaj>
    <derivirana_varijabla naziv="DomainObject.Predmet.SudioniciListAdressOIB_1">
      <item>Ministarstvo financija RH, Porezna uprava, Područni ured Dubrovnik, OIB 18683136487, Vukovarska 6,20000 Dubrovnik</item>
      <item>PRIMA NEKRETNINE društvo s ograničenom odgovornošću za građenje, trgovinu i usluge, OIB 58729108852, Lozica 51,20235 Zaton</item>
      <item>Županijsko državno odvjetništvo u Dubrovniku, Građansko-upravni odjel, Dropčeva 1,20000 Dubrovnik</item>
      <item>Dragan-Josip Knežević, OIB 97076984856, Palmotićeva 11,20000 Dubrovnik</item>
      <item>Željko Budimir, OIB 15314651702, Ulica 68 3,20270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58729108852</item>
      <item>, OIB null</item>
      <item>, OIB 97076984856</item>
      <item>, OIB 15314651702</item>
    </izvorni_sadrzaj>
    <derivirana_varijabla naziv="DomainObject.Predmet.SudioniciListNazivOIB_1">
      <item>, OIB 18683136487</item>
      <item>, OIB 58729108852</item>
      <item>, OIB null</item>
      <item>, OIB 97076984856</item>
      <item>, OIB 15314651702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50DC5A-0978-44D6-96DC-BCAA522177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399</properties:Words>
  <properties:Characters>2150</properties:Characters>
  <properties:Lines>70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2584</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2018-07-10T11:33:00Z</dcterms:created>
  <dc:creator>Srđan Gavranić</dc:creator>
  <cp:lastModifiedBy>Adaleta Milovčević</cp:lastModifiedBy>
  <cp:lastPrinted>2018-06-01T13:04:00Z</cp:lastPrinted>
  <dcterms:modified xmlns:xsi="http://www.w3.org/2001/XMLSchema-instance" xsi:type="dcterms:W3CDTF">2018-07-10T12:20:00Z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suglasnost na diobu (rješenje - suglasnost za završni diobni popis i završno ročište.docx)</vt:lpwstr>
  </prop:property>
  <prop:property name="CC_coloring" pid="4" fmtid="{D5CDD505-2E9C-101B-9397-08002B2CF9AE}">
    <vt:bool>false</vt:bool>
  </prop:property>
  <prop:property name="BrojStranica" pid="5" fmtid="{D5CDD505-2E9C-101B-9397-08002B2CF9AE}">
    <vt:i4>2</vt:i4>
  </prop:property>
</prop:Properties>
</file>