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6f990" w14:paraId="6b6f990" w:rsidRDefault="004C37BD" w:rsidP="004C37BD" w:rsidR="004C37BD" w:rsidRPr="00B76F3C">
      <w:pPr>
        <w:pStyle w:val="NormaleSPIS"/>
        <w15:collapsed w:val="false"/>
      </w:pPr>
      <w:bookmarkStart w:name="_GoBack" w:id="0"/>
      <w:bookmarkEnd w:id="0"/>
    </w:p>
    <w:p w:rsidRDefault="006D25A7" w:rsidP="004C37BD" w:rsidR="006D25A7">
      <w:pPr>
        <w:pStyle w:val="NormaleSPIS"/>
        <w:spacing w:after="0"/>
        <w:ind w:firstLine="0"/>
      </w:pPr>
    </w:p>
    <w:p w:rsidRDefault="006D25A7" w:rsidP="004C37BD" w:rsidR="006D25A7">
      <w:pPr>
        <w:pStyle w:val="NormaleSPIS"/>
        <w:spacing w:after="0"/>
        <w:ind w:firstLine="0"/>
      </w:pPr>
    </w:p>
    <w:p w:rsidRDefault="006D25A7" w:rsidP="004C37BD" w:rsidR="006D25A7">
      <w:pPr>
        <w:pStyle w:val="NormaleSPIS"/>
        <w:spacing w:after="0"/>
        <w:ind w:firstLine="0"/>
      </w:pPr>
    </w:p>
    <w:p w:rsidRDefault="006D25A7" w:rsidP="004C37BD" w:rsidR="006D25A7">
      <w:pPr>
        <w:pStyle w:val="NormaleSPIS"/>
        <w:spacing w:after="0"/>
        <w:ind w:firstLine="0"/>
      </w:pPr>
    </w:p>
    <w:p w:rsidRDefault="006D25A7" w:rsidP="004C37BD" w:rsidR="006D25A7">
      <w:pPr>
        <w:pStyle w:val="NormaleSPIS"/>
        <w:spacing w:after="0"/>
        <w:ind w:firstLine="0"/>
      </w:pPr>
    </w:p>
    <w:p w:rsidRDefault="004C37BD" w:rsidP="004C37BD" w:rsidR="004C37BD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E3B9F">
        <w:t>Republika Hrvatska</w:t>
      </w:r>
      <w:r w:rsidR="006D25A7">
        <w:tab/>
      </w:r>
      <w:r w:rsidR="006D25A7">
        <w:tab/>
      </w:r>
      <w:r w:rsidR="006D25A7">
        <w:tab/>
      </w:r>
      <w:r w:rsidR="006D25A7">
        <w:tab/>
      </w:r>
      <w:r w:rsidR="006D25A7">
        <w:tab/>
      </w:r>
      <w:r w:rsidR="006D25A7">
        <w:tab/>
      </w:r>
      <w:r w:rsidR="006D25A7">
        <w:tab/>
      </w:r>
      <w:r w:rsidR="006D25A7">
        <w:tab/>
        <w:t>66. St-629/14</w:t>
      </w:r>
    </w:p>
    <w:p w:rsidRDefault="004C37BD" w:rsidP="004C37BD" w:rsidR="004C37BD">
      <w:pPr>
        <w:pStyle w:val="NormaleSPIS"/>
        <w:spacing w:after="0"/>
        <w:ind w:firstLine="0"/>
      </w:pPr>
      <w:r>
        <w:t>Trgovački sud u Zagrebu</w:t>
      </w:r>
    </w:p>
    <w:p w:rsidRDefault="004C37BD" w:rsidP="004C37BD" w:rsidR="004C37BD">
      <w:pPr>
        <w:pStyle w:val="NormaleSPIS"/>
        <w:spacing w:after="0"/>
        <w:ind w:firstLine="0"/>
      </w:pPr>
      <w:r>
        <w:t>Zagreb, Amruševa 2/II</w:t>
      </w:r>
    </w:p>
    <w:p w:rsidRDefault="004C37BD" w:rsidP="004C37BD" w:rsidR="004C37BD">
      <w:pPr>
        <w:spacing w:after="0"/>
        <w:jc w:val="center"/>
      </w:pPr>
      <w:r>
        <w:t>R E P U B L I K A      H R V A T S K A</w:t>
      </w:r>
    </w:p>
    <w:p w:rsidRDefault="004C37BD" w:rsidP="004C37BD" w:rsidR="004C37BD">
      <w:pPr>
        <w:spacing w:after="0"/>
        <w:jc w:val="center"/>
      </w:pPr>
      <w:r>
        <w:t xml:space="preserve">R J E Š E N J E </w:t>
      </w:r>
    </w:p>
    <w:p w:rsidRDefault="004C37BD" w:rsidP="004C37BD" w:rsidR="004C37BD">
      <w:pPr>
        <w:spacing w:after="0"/>
        <w:jc w:val="center"/>
      </w:pPr>
    </w:p>
    <w:p w:rsidRDefault="00B57100" w:rsidP="004C37BD" w:rsidR="004C37BD" w:rsidRPr="00D6144D">
      <w:pPr>
        <w:spacing w:after="0"/>
        <w:ind w:firstLine="720"/>
        <w:jc w:val="both"/>
        <w:rPr>
          <w:bCs/>
        </w:rPr>
      </w:pPr>
      <w:r>
        <w:t>Trgovački sud u Zagrebu</w:t>
      </w:r>
      <w:r w:rsidR="004C37BD">
        <w:t xml:space="preserve">, po sucu toga suda Mislavu Kolakušiću, u stečajnom postupku koji se vodi nad stečajnim dužnikom </w:t>
      </w:r>
      <w:r w:rsidR="004C37BD" w:rsidRPr="00D6144D">
        <w:rPr>
          <w:bCs/>
        </w:rPr>
        <w:t>MOJ STAN d.o.o. u stečaju</w:t>
      </w:r>
      <w:r w:rsidR="004C37BD">
        <w:rPr>
          <w:bCs/>
        </w:rPr>
        <w:t xml:space="preserve">, OIB: </w:t>
      </w:r>
      <w:r w:rsidR="004C37BD" w:rsidRPr="00D6144D">
        <w:rPr>
          <w:bCs/>
        </w:rPr>
        <w:t>60714340929</w:t>
      </w:r>
      <w:r w:rsidR="004C37BD">
        <w:rPr>
          <w:bCs/>
        </w:rPr>
        <w:t xml:space="preserve">, </w:t>
      </w:r>
      <w:r>
        <w:rPr>
          <w:bCs/>
        </w:rPr>
        <w:t>Zagreb</w:t>
      </w:r>
      <w:r w:rsidR="004C37BD">
        <w:rPr>
          <w:bCs/>
        </w:rPr>
        <w:t xml:space="preserve">, Škorpikova br. 22, </w:t>
      </w:r>
      <w:r w:rsidR="004C37BD">
        <w:t xml:space="preserve">kojeg zastupa stečajni upravitelj Goran Jujnović Lučić, iz Zagreba, Strojarska cesta br. 20/XXII, </w:t>
      </w:r>
      <w:r w:rsidRPr="00B57100">
        <w:t>1</w:t>
      </w:r>
      <w:r w:rsidR="004C37BD" w:rsidRPr="00B57100">
        <w:t>.</w:t>
      </w:r>
      <w:r w:rsidRPr="00B57100">
        <w:t xml:space="preserve"> velj</w:t>
      </w:r>
      <w:r>
        <w:t>ače</w:t>
      </w:r>
      <w:r w:rsidR="004C37BD" w:rsidRPr="00B57100">
        <w:t xml:space="preserve"> 201</w:t>
      </w:r>
      <w:r>
        <w:t>8</w:t>
      </w:r>
      <w:r w:rsidR="004C37BD" w:rsidRPr="00B57100">
        <w:t>.,</w:t>
      </w:r>
    </w:p>
    <w:p w:rsidRDefault="004C37BD" w:rsidP="004C37BD" w:rsidR="004C37BD">
      <w:pPr>
        <w:spacing w:after="0"/>
        <w:jc w:val="center"/>
      </w:pPr>
    </w:p>
    <w:p w:rsidRDefault="004C37BD" w:rsidP="004C37BD" w:rsidR="004C37BD">
      <w:pPr>
        <w:spacing w:after="0"/>
        <w:jc w:val="center"/>
      </w:pPr>
      <w:r>
        <w:t>r i j e š i o     j e</w:t>
      </w:r>
    </w:p>
    <w:p w:rsidRDefault="004C37BD" w:rsidP="004C37BD" w:rsidR="004C37BD">
      <w:pPr>
        <w:spacing w:after="0"/>
        <w:ind w:left="720"/>
        <w:jc w:val="both"/>
        <w:rPr>
          <w:b/>
        </w:rPr>
      </w:pPr>
    </w:p>
    <w:p w:rsidRDefault="00B57100" w:rsidP="004C37BD" w:rsidR="004C37BD">
      <w:pPr>
        <w:spacing w:after="0"/>
        <w:jc w:val="both"/>
      </w:pPr>
      <w:r>
        <w:t>I</w:t>
      </w:r>
      <w:r w:rsidR="004C37BD">
        <w:tab/>
        <w:t>Određuje se u stečajnom postupku prodaja nekretnina stečajnog dužnika na kojima postoji razlučno pravo i to:</w:t>
      </w:r>
    </w:p>
    <w:p w:rsidRDefault="004C37BD" w:rsidP="004C37BD" w:rsidR="004C37BD">
      <w:pPr>
        <w:spacing w:after="0"/>
        <w:jc w:val="both"/>
      </w:pPr>
      <w:bookmarkStart w:name="_Hlk499194138" w:id="1"/>
      <w:r>
        <w:t xml:space="preserve">a) nekretnina upisana u zemljišne knjige </w:t>
      </w:r>
      <w:r w:rsidRPr="0091079C">
        <w:t xml:space="preserve">Općinskog </w:t>
      </w:r>
      <w:r>
        <w:t xml:space="preserve">građanskog </w:t>
      </w:r>
      <w:r w:rsidRPr="0091079C">
        <w:t>suda u Zagrebu, Zemljišnoknjižni odjel Zagreb, zk</w:t>
      </w:r>
      <w:r>
        <w:t>.ul.</w:t>
      </w:r>
      <w:r w:rsidRPr="0091079C">
        <w:t>br</w:t>
      </w:r>
      <w:r>
        <w:t>.</w:t>
      </w:r>
      <w:r w:rsidRPr="0091079C">
        <w:t xml:space="preserve"> 4893, </w:t>
      </w:r>
      <w:r>
        <w:t>označene kao zk.č.br.</w:t>
      </w:r>
      <w:r w:rsidRPr="0091079C">
        <w:t xml:space="preserve"> 2842/1, 2842/2</w:t>
      </w:r>
      <w:r>
        <w:t xml:space="preserve"> i </w:t>
      </w:r>
      <w:r w:rsidRPr="0091079C">
        <w:t>2842/3</w:t>
      </w:r>
      <w:r>
        <w:t>, u naravi</w:t>
      </w:r>
      <w:r w:rsidRPr="0091079C">
        <w:t xml:space="preserve"> LIVADA VELIKA SENOKOŠA ukupne površine </w:t>
      </w:r>
      <w:r w:rsidR="00A81FD5">
        <w:t>7</w:t>
      </w:r>
      <w:r w:rsidR="00B57100">
        <w:t>.</w:t>
      </w:r>
      <w:r w:rsidR="00A81FD5">
        <w:t>794</w:t>
      </w:r>
      <w:r w:rsidRPr="0091079C">
        <w:t xml:space="preserve"> m2,</w:t>
      </w:r>
      <w:r>
        <w:t xml:space="preserve"> k.o. Resnik.</w:t>
      </w:r>
    </w:p>
    <w:bookmarkEnd w:id="1"/>
    <w:p w:rsidRDefault="00B57100" w:rsidP="004C37BD" w:rsidR="004C37BD">
      <w:pPr>
        <w:spacing w:after="0"/>
        <w:jc w:val="both"/>
      </w:pPr>
      <w:r>
        <w:t>II</w:t>
      </w:r>
      <w:r w:rsidR="004C37BD">
        <w:tab/>
        <w:t xml:space="preserve">Ovo rješenje dostaviti će se Općinskom građanskom sudu u Zagrebu, Zemljišnoknjižni odjel Zagreb radi upisa zabilježbe rješenja o prodaji nekretnina u stečajnom postupku. </w:t>
      </w:r>
    </w:p>
    <w:p w:rsidRDefault="00B57100" w:rsidP="004C37BD" w:rsidR="00B57100">
      <w:pPr>
        <w:spacing w:after="0"/>
        <w:jc w:val="both"/>
      </w:pPr>
      <w:r>
        <w:t>III</w:t>
      </w:r>
      <w:r w:rsidR="004C37BD">
        <w:tab/>
        <w:t>Nalaže se Općinskom građanskom sudu u Zagrebu, Zemljišnoknjižni odjel Zagreb da upiše zabilježbu rješenja o prodaji u stečajnom postupku nekretnina navedenih pod točk</w:t>
      </w:r>
      <w:r>
        <w:t>om I a)</w:t>
      </w:r>
    </w:p>
    <w:p w:rsidRDefault="00B57100" w:rsidP="004C37BD" w:rsidR="004C37BD">
      <w:pPr>
        <w:spacing w:after="0"/>
        <w:jc w:val="both"/>
      </w:pPr>
      <w:r>
        <w:t>IV</w:t>
      </w:r>
      <w:r w:rsidR="004C37BD">
        <w:tab/>
        <w:t>Sud će zaključkom o prodaji utvrditi vrijednost nekretnine, način prodaje i uvjete prodaje.</w:t>
      </w:r>
    </w:p>
    <w:p w:rsidRDefault="004C37BD" w:rsidP="004C37BD" w:rsidR="004C37BD">
      <w:pPr>
        <w:spacing w:after="0"/>
        <w:jc w:val="center"/>
      </w:pPr>
      <w:r>
        <w:t>Obrazloženje</w:t>
      </w:r>
    </w:p>
    <w:p w:rsidRDefault="004C37BD" w:rsidP="004C37BD" w:rsidR="004C37BD">
      <w:pPr>
        <w:spacing w:after="0"/>
        <w:jc w:val="center"/>
      </w:pPr>
    </w:p>
    <w:p w:rsidRDefault="004C37BD" w:rsidP="004C37BD" w:rsidR="004C37BD">
      <w:pPr>
        <w:spacing w:after="0"/>
        <w:jc w:val="both"/>
      </w:pPr>
      <w:r>
        <w:tab/>
        <w:t xml:space="preserve">Stečajni je upravitelj podneskom </w:t>
      </w:r>
      <w:r w:rsidRPr="00C03DC9">
        <w:t>od 29. rujna 2017</w:t>
      </w:r>
      <w:r>
        <w:t>. godine predložio prodaju nekretnina u stečajnom postupku. Uvidom u zemljišno knjižni izvadak za nekretnine pod točkama 1.a izreke rješenja utvrđeno je da su</w:t>
      </w:r>
      <w:r>
        <w:rPr>
          <w:lang w:val="en-US"/>
        </w:rPr>
        <w:t xml:space="preserve"> B2 KAPITAL d.o.o.: OIB: 57509775367, Zagreb, Radnička cesta br. 41. i SOCIETE GENERALE-SPLITSKA BANKA d.d., OIB: 69326397242 Split, Ruđera Boškovića br. 16 </w:t>
      </w:r>
      <w:r>
        <w:t xml:space="preserve">razlučni vjerovnici na navedenim nekretninama. </w:t>
      </w:r>
    </w:p>
    <w:p w:rsidRDefault="004C37BD" w:rsidP="004C37BD" w:rsidR="004C37BD">
      <w:pPr>
        <w:spacing w:after="0"/>
        <w:jc w:val="both"/>
      </w:pPr>
      <w:r>
        <w:t xml:space="preserve"> </w:t>
      </w:r>
      <w:r>
        <w:tab/>
      </w:r>
      <w:r w:rsidRPr="0099750F">
        <w:t>Slijedom iznijetog temeljem odredbe čl. 247. st. 1. 2. i 3.</w:t>
      </w:r>
      <w:r>
        <w:t>, au vezi s čl. 441. st. 2.</w:t>
      </w:r>
      <w:r w:rsidRPr="0099750F">
        <w:t xml:space="preserve"> Stečajnog zakona (Narodne novine br. 71/15., dalje : SZ-a), odlučeno je kao u izreci ovog rješenja.</w:t>
      </w:r>
      <w:r>
        <w:t xml:space="preserve"> </w:t>
      </w:r>
    </w:p>
    <w:p w:rsidRDefault="004C37BD" w:rsidP="004C37BD" w:rsidR="004C37BD">
      <w:pPr>
        <w:spacing w:after="0"/>
        <w:jc w:val="center"/>
      </w:pPr>
      <w:r>
        <w:t xml:space="preserve">U Zagrebu,  </w:t>
      </w:r>
      <w:r w:rsidR="00B57100">
        <w:t>1</w:t>
      </w:r>
      <w:r w:rsidRPr="00B57100">
        <w:t xml:space="preserve">. </w:t>
      </w:r>
      <w:r w:rsidR="00B57100">
        <w:t>veljače</w:t>
      </w:r>
      <w:r w:rsidRPr="00B57100">
        <w:t xml:space="preserve"> 201</w:t>
      </w:r>
      <w:r w:rsidR="00B57100">
        <w:t>8</w:t>
      </w:r>
      <w:r w:rsidRPr="00B57100">
        <w:t>.</w:t>
      </w:r>
    </w:p>
    <w:p w:rsidRDefault="004C37BD" w:rsidP="004C37BD" w:rsidR="004C37BD">
      <w:pPr>
        <w:spacing w:after="0"/>
      </w:pPr>
      <w:bookmarkStart w:name="_Hlk499137861" w:id="2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SUDAC :</w:t>
      </w:r>
    </w:p>
    <w:p w:rsidRDefault="004C37BD" w:rsidP="004C37BD" w:rsidR="004C37BD">
      <w:pPr>
        <w:spacing w:after="0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Mislav Kolakušić</w:t>
      </w:r>
      <w:r w:rsidR="003F64A1">
        <w:t xml:space="preserve"> v.r.</w:t>
      </w:r>
    </w:p>
    <w:p w:rsidRDefault="004C37BD" w:rsidP="004C37BD" w:rsidR="004C37BD">
      <w:pPr>
        <w:spacing w:after="0"/>
        <w:rPr>
          <w:u w:val="single"/>
        </w:rPr>
      </w:pPr>
      <w:r>
        <w:tab/>
      </w:r>
      <w:r>
        <w:tab/>
      </w:r>
      <w:r>
        <w:tab/>
      </w:r>
      <w:r>
        <w:tab/>
        <w:t xml:space="preserve">                                 </w:t>
      </w:r>
      <w:bookmarkEnd w:id="2"/>
      <w:r>
        <w:t xml:space="preserve"> </w:t>
      </w:r>
    </w:p>
    <w:p w:rsidRDefault="004C37BD" w:rsidP="004C37BD" w:rsidR="004C37BD" w:rsidRPr="003A74E4">
      <w:pPr>
        <w:spacing w:after="0"/>
      </w:pPr>
      <w:r w:rsidRPr="003A74E4">
        <w:t xml:space="preserve">UPUTA  O  PRAVNOM  LIJEKU : </w:t>
      </w:r>
    </w:p>
    <w:p w:rsidRDefault="004C37BD" w:rsidP="004C37BD" w:rsidR="004C37BD">
      <w:pPr>
        <w:spacing w:after="0"/>
        <w:jc w:val="both"/>
      </w:pPr>
      <w:r>
        <w:t>Protiv ovog rješenja žalbu može podnijeti stečajni upravitelj i razlučni vjerovnik. Žalba se podnosi ovome sudu u tri (3) primjerka u roku od osam (8) dana od dana dostave pisanog otpravka rješenja, a o žalbi odlučuje Visoki trgovački sud Republike Hrvatske u Zagrebu.</w:t>
      </w:r>
    </w:p>
    <w:p w:rsidRDefault="003F64A1" w:rsidP="003F64A1" w:rsidR="003F64A1">
      <w:pPr>
        <w:pStyle w:val="Bezproreda"/>
      </w:pPr>
      <w:r>
        <w:t>Za točnost otpravka - ovlašteni službenik</w:t>
      </w:r>
    </w:p>
    <w:p w:rsidRDefault="003F64A1" w:rsidP="003F64A1" w:rsidR="004C37BD">
      <w:pPr>
        <w:pStyle w:val="Bezproreda"/>
        <w:rPr>
          <w:noProof/>
        </w:rPr>
      </w:pPr>
      <w:r>
        <w:tab/>
        <w:t xml:space="preserve">      </w:t>
      </w:r>
      <w:r w:rsidRPr="000E6531">
        <w:t>Ivana Stampf</w:t>
      </w:r>
    </w:p>
    <w:sectPr w:rsidSect="003A74E4" w:rsidR="004C37BD">
      <w:footerReference w:type="default" r:id="rId10"/>
      <w:pgSz w:code="9" w:h="16839" w:w="11907"/>
      <w:pgMar w:gutter="0" w:footer="1134" w:header="1134" w:left="1418" w:bottom="1418" w:right="1418" w:top="568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4E4" w:rsidR="003D145A">
      <w:pPr>
        <w:spacing w:after="0"/>
      </w:pPr>
      <w:r>
        <w:separator/>
      </w:r>
    </w:p>
  </w:endnote>
  <w:endnote w:id="0" w:type="continuationSeparator">
    <w:p w:rsidRDefault="003A74E4" w:rsidR="003D145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6746068"/>
      <w:docPartObj>
        <w:docPartGallery w:val="Page Numbers (Bottom of Page)"/>
        <w:docPartUnique/>
      </w:docPartObj>
    </w:sdtPr>
    <w:sdtEndPr/>
    <w:sdtContent>
      <w:p w:rsidRDefault="00B57100" w:rsidR="005D167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64A1">
          <w:t>1</w:t>
        </w:r>
        <w:r>
          <w:fldChar w:fldCharType="end"/>
        </w:r>
      </w:p>
    </w:sdtContent>
  </w:sdt>
  <w:p w:rsidRDefault="003F64A1" w:rsidR="005D167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4E4" w:rsidR="003D145A">
      <w:pPr>
        <w:spacing w:after="0"/>
      </w:pPr>
      <w:r>
        <w:separator/>
      </w:r>
    </w:p>
  </w:footnote>
  <w:footnote w:id="0" w:type="continuationSeparator">
    <w:p w:rsidRDefault="003A74E4" w:rsidR="003D145A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A15B81"/>
    <w:multiLevelType w:val="hybridMultilevel"/>
    <w:tmpl w:val="6A3623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2507FC3"/>
    <w:multiLevelType w:val="hybridMultilevel"/>
    <w:tmpl w:val="49FCB6F8"/>
    <w:lvl w:tplc="7AB00F54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37BD"/>
    <w:rsid w:val="003A74E4"/>
    <w:rsid w:val="003D145A"/>
    <w:rsid w:val="003F64A1"/>
    <w:rsid w:val="004C37BD"/>
    <w:rsid w:val="004F3BD5"/>
    <w:rsid w:val="006D25A7"/>
    <w:rsid w:val="00A81FD5"/>
    <w:rsid w:val="00B57100"/>
    <w:rsid w:val="00D03F07"/>
    <w:rsid w:val="00DE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37BD"/>
    <w:pPr>
      <w:spacing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4C37BD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C37BD"/>
    <w:rPr>
      <w:noProof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C37BD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4C37BD"/>
    <w:rPr>
      <w:noProof/>
      <w:szCs w:val="24"/>
    </w:rPr>
  </w:style>
  <w:style w:styleId="Odlomakpopisa" w:type="paragraph">
    <w:name w:val="List Paragraph"/>
    <w:basedOn w:val="NormaleSPIS"/>
    <w:next w:val="Normal"/>
    <w:link w:val="OdlomakpopisaChar"/>
    <w:uiPriority w:val="34"/>
    <w:rsid w:val="004C37BD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4C37BD"/>
    <w:rPr>
      <w:rFonts w:eastAsia="Times New Roman"/>
      <w:szCs w:val="24"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C37BD"/>
    <w:rPr>
      <w:noProof/>
      <w:bdr w:space="0" w:sz="0" w:color="auto" w:val="none"/>
      <w:shd w:fill="FFCCCC" w:color="auto" w:val="clear"/>
      <w:lang w:val="hr-HR"/>
    </w:rPr>
  </w:style>
  <w:style w:customStyle="true" w:styleId="NormaleSPIS" w:type="paragraph">
    <w:name w:val="Normal_eSPIS"/>
    <w:basedOn w:val="Normal"/>
    <w:link w:val="NormaleSPISChar"/>
    <w:qFormat/>
    <w:rsid w:val="004C37BD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4C37BD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64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4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4A1"/>
    <w:rPr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4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F64A1"/>
    <w:rPr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37BD"/>
    <w:pPr>
      <w:spacing w:after="240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4C37BD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C37BD"/>
    <w:rPr>
      <w:noProof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C37BD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4C37BD"/>
    <w:rPr>
      <w:noProof/>
      <w:szCs w:val="24"/>
    </w:rPr>
  </w:style>
  <w:style w:styleId="Odlomakpopisa" w:type="paragraph">
    <w:name w:val="List Paragraph"/>
    <w:basedOn w:val="NormaleSPIS"/>
    <w:next w:val="Normal"/>
    <w:link w:val="OdlomakpopisaChar"/>
    <w:uiPriority w:val="34"/>
    <w:rsid w:val="004C37BD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4C37BD"/>
    <w:rPr>
      <w:rFonts w:eastAsia="Times New Roman"/>
      <w:szCs w:val="24"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C37BD"/>
    <w:rPr>
      <w:noProof/>
      <w:bdr w:color="auto" w:space="0" w:sz="0" w:val="none"/>
      <w:shd w:color="auto" w:fill="FFCCCC" w:val="clear"/>
      <w:lang w:val="hr-HR"/>
    </w:rPr>
  </w:style>
  <w:style w:customStyle="1" w:styleId="NormaleSPIS" w:type="paragraph">
    <w:name w:val="Normal_eSPIS"/>
    <w:basedOn w:val="Normal"/>
    <w:link w:val="NormaleSPISChar"/>
    <w:qFormat/>
    <w:rsid w:val="004C37BD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4C37BD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64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4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4A1"/>
    <w:rPr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4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F64A1"/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2014.</izvorni_sadrzaj>
    <derivirana_varijabla naziv="DomainObject.Predmet.DatumOsnivanja_1">4.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St-629/2014</izvorni_sadrzaj>
    <derivirana_varijabla naziv="DomainObject.Predmet.OznakaBroj_1">St-629/2014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MOJ STAN d.o.o. za proizvodnju, trgovinu i usluge zastupanog po punomoćniku STIPO GUBERAC</izvorni_sadrzaj>
    <derivirana_varijabla naziv="DomainObject.Predmet.ProtustrankaFormated_1">  MOJ STAN d.o.o. za proizvodnju, trgovinu i usluge zastupanog po punomoćniku STIPO GUBERAC</derivirana_varijabla>
  </DomainObject.Predmet.ProtustrankaFormated>
  <DomainObject.Predmet.ProtustrankaFormatedOIB>
    <izvorni_sadrzaj>  MOJ STAN d.o.o. za proizvodnju, trgovinu i usluge, OIB 60714340929 zastupanog po punomoćniku STIPO GUBERAC</izvorni_sadrzaj>
    <derivirana_varijabla naziv="DomainObject.Predmet.ProtustrankaFormatedOIB_1">  MOJ STAN d.o.o. za proizvodnju, trgovinu i usluge, OIB 60714340929 zastupanog po punomoćniku STIPO GUBERAC</derivirana_varijabla>
  </DomainObject.Predmet.ProtustrankaFormatedOIB>
  <DomainObject.Predmet.ProtustrankaFormatedWithAdress>
    <izvorni_sadrzaj> MOJ STAN d.o.o. za proizvodnju, trgovinu i usluge, Škorpikova 22, 10000 Zagreb zastupanog po punomoćniku STIPO GUBERAC</izvorni_sadrzaj>
    <derivirana_varijabla naziv="DomainObject.Predmet.ProtustrankaFormatedWithAdress_1"> MOJ STAN d.o.o. za proizvodnju, trgovinu i usluge, Škorpikova 22, 10000 Zagreb zastupanog po punomoćniku STIPO GUBERAC</derivirana_varijabla>
  </DomainObject.Predmet.ProtustrankaFormatedWithAdress>
  <DomainObject.Predmet.ProtustrankaFormatedWithAdressOIB>
    <izvorni_sadrzaj> MOJ STAN d.o.o. za proizvodnju, trgovinu i usluge, OIB 60714340929, Škorpikova 22, 10000 Zagreb zastupanog po punomoćniku STIPO GUBERAC</izvorni_sadrzaj>
    <derivirana_varijabla naziv="DomainObject.Predmet.ProtustrankaFormatedWithAdressOIB_1"> MOJ STAN d.o.o. za proizvodnju, trgovinu i usluge, OIB 60714340929, Škorpikova 22, 10000 Zagreb zastupanog po punomoćniku STIPO GUBERAC</derivirana_varijabla>
  </DomainObject.Predmet.ProtustrankaFormatedWithAdressOIB>
  <DomainObject.Predmet.ProtustrankaWithAdress>
    <izvorni_sadrzaj>MOJ STAN d.o.o. za proizvodnju, trgovinu i usluge Škorpikova 22, 10000 Zagreb</izvorni_sadrzaj>
    <derivirana_varijabla naziv="DomainObject.Predmet.ProtustrankaWithAdress_1">MOJ STAN d.o.o. za proizvodnju, trgovinu i usluge Škorpikova 22, 10000 Zagreb</derivirana_varijabla>
  </DomainObject.Predmet.ProtustrankaWithAdress>
  <DomainObject.Predmet.ProtustrankaWithAdressOIB>
    <izvorni_sadrzaj>MOJ STAN d.o.o. za proizvodnju, trgovinu i usluge, OIB 60714340929, Škorpikova 22, 10000 Zagreb</izvorni_sadrzaj>
    <derivirana_varijabla naziv="DomainObject.Predmet.ProtustrankaWithAdressOIB_1">MOJ STAN d.o.o. za proizvodnju, trgovinu i usluge, OIB 60714340929, Škorpikova 22, 10000 Zagreb</derivirana_varijabla>
  </DomainObject.Predmet.ProtustrankaWithAdressOIB>
  <DomainObject.Predmet.ProtustrankaNazivFormated>
    <izvorni_sadrzaj>MOJ STAN d.o.o. za proizvodnju, trgovinu i usluge</izvorni_sadrzaj>
    <derivirana_varijabla naziv="DomainObject.Predmet.ProtustrankaNazivFormated_1">MOJ STAN d.o.o. za proizvodnju, trgovinu i usluge</derivirana_varijabla>
  </DomainObject.Predmet.ProtustrankaNazivFormated>
  <DomainObject.Predmet.ProtustrankaNazivFormatedOIB>
    <izvorni_sadrzaj>MOJ STAN d.o.o. za proizvodnju, trgovinu i usluge, OIB 60714340929</izvorni_sadrzaj>
    <derivirana_varijabla naziv="DomainObject.Predmet.ProtustrankaNazivFormatedOIB_1">MOJ STAN d.o.o. za proizvodnju, trgovinu i usluge, OIB 60714340929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centaz Zagreb</izvorni_sadrzaj>
    <derivirana_varijabla naziv="DomainObject.Predmet.StrankaFormated_1">  FINA Regionalni centaz Zagreb</derivirana_varijabla>
  </DomainObject.Predmet.StrankaFormated>
  <DomainObject.Predmet.StrankaFormatedOIB>
    <izvorni_sadrzaj>  FINA Regionalni centaz Zagreb, OIB 85821130368</izvorni_sadrzaj>
    <derivirana_varijabla naziv="DomainObject.Predmet.StrankaFormatedOIB_1">  FINA Regionalni centaz Zagreb, OIB 85821130368</derivirana_varijabla>
  </DomainObject.Predmet.StrankaFormatedOIB>
  <DomainObject.Predmet.StrankaFormatedWithAdress>
    <izvorni_sadrzaj> FINA Regionalni centaz Zagreb, Ulica grada Vukovara 70, 10000 Zagreb</izvorni_sadrzaj>
    <derivirana_varijabla naziv="DomainObject.Predmet.StrankaFormatedWithAdress_1"> FINA Regionalni centaz Zagreb, Ulica grada Vukovara 70, 10000 Zagreb</derivirana_varijabla>
  </DomainObject.Predmet.StrankaFormatedWithAdress>
  <DomainObject.Predmet.StrankaFormatedWithAdressOIB>
    <izvorni_sadrzaj> FINA Regionalni centaz Zagreb, OIB 85821130368, Ulica grada Vukovara 70, 10000 Zagreb</izvorni_sadrzaj>
    <derivirana_varijabla naziv="DomainObject.Predmet.StrankaFormatedWithAdressOIB_1"> FINA Regionalni centaz Zagreb, OIB 85821130368, Ulica grada Vukovara 70, 10000 Zagreb</derivirana_varijabla>
  </DomainObject.Predmet.StrankaFormatedWithAdressOIB>
  <DomainObject.Predmet.StrankaWithAdress>
    <izvorni_sadrzaj>FINA Regionalni centaz Zagreb Ulica grada Vukovara 70,10000 Zagreb</izvorni_sadrzaj>
    <derivirana_varijabla naziv="DomainObject.Predmet.StrankaWithAdress_1">FINA Regionalni centaz Zagreb Ulica grada Vukovara 70,10000 Zagreb</derivirana_varijabla>
  </DomainObject.Predmet.StrankaWithAdress>
  <DomainObject.Predmet.StrankaWithAdressOIB>
    <izvorni_sadrzaj>FINA Regionalni centaz Zagreb, OIB 85821130368, Ulica grada Vukovara 70,10000 Zagreb</izvorni_sadrzaj>
    <derivirana_varijabla naziv="DomainObject.Predmet.StrankaWithAdressOIB_1">FINA Regionalni centaz Zagreb, OIB 85821130368, Ulica grada Vukovara 70,10000 Zagreb</derivirana_varijabla>
  </DomainObject.Predmet.StrankaWithAdressOIB>
  <DomainObject.Predmet.StrankaNazivFormated>
    <izvorni_sadrzaj>FINA Regionalni centaz Zagreb</izvorni_sadrzaj>
    <derivirana_varijabla naziv="DomainObject.Predmet.StrankaNazivFormated_1">FINA Regionalni centaz Zagreb</derivirana_varijabla>
  </DomainObject.Predmet.StrankaNazivFormated>
  <DomainObject.Predmet.StrankaNazivFormatedOIB>
    <izvorni_sadrzaj>FINA Regionalni centaz Zagreb, OIB 85821130368</izvorni_sadrzaj>
    <derivirana_varijabla naziv="DomainObject.Predmet.StrankaNazivFormatedOIB_1">FINA Regionalni centaz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centaz Zagreb</item>
    </izvorni_sadrzaj>
    <derivirana_varijabla naziv="DomainObject.Predmet.StrankaListFormated_1">
      <item>FINA Regionalni centaz Zagreb</item>
    </derivirana_varijabla>
  </DomainObject.Predmet.StrankaListFormated>
  <DomainObject.Predmet.StrankaListFormatedOIB>
    <izvorni_sadrzaj>
      <item>FINA Regionalni centaz Zagreb, OIB 85821130368</item>
    </izvorni_sadrzaj>
    <derivirana_varijabla naziv="DomainObject.Predmet.StrankaListFormatedOIB_1">
      <item>FINA Regionalni centaz Zagreb, OIB 85821130368</item>
    </derivirana_varijabla>
  </DomainObject.Predmet.StrankaListFormatedOIB>
  <DomainObject.Predmet.StrankaListFormatedWithAdress>
    <izvorni_sadrzaj>
      <item>FINA Regionalni centaz Zagreb, Ulica grada Vukovara 70, 10000 Zagreb</item>
    </izvorni_sadrzaj>
    <derivirana_varijabla naziv="DomainObject.Predmet.StrankaListFormatedWithAdress_1">
      <item>FINA Regionalni centaz Zagreb, Ulica grada Vukovara 70, 10000 Zagreb</item>
    </derivirana_varijabla>
  </DomainObject.Predmet.StrankaListFormatedWithAdress>
  <DomainObject.Predmet.StrankaListFormatedWithAdressOIB>
    <izvorni_sadrzaj>
      <item>FINA Regionalni centaz Zagreb, OIB 85821130368, Ulica grada Vukovara 70, 10000 Zagreb</item>
    </izvorni_sadrzaj>
    <derivirana_varijabla naziv="DomainObject.Predmet.StrankaListFormatedWithAdressOIB_1">
      <item>FINA Regionalni centaz Zagreb, OIB 85821130368, Ulica grada Vukovara 70, 10000 Zagreb</item>
    </derivirana_varijabla>
  </DomainObject.Predmet.StrankaListFormatedWithAdressOIB>
  <DomainObject.Predmet.StrankaListNazivFormated>
    <izvorni_sadrzaj>
      <item>FINA Regionalni centaz Zagreb</item>
    </izvorni_sadrzaj>
    <derivirana_varijabla naziv="DomainObject.Predmet.StrankaListNazivFormated_1">
      <item>FINA Regionalni centaz Zagreb</item>
    </derivirana_varijabla>
  </DomainObject.Predmet.StrankaListNazivFormated>
  <DomainObject.Predmet.StrankaListNazivFormatedOIB>
    <izvorni_sadrzaj>
      <item>FINA Regionalni centaz Zagreb, OIB 85821130368</item>
    </izvorni_sadrzaj>
    <derivirana_varijabla naziv="DomainObject.Predmet.StrankaListNazivFormatedOIB_1">
      <item>FINA Regionalni centaz Zagreb, OIB 85821130368</item>
    </derivirana_varijabla>
  </DomainObject.Predmet.StrankaListNazivFormatedOIB>
  <DomainObject.Predmet.ProtuStrankaListFormated>
    <izvorni_sadrzaj>
      <item>MOJ STAN d.o.o. za proizvodnju, trgovinu i usluge zastupanog po punomoćniku STIPO GUBERAC</item>
    </izvorni_sadrzaj>
    <derivirana_varijabla naziv="DomainObject.Predmet.ProtuStrankaListFormated_1">
      <item>MOJ STAN d.o.o. za proizvodnju, trgovinu i usluge zastupanog po punomoćniku STIPO GUBERAC</item>
    </derivirana_varijabla>
  </DomainObject.Predmet.ProtuStrankaListFormated>
  <DomainObject.Predmet.ProtuStrankaListFormatedOIB>
    <izvorni_sadrzaj>
      <item>MOJ STAN d.o.o. za proizvodnju, trgovinu i usluge, OIB 60714340929 zastupanog po punomoćniku STIPO GUBERAC</item>
    </izvorni_sadrzaj>
    <derivirana_varijabla naziv="DomainObject.Predmet.ProtuStrankaListFormatedOIB_1">
      <item>MOJ STAN d.o.o. za proizvodnju, trgovinu i usluge, OIB 60714340929 zastupanog po punomoćniku STIPO GUBERAC</item>
    </derivirana_varijabla>
  </DomainObject.Predmet.ProtuStrankaListFormatedOIB>
  <DomainObject.Predmet.ProtuStrankaListFormatedWithAdress>
    <izvorni_sadrzaj>
      <item>MOJ STAN d.o.o. za proizvodnju, trgovinu i usluge, Škorpikova 22, 10000 Zagreb zastupanog po punomoćniku STIPO GUBERAC</item>
    </izvorni_sadrzaj>
    <derivirana_varijabla naziv="DomainObject.Predmet.ProtuStrankaListFormatedWithAdress_1">
      <item>MOJ STAN d.o.o. za proizvodnju, trgovinu i usluge, Škorpikova 22, 10000 Zagreb zastupanog po punomoćniku STIPO GUBERAC</item>
    </derivirana_varijabla>
  </DomainObject.Predmet.ProtuStrankaListFormatedWithAdress>
  <DomainObject.Predmet.ProtuStrankaListFormatedWithAdressOIB>
    <izvorni_sadrzaj>
      <item>MOJ STAN d.o.o. za proizvodnju, trgovinu i usluge, OIB 60714340929, Škorpikova 22, 10000 Zagreb zastupanog po punomoćniku STIPO GUBERAC</item>
    </izvorni_sadrzaj>
    <derivirana_varijabla naziv="DomainObject.Predmet.ProtuStrankaListFormatedWithAdressOIB_1">
      <item>MOJ STAN d.o.o. za proizvodnju, trgovinu i usluge, OIB 60714340929, Škorpikova 22, 10000 Zagreb zastupanog po punomoćniku STIPO GUBERAC</item>
    </derivirana_varijabla>
  </DomainObject.Predmet.ProtuStrankaListFormatedWithAdressOIB>
  <DomainObject.Predmet.ProtuStrankaListNazivFormated>
    <izvorni_sadrzaj>
      <item>MOJ STAN d.o.o. za proizvodnju, trgovinu i usluge</item>
    </izvorni_sadrzaj>
    <derivirana_varijabla naziv="DomainObject.Predmet.ProtuStrankaListNazivFormated_1">
      <item>MOJ STAN d.o.o. za proizvodnju, trgovinu i usluge</item>
    </derivirana_varijabla>
  </DomainObject.Predmet.ProtuStrankaListNazivFormated>
  <DomainObject.Predmet.ProtuStrankaListNazivFormatedOIB>
    <izvorni_sadrzaj>
      <item>MOJ STAN d.o.o. za proizvodnju, trgovinu i usluge, OIB 60714340929</item>
    </izvorni_sadrzaj>
    <derivirana_varijabla naziv="DomainObject.Predmet.ProtuStrankaListNazivFormatedOIB_1">
      <item>MOJ STAN d.o.o. za proizvodnju, trgovinu i usluge, OIB 60714340929</item>
    </derivirana_varijabla>
  </DomainObject.Predmet.ProtuStrankaListNazivFormatedOIB>
  <DomainObject.Predmet.OstaliListFormated>
    <izvorni_sadrzaj>
      <item>STIPO GUBERAC punomoćnik sudionika u postupku MOJ STAN d.o.o. za proizvodnju, trgovinu i usluge</item>
      <item>Goran Jujnović Lučić</item>
      <item>JAVNOST</item>
    </izvorni_sadrzaj>
    <derivirana_varijabla naziv="DomainObject.Predmet.OstaliListFormated_1">
      <item>STIPO GUBERAC punomoćnik sudionika u postupku MOJ STAN d.o.o. za proizvodnju, trgovinu i usluge</item>
      <item>Goran Jujnović Lučić</item>
      <item>JAVNOST</item>
    </derivirana_varijabla>
  </DomainObject.Predmet.OstaliListFormated>
  <DomainObject.Predmet.OstaliListFormatedOIB>
    <izvorni_sadrzaj>
      <item>STIPO GUBERAC, OIB 97102864478 punomoćnik sudionika u postupku MOJ STAN d.o.o. za proizvodnju, trgovinu i usluge</item>
      <item>Goran Jujnović Lučić, OIB 62461289936</item>
      <item>JAVNOST</item>
    </izvorni_sadrzaj>
    <derivirana_varijabla naziv="DomainObject.Predmet.OstaliListFormatedOIB_1">
      <item>STIPO GUBERAC, OIB 97102864478 punomoćnik sudionika u postupku MOJ STAN d.o.o. za proizvodnju, trgovinu i usluge</item>
      <item>Goran Jujnović Lučić, OIB 62461289936</item>
      <item>JAVNOST</item>
    </derivirana_varijabla>
  </DomainObject.Predmet.OstaliListFormatedOIB>
  <DomainObject.Predmet.OstaliListFormatedWithAdress>
    <izvorni_sadrzaj>
      <item>STIPO GUBERAC, Šestinac V 7, 35000 Slavonski Brod punomoćnik sudionika u postupku MOJ STAN d.o.o. za proizvodnju, trgovinu i usluge</item>
      <item>Goran Jujnović Lučić, Zadarska 22, 21300 Makarska</item>
      <item>JAVNOST</item>
    </izvorni_sadrzaj>
    <derivirana_varijabla naziv="DomainObject.Predmet.OstaliListFormatedWithAdress_1">
      <item>STIPO GUBERAC, Šestinac V 7, 35000 Slavonski Brod punomoćnik sudionika u postupku MOJ STAN d.o.o. za proizvodnju, trgovinu i usluge</item>
      <item>Goran Jujnović Lučić, Zadarska 22, 21300 Makarska</item>
      <item>JAVNOST</item>
    </derivirana_varijabla>
  </DomainObject.Predmet.OstaliListFormatedWithAdress>
  <DomainObject.Predmet.OstaliListFormatedWithAdressOIB>
    <izvorni_sadrzaj>
      <item>STIPO GUBERAC, OIB 97102864478, Šestinac V 7, 35000 Slavonski Brod punomoćnik sudionika u postupku MOJ STAN d.o.o. za proizvodnju, trgovinu i usluge</item>
      <item>Goran Jujnović Lučić, OIB 62461289936, Zadarska 22, 21300 Makarska</item>
      <item>JAVNOST</item>
    </izvorni_sadrzaj>
    <derivirana_varijabla naziv="DomainObject.Predmet.OstaliListFormatedWithAdressOIB_1">
      <item>STIPO GUBERAC, OIB 97102864478, Šestinac V 7, 35000 Slavonski Brod punomoćnik sudionika u postupku MOJ STAN d.o.o. za proizvodnju, trgovinu i usluge</item>
      <item>Goran Jujnović Lučić, OIB 62461289936, Zadarska 22, 21300 Makarska</item>
      <item>JAVNOST</item>
    </derivirana_varijabla>
  </DomainObject.Predmet.OstaliListFormatedWithAdressOIB>
  <DomainObject.Predmet.OstaliListNazivFormated>
    <izvorni_sadrzaj>
      <item>STIPO GUBERAC</item>
      <item>Goran Jujnović Lučić</item>
      <item>JAVNOST</item>
    </izvorni_sadrzaj>
    <derivirana_varijabla naziv="DomainObject.Predmet.OstaliListNazivFormated_1">
      <item>STIPO GUBERAC</item>
      <item>Goran Jujnović Lučić</item>
      <item>JAVNOST</item>
    </derivirana_varijabla>
  </DomainObject.Predmet.OstaliListNazivFormated>
  <DomainObject.Predmet.OstaliListNazivFormatedOIB>
    <izvorni_sadrzaj>
      <item>STIPO GUBERAC, OIB 97102864478</item>
      <item>Goran Jujnović Lučić, OIB 62461289936</item>
      <item>JAVNOST</item>
    </izvorni_sadrzaj>
    <derivirana_varijabla naziv="DomainObject.Predmet.OstaliListNazivFormatedOIB_1">
      <item>STIPO GUBERAC, OIB 97102864478</item>
      <item>Goran Jujnović Lučić, OIB 62461289936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centaz Zagreb</izvorni_sadrzaj>
    <derivirana_varijabla naziv="DomainObject.Predmet.StrankaIDrugi_1">FINA Regionalni centaz Zagreb</derivirana_varijabla>
  </DomainObject.Predmet.StrankaIDrugi>
  <DomainObject.Predmet.ProtustrankaIDrugi>
    <izvorni_sadrzaj>MOJ STAN d.o.o. za proizvodnju, trgovinu i usluge</izvorni_sadrzaj>
    <derivirana_varijabla naziv="DomainObject.Predmet.ProtustrankaIDrugi_1">MOJ STAN d.o.o. za proizvodnju, trgovinu i usluge</derivirana_varijabla>
  </DomainObject.Predmet.ProtustrankaIDrugi>
  <DomainObject.Predmet.StrankaIDrugiAdressOIB>
    <izvorni_sadrzaj>FINA Regionalni centaz Zagreb, OIB 85821130368, Ulica grada Vukovara 70, 10000 Zagreb</izvorni_sadrzaj>
    <derivirana_varijabla naziv="DomainObject.Predmet.StrankaIDrugiAdressOIB_1">FINA Regionalni centaz Zagreb, OIB 85821130368, Ulica grada Vukovara 70, 10000 Zagreb</derivirana_varijabla>
  </DomainObject.Predmet.StrankaIDrugiAdressOIB>
  <DomainObject.Predmet.ProtustrankaIDrugiAdressOIB>
    <izvorni_sadrzaj>MOJ STAN d.o.o. za proizvodnju, trgovinu i usluge, OIB 60714340929, Škorpikova 22, 10000 Zagreb</izvorni_sadrzaj>
    <derivirana_varijabla naziv="DomainObject.Predmet.ProtustrankaIDrugiAdressOIB_1">MOJ STAN d.o.o. za proizvodnju, trgovinu i usluge, OIB 60714340929, Škorpikova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centaz Zagreb</item>
      <item>MOJ STAN d.o.o. za proizvodnju, trgovinu i usluge</item>
      <item>STIPO GUBERAC</item>
      <item>Goran Jujnović Lučić</item>
      <item>JAVNOST</item>
    </izvorni_sadrzaj>
    <derivirana_varijabla naziv="DomainObject.Predmet.SudioniciListNaziv_1">
      <item>FINA Regionalni centaz Zagreb</item>
      <item>MOJ STAN d.o.o. za proizvodnju, trgovinu i usluge</item>
      <item>STIPO GUBERAC</item>
      <item>Goran Jujnović Lučić</item>
      <item>JAVNOST</item>
    </derivirana_varijabla>
  </DomainObject.Predmet.SudioniciListNaziv>
  <DomainObject.Predmet.SudioniciListAdressOIB>
    <izvorni_sadrzaj>
      <item>FINA Regionalni centaz Zagreb, OIB 85821130368, Ulica grada Vukovara 70,10000 Zagreb</item>
      <item>MOJ STAN d.o.o. za proizvodnju, trgovinu i usluge, OIB 60714340929, Škorpikova 22,10000 Zagreb</item>
      <item>STIPO GUBERAC, OIB 97102864478, Šestinac V 7,35000 Slavonski Brod</item>
      <item>Goran Jujnović Lučić, OIB 62461289936, Zadarska 22,21300 Makarska</item>
      <item>JAVNOST</item>
    </izvorni_sadrzaj>
    <derivirana_varijabla naziv="DomainObject.Predmet.SudioniciListAdressOIB_1">
      <item>FINA Regionalni centaz Zagreb, OIB 85821130368, Ulica grada Vukovara 70,10000 Zagreb</item>
      <item>MOJ STAN d.o.o. za proizvodnju, trgovinu i usluge, OIB 60714340929, Škorpikova 22,10000 Zagreb</item>
      <item>STIPO GUBERAC, OIB 97102864478, Šestinac V 7,35000 Slavonski Brod</item>
      <item>Goran Jujnović Lučić, OIB 62461289936, Zadarska 22,21300 Makarska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60714340929</item>
      <item>, OIB 97102864478</item>
      <item>, OIB 62461289936</item>
      <item>, OIB null</item>
    </izvorni_sadrzaj>
    <derivirana_varijabla naziv="DomainObject.Predmet.SudioniciListNazivOIB_1">
      <item>, OIB 85821130368</item>
      <item>, OIB 60714340929</item>
      <item>, OIB 97102864478</item>
      <item>, OIB 62461289936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1909</properties:Characters>
  <properties:Lines>51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2018-02-01T08:12:00Z</dcterms:created>
  <dc:creator>Mislav Kolakušić</dc:creator>
  <cp:lastModifiedBy>Ivana Stampf</cp:lastModifiedBy>
  <dcterms:modified xmlns:xsi="http://www.w3.org/2001/XMLSchema-instance" xsi:type="dcterms:W3CDTF">2018-02-01T10:35:00Z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