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4129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726765">
                    <w:rPr>
                      <w:sz w:val="22"/>
                      <w:szCs w:val="22"/>
                    </w:rPr>
                    <w:t>85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24129B">
                    <w:rPr>
                      <w:sz w:val="22"/>
                      <w:szCs w:val="22"/>
                    </w:rPr>
                    <w:t>2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cdd2e8" w14:paraId="ccdd2e8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726765">
        <w:t>Forma Valeris j.d.o.o. OIB: 62360207449, MBS: 080940980, Zagreb, Rujanska 4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726765">
        <w:t>Forma Valeris j.d.o.o. OIB: 62360207449, MBS: 080940980, Zagreb, Rujanska 4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726765">
        <w:t>KATA RAŠIĆ, OIB:84450283675, Vinkovci, S. S. Kranjčevića 31</w:t>
      </w:r>
      <w:r w:rsidR="00F46D52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726765">
        <w:t>Forma Valeris j.d.o.o. OIB: 62360207449, MBS: 080940980, Zagreb, Rujanska 4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726765">
        <w:t>Jasni Šuntić</w:t>
      </w:r>
      <w:r w:rsidRPr="0060783B">
        <w:t xml:space="preserve">, </w:t>
      </w:r>
      <w:r w:rsidR="00242672">
        <w:t xml:space="preserve">OIB: </w:t>
      </w:r>
      <w:r w:rsidR="00726765">
        <w:t>9086276289</w:t>
      </w:r>
      <w:r w:rsidR="000D4531">
        <w:rPr>
          <w:bCs/>
        </w:rPr>
        <w:t xml:space="preserve"> Zagreb, </w:t>
      </w:r>
      <w:r w:rsidR="00726765">
        <w:rPr>
          <w:bCs/>
        </w:rPr>
        <w:t>Rujanska 4,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726765">
        <w:t>28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726765">
        <w:t>65.930,15</w:t>
      </w:r>
      <w:r w:rsidRPr="00995FB2">
        <w:t xml:space="preserve"> kn, te da ima  </w:t>
      </w:r>
      <w:r w:rsidR="00613E4B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24129B">
        <w:t xml:space="preserve">5.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E06E83">
        <w:t>2</w:t>
      </w:r>
      <w:r w:rsidR="005731C8">
        <w:t>9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E06E83">
        <w:t>2</w:t>
      </w:r>
      <w:r w:rsidR="005731C8">
        <w:t>8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5731C8">
        <w:t>65.930,15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5731C8">
        <w:t>1</w:t>
      </w:r>
      <w:r w:rsidR="00E06E83">
        <w:t>6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5731C8">
        <w:t>26.000</w:t>
      </w:r>
      <w:r w:rsidR="00E06E83">
        <w:t>,00</w:t>
      </w:r>
      <w:r w:rsidR="00924A89">
        <w:t xml:space="preserve"> kn. Na ročištu održanom </w:t>
      </w:r>
      <w:r w:rsidR="00E06E83">
        <w:t>5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5731C8">
        <w:t>26</w:t>
      </w:r>
      <w:r w:rsidR="00E06E83">
        <w:t>.000,00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5731C8">
        <w:t>26</w:t>
      </w:r>
      <w:r w:rsidR="00E06E83">
        <w:t>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F27B27">
        <w:t xml:space="preserve">FINE od </w:t>
      </w:r>
      <w:r w:rsidR="00E06E83">
        <w:t>5. siječnja 2017. i od 5. lipnja 2018.</w:t>
      </w:r>
      <w:r w:rsidR="00E60E20">
        <w:t>;</w:t>
      </w:r>
      <w:r w:rsidR="00102AFF">
        <w:t xml:space="preserve"> 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5731C8">
        <w:t>1</w:t>
      </w:r>
      <w:r w:rsidR="00E06E83">
        <w:t>6</w:t>
      </w:r>
      <w:r w:rsidR="00F27B27">
        <w:t>. lipnja 201</w:t>
      </w:r>
      <w:r w:rsidR="007B5935">
        <w:t>8</w:t>
      </w:r>
      <w:r w:rsidR="00F27B27">
        <w:t xml:space="preserve">. na listu </w:t>
      </w:r>
      <w:r w:rsidR="005731C8">
        <w:t>20.</w:t>
      </w:r>
      <w:r w:rsidR="00F27B27">
        <w:t xml:space="preserve"> do </w:t>
      </w:r>
      <w:r w:rsidR="00E06E83">
        <w:t>2</w:t>
      </w:r>
      <w:r w:rsidR="005731C8">
        <w:t>1</w:t>
      </w:r>
      <w:r w:rsidR="00F27B27">
        <w:t>. spisa;</w:t>
      </w:r>
      <w:r w:rsidR="0027607D">
        <w:t xml:space="preserve"> </w:t>
      </w:r>
      <w:r w:rsidR="007B5935">
        <w:t xml:space="preserve"> </w:t>
      </w:r>
      <w:r w:rsidR="005731C8">
        <w:t>Očevidnik</w:t>
      </w:r>
      <w:r w:rsidR="00E06E83">
        <w:t xml:space="preserve"> FINE o </w:t>
      </w:r>
      <w:r w:rsidR="005731C8">
        <w:t>redoslijedu plaćanja sa obračunatom kamatom od 15. lipnja 2018.</w:t>
      </w:r>
      <w:r w:rsidR="00E06E83">
        <w:t xml:space="preserve">; </w:t>
      </w:r>
      <w:r w:rsidR="005731C8">
        <w:t xml:space="preserve">u </w:t>
      </w:r>
      <w:r w:rsidR="00E06E83">
        <w:t xml:space="preserve">Potvrdu </w:t>
      </w:r>
      <w:r w:rsidR="005731C8">
        <w:t xml:space="preserve">Porezna uprave od 15. lipnja 2018.;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B53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726765">
      <w:t>85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2D7B53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7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St-1185/2017</izvorni_sadrzaj>
    <derivirana_varijabla naziv="DomainObject.Predmet.OznakaBroj_1">St-1185/2017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Forma Valeris j.d.o.o.</izvorni_sadrzaj>
    <derivirana_varijabla naziv="DomainObject.Predmet.ProtustrankaFormated_1">  Forma Valeris j.d.o.o.</derivirana_varijabla>
  </DomainObject.Predmet.ProtustrankaFormated>
  <DomainObject.Predmet.ProtustrankaFormatedOIB>
    <izvorni_sadrzaj>  Forma Valeris j.d.o.o., OIB 62360207449</izvorni_sadrzaj>
    <derivirana_varijabla naziv="DomainObject.Predmet.ProtustrankaFormatedOIB_1">  Forma Valeris j.d.o.o., OIB 62360207449</derivirana_varijabla>
  </DomainObject.Predmet.ProtustrankaFormatedOIB>
  <DomainObject.Predmet.ProtustrankaFormatedWithAdress>
    <izvorni_sadrzaj> Forma Valeris j.d.o.o., Rujanska 4, 10000 Zagreb</izvorni_sadrzaj>
    <derivirana_varijabla naziv="DomainObject.Predmet.ProtustrankaFormatedWithAdress_1"> Forma Valeris j.d.o.o., Rujanska 4, 10000 Zagreb</derivirana_varijabla>
  </DomainObject.Predmet.ProtustrankaFormatedWithAdress>
  <DomainObject.Predmet.ProtustrankaFormatedWithAdressOIB>
    <izvorni_sadrzaj> Forma Valeris j.d.o.o., OIB 62360207449, Rujanska 4, 10000 Zagreb</izvorni_sadrzaj>
    <derivirana_varijabla naziv="DomainObject.Predmet.ProtustrankaFormatedWithAdressOIB_1"> Forma Valeris j.d.o.o., OIB 62360207449, Rujanska 4, 10000 Zagreb</derivirana_varijabla>
  </DomainObject.Predmet.ProtustrankaFormatedWithAdressOIB>
  <DomainObject.Predmet.ProtustrankaWithAdress>
    <izvorni_sadrzaj>Forma Valeris j.d.o.o. Rujanska 4, 10000 Zagreb</izvorni_sadrzaj>
    <derivirana_varijabla naziv="DomainObject.Predmet.ProtustrankaWithAdress_1">Forma Valeris j.d.o.o. Rujanska 4, 10000 Zagreb</derivirana_varijabla>
  </DomainObject.Predmet.ProtustrankaWithAdress>
  <DomainObject.Predmet.ProtustrankaWithAdressOIB>
    <izvorni_sadrzaj>Forma Valeris j.d.o.o., OIB 62360207449, Rujanska 4, 10000 Zagreb</izvorni_sadrzaj>
    <derivirana_varijabla naziv="DomainObject.Predmet.ProtustrankaWithAdressOIB_1">Forma Valeris j.d.o.o., OIB 62360207449, Rujanska 4, 10000 Zagreb</derivirana_varijabla>
  </DomainObject.Predmet.ProtustrankaWithAdressOIB>
  <DomainObject.Predmet.ProtustrankaNazivFormated>
    <izvorni_sadrzaj>Forma Valeris j.d.o.o.</izvorni_sadrzaj>
    <derivirana_varijabla naziv="DomainObject.Predmet.ProtustrankaNazivFormated_1">Forma Valeris j.d.o.o.</derivirana_varijabla>
  </DomainObject.Predmet.ProtustrankaNazivFormated>
  <DomainObject.Predmet.ProtustrankaNazivFormatedOIB>
    <izvorni_sadrzaj>Forma Valeris j.d.o.o., OIB 62360207449</izvorni_sadrzaj>
    <derivirana_varijabla naziv="DomainObject.Predmet.ProtustrankaNazivFormatedOIB_1">Forma Valeris j.d.o.o., OIB 62360207449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Valeris j.d.o.o.</item>
    </izvorni_sadrzaj>
    <derivirana_varijabla naziv="DomainObject.Predmet.ProtuStrankaListFormated_1">
      <item>Forma Valeris j.d.o.o.</item>
    </derivirana_varijabla>
  </DomainObject.Predmet.ProtuStrankaListFormated>
  <DomainObject.Predmet.ProtuStrankaListFormatedOIB>
    <izvorni_sadrzaj>
      <item>Forma Valeris j.d.o.o., OIB 62360207449</item>
    </izvorni_sadrzaj>
    <derivirana_varijabla naziv="DomainObject.Predmet.ProtuStrankaListFormatedOIB_1">
      <item>Forma Valeris j.d.o.o., OIB 62360207449</item>
    </derivirana_varijabla>
  </DomainObject.Predmet.ProtuStrankaListFormatedOIB>
  <DomainObject.Predmet.ProtuStrankaListFormatedWithAdress>
    <izvorni_sadrzaj>
      <item>Forma Valeris j.d.o.o., Rujanska 4, 10000 Zagreb</item>
    </izvorni_sadrzaj>
    <derivirana_varijabla naziv="DomainObject.Predmet.ProtuStrankaListFormatedWithAdress_1">
      <item>Forma Valeris j.d.o.o., Rujanska 4, 10000 Zagreb</item>
    </derivirana_varijabla>
  </DomainObject.Predmet.ProtuStrankaListFormatedWithAdress>
  <DomainObject.Predmet.ProtuStrankaListFormatedWithAdressOIB>
    <izvorni_sadrzaj>
      <item>Forma Valeris j.d.o.o., OIB 62360207449, Rujanska 4, 10000 Zagreb</item>
    </izvorni_sadrzaj>
    <derivirana_varijabla naziv="DomainObject.Predmet.ProtuStrankaListFormatedWithAdressOIB_1">
      <item>Forma Valeris j.d.o.o., OIB 62360207449, Rujanska 4, 10000 Zagreb</item>
    </derivirana_varijabla>
  </DomainObject.Predmet.ProtuStrankaListFormatedWithAdressOIB>
  <DomainObject.Predmet.ProtuStrankaListNazivFormated>
    <izvorni_sadrzaj>
      <item>Forma Valeris j.d.o.o.</item>
    </izvorni_sadrzaj>
    <derivirana_varijabla naziv="DomainObject.Predmet.ProtuStrankaListNazivFormated_1">
      <item>Forma Valeris j.d.o.o.</item>
    </derivirana_varijabla>
  </DomainObject.Predmet.ProtuStrankaListNazivFormated>
  <DomainObject.Predmet.ProtuStrankaListNazivFormatedOIB>
    <izvorni_sadrzaj>
      <item>Forma Valeris j.d.o.o., OIB 62360207449</item>
    </izvorni_sadrzaj>
    <derivirana_varijabla naziv="DomainObject.Predmet.ProtuStrankaListNazivFormatedOIB_1">
      <item>Forma Valeris j.d.o.o., OIB 62360207449</item>
    </derivirana_varijabla>
  </DomainObject.Predmet.ProtuStrankaListNazivFormatedOIB>
  <DomainObject.Predmet.OstaliListFormated>
    <izvorni_sadrzaj>
      <item>Jasna Šuntić</item>
      <item>ŽDO</item>
    </izvorni_sadrzaj>
    <derivirana_varijabla naziv="DomainObject.Predmet.OstaliListFormated_1">
      <item>Jasna Šuntić</item>
      <item>ŽDO</item>
    </derivirana_varijabla>
  </DomainObject.Predmet.OstaliListFormated>
  <DomainObject.Predmet.OstaliListFormatedOIB>
    <izvorni_sadrzaj>
      <item>Jasna Šuntić, OIB 90886276289</item>
      <item>ŽDO</item>
    </izvorni_sadrzaj>
    <derivirana_varijabla naziv="DomainObject.Predmet.OstaliListFormatedOIB_1">
      <item>Jasna Šuntić, OIB 90886276289</item>
      <item>ŽDO</item>
    </derivirana_varijabla>
  </DomainObject.Predmet.OstaliListFormatedOIB>
  <DomainObject.Predmet.OstaliListFormatedWithAdress>
    <izvorni_sadrzaj>
      <item>Jasna Šuntić, Rujanska 4, 10000 Zagreb</item>
      <item>ŽDO</item>
    </izvorni_sadrzaj>
    <derivirana_varijabla naziv="DomainObject.Predmet.OstaliListFormatedWithAdress_1">
      <item>Jasna Šuntić, Rujanska 4, 10000 Zagreb</item>
      <item>ŽDO</item>
    </derivirana_varijabla>
  </DomainObject.Predmet.OstaliListFormatedWithAdress>
  <DomainObject.Predmet.OstaliListFormatedWithAdressOIB>
    <izvorni_sadrzaj>
      <item>Jasna Šuntić, OIB 90886276289, Rujanska 4, 10000 Zagreb</item>
      <item>ŽDO</item>
    </izvorni_sadrzaj>
    <derivirana_varijabla naziv="DomainObject.Predmet.OstaliListFormatedWithAdressOIB_1">
      <item>Jasna Šuntić, OIB 90886276289, Rujanska 4, 10000 Zagreb</item>
      <item>ŽDO</item>
    </derivirana_varijabla>
  </DomainObject.Predmet.OstaliListFormatedWithAdressOIB>
  <DomainObject.Predmet.OstaliListNazivFormated>
    <izvorni_sadrzaj>
      <item>Jasna Šuntić</item>
      <item>ŽDO</item>
    </izvorni_sadrzaj>
    <derivirana_varijabla naziv="DomainObject.Predmet.OstaliListNazivFormated_1">
      <item>Jasna Šuntić</item>
      <item>ŽDO</item>
    </derivirana_varijabla>
  </DomainObject.Predmet.OstaliListNazivFormated>
  <DomainObject.Predmet.OstaliListNazivFormatedOIB>
    <izvorni_sadrzaj>
      <item>Jasna Šuntić, OIB 90886276289</item>
      <item>ŽDO</item>
    </izvorni_sadrzaj>
    <derivirana_varijabla naziv="DomainObject.Predmet.OstaliListNazivFormatedOIB_1">
      <item>Jasna Šuntić, OIB 90886276289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Valeris j.d.o.o.</izvorni_sadrzaj>
    <derivirana_varijabla naziv="DomainObject.Predmet.ProtustrankaIDrugi_1">Forma Valeris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 Valeris j.d.o.o., OIB 62360207449, Rujanska 4, 10000 Zagreb</izvorni_sadrzaj>
    <derivirana_varijabla naziv="DomainObject.Predmet.ProtustrankaIDrugiAdressOIB_1">Forma Valeris j.d.o.o., OIB 62360207449, Rujanska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Valeris j.d.o.o.</item>
      <item>FINA Regionalni centar Zagreb</item>
      <item>Jasna Šuntić</item>
      <item>ŽDO</item>
    </izvorni_sadrzaj>
    <derivirana_varijabla naziv="DomainObject.Predmet.SudioniciListNaziv_1">
      <item>Forma Valeris j.d.o.o.</item>
      <item>FINA Regionalni centar Zagreb</item>
      <item>Jasna Šuntić</item>
      <item>ŽDO</item>
    </derivirana_varijabla>
  </DomainObject.Predmet.SudioniciListNaziv>
  <DomainObject.Predmet.SudioniciListAdressOIB>
    <izvorni_sadrzaj>
      <item>Forma Valeris j.d.o.o., OIB 62360207449, Rujanska 4,10000 Zagreb</item>
      <item>FINA Regionalni centar Zagreb, OIB 85821130368, Trg svibanjskih žrtava 1995. 1,10000 Zagreb</item>
      <item>Jasna Šuntić, OIB 90886276289, Rujanska 4,10000 Zagreb</item>
      <item>ŽDO</item>
    </izvorni_sadrzaj>
    <derivirana_varijabla naziv="DomainObject.Predmet.SudioniciListAdressOIB_1">
      <item>Forma Valeris j.d.o.o., OIB 62360207449, Rujanska 4,10000 Zagreb</item>
      <item>FINA Regionalni centar Zagreb, OIB 85821130368, Trg svibanjskih žrtava 1995. 1,10000 Zagreb</item>
      <item>Jasna Šuntić, OIB 90886276289, Rujanska 4,10000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62360207449</item>
      <item>, OIB 85821130368</item>
      <item>, OIB 90886276289</item>
      <item>, OIB null</item>
    </izvorni_sadrzaj>
    <derivirana_varijabla naziv="DomainObject.Predmet.SudioniciListNazivOIB_1">
      <item>, OIB 62360207449</item>
      <item>, OIB 85821130368</item>
      <item>, OIB 90886276289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592C4-1016-4F26-A772-474BE8D08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4303</properties:Characters>
  <properties:Lines>115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2018-07-30T07:49:00Z</dcterms:created>
  <dc:creator>Snježana Andrijanić</dc:creator>
  <cp:lastModifiedBy>Snježana Andrijanić</cp:lastModifiedBy>
  <cp:lastPrinted>2018-07-30T07:49:00Z</cp:lastPrinted>
  <dcterms:modified xmlns:xsi="http://www.w3.org/2001/XMLSchema-instance" xsi:type="dcterms:W3CDTF">2018-07-31T06:47:00Z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(St-1185-18 otvori-zatvori,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