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1895" w14:paraId="67d1895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19136F">
        <w:rPr>
          <w:rFonts w:cs="Times New Roman" w:eastAsia="MS Mincho" w:hAnsi="Times New Roman" w:ascii="Times New Roman"/>
          <w:sz w:val="24"/>
        </w:rPr>
        <w:t>2. veljače</w:t>
      </w:r>
      <w:r w:rsidR="00091FC2">
        <w:rPr>
          <w:rFonts w:cs="Times New Roman" w:eastAsia="MS Mincho" w:hAnsi="Times New Roman" w:ascii="Times New Roman"/>
          <w:sz w:val="24"/>
        </w:rPr>
        <w:t xml:space="preserve"> 2017.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izjašnjenja o prijedlogu za otvaranje stečajnog postupka nad dužnikom </w:t>
      </w:r>
      <w:r w:rsidR="0019136F">
        <w:t xml:space="preserve">EXPLORATUS društvo s ograničenom odgovornošću za poslovanje nekretninama, turizam, trgovinu i usluge Opatija, Andrije Štangera 19 ( MBS 040227959 – OIB 46748247785 ) </w:t>
      </w:r>
      <w:r w:rsidR="0012295E">
        <w:rPr>
          <w:lang w:eastAsia="en-US"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A53A7D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A53A7D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961B64">
        <w:rPr>
          <w:rFonts w:cs="Times New Roman" w:eastAsia="MS Mincho" w:hAnsi="Times New Roman" w:ascii="Times New Roman"/>
          <w:sz w:val="24"/>
        </w:rPr>
        <w:t xml:space="preserve">nitko, </w:t>
      </w:r>
      <w:r w:rsidR="00EC5ABA">
        <w:rPr>
          <w:rFonts w:cs="Times New Roman" w:eastAsia="MS Mincho" w:hAnsi="Times New Roman" w:ascii="Times New Roman"/>
          <w:sz w:val="24"/>
        </w:rPr>
        <w:t xml:space="preserve">dostava poziva iskazana putem </w:t>
      </w:r>
      <w:r w:rsidR="00961B64">
        <w:rPr>
          <w:rFonts w:cs="Times New Roman" w:eastAsia="MS Mincho" w:hAnsi="Times New Roman" w:ascii="Times New Roman"/>
          <w:sz w:val="24"/>
        </w:rPr>
        <w:t>e-O</w:t>
      </w:r>
      <w:r w:rsidR="00EC5ABA">
        <w:rPr>
          <w:rFonts w:cs="Times New Roman" w:eastAsia="MS Mincho" w:hAnsi="Times New Roman" w:ascii="Times New Roman"/>
          <w:sz w:val="24"/>
        </w:rPr>
        <w:t>glasne ploče</w:t>
      </w:r>
    </w:p>
    <w:p w:rsidRDefault="006C3A87" w:rsidP="0019136F" w:rsidR="006C3A87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ind w:firstLine="360"/>
        <w:jc w:val="both"/>
      </w:pPr>
      <w:r>
        <w:t>Čita se prijedlog za otvaranje stečajnog postupka.</w:t>
      </w:r>
    </w:p>
    <w:p w:rsidRDefault="00A53A7D" w:rsidP="0019136F" w:rsidR="00E368EB" w:rsidRPr="0019136F">
      <w:pPr>
        <w:pStyle w:val="Obinitekst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C3A87" w:rsidP="00D325C6" w:rsidR="006C3A87" w:rsidRPr="0019136F">
      <w:pPr>
        <w:ind w:firstLine="360"/>
        <w:jc w:val="both"/>
      </w:pPr>
      <w:r w:rsidRPr="0019136F">
        <w:t>Utvrđ</w:t>
      </w:r>
      <w:r w:rsidR="0012295E" w:rsidRPr="0019136F">
        <w:t xml:space="preserve">uje se da je predlagatelj dana </w:t>
      </w:r>
      <w:r w:rsidR="003F40CB" w:rsidRPr="0019136F">
        <w:t>2</w:t>
      </w:r>
      <w:r w:rsidR="0019136F">
        <w:t>2</w:t>
      </w:r>
      <w:r w:rsidRPr="0019136F">
        <w:t xml:space="preserve">. studenog 2016. godine dostavio podnesak u kojem je naveo da dužnik na dan </w:t>
      </w:r>
      <w:r w:rsidR="0019136F">
        <w:t>18. ožujka 2016</w:t>
      </w:r>
      <w:r w:rsidR="00622357" w:rsidRPr="0019136F">
        <w:t>.</w:t>
      </w:r>
      <w:r w:rsidRPr="0019136F">
        <w:t xml:space="preserve"> godine u očevidniku redoslijeda osnova za plaćanje ima neizvršene osnove za plaćanje u neprekinutom razdoblju od </w:t>
      </w:r>
      <w:r w:rsidR="0019136F">
        <w:t>120</w:t>
      </w:r>
      <w:r w:rsidRPr="0019136F">
        <w:t xml:space="preserve"> dana u ukupnom iznosu od </w:t>
      </w:r>
      <w:r w:rsidR="0019136F">
        <w:t>98.273,55</w:t>
      </w:r>
      <w:r w:rsidR="00CE2802" w:rsidRPr="0019136F">
        <w:t xml:space="preserve"> </w:t>
      </w:r>
      <w:r w:rsidR="00622357" w:rsidRPr="0019136F">
        <w:t>kn.</w:t>
      </w:r>
    </w:p>
    <w:p w:rsidRDefault="00A53A7D" w:rsidP="0019136F" w:rsidR="00E368EB">
      <w:pPr>
        <w:ind w:firstLine="360"/>
        <w:jc w:val="both"/>
      </w:pPr>
      <w:r>
        <w:t xml:space="preserve">Utvrđuje se da </w:t>
      </w:r>
      <w:r w:rsidR="00EC5ABA">
        <w:t>osobe koje vode poslove dužnika</w:t>
      </w:r>
      <w:r>
        <w:t xml:space="preserve"> n</w:t>
      </w:r>
      <w:r w:rsidR="00EC5ABA">
        <w:t>i</w:t>
      </w:r>
      <w:r w:rsidR="00961B64">
        <w:t>su dostavile sudu</w:t>
      </w:r>
      <w:r w:rsidR="0019136F">
        <w:t xml:space="preserve"> </w:t>
      </w:r>
      <w:r w:rsidR="00EC5ABA">
        <w:t xml:space="preserve">pisano </w:t>
      </w:r>
      <w:r w:rsidR="0019136F">
        <w:t xml:space="preserve">izvješće o financijsko-gospodarskom stanju dužnika. </w:t>
      </w:r>
    </w:p>
    <w:p w:rsidRDefault="0019136F" w:rsidP="0019136F" w:rsidR="0019136F">
      <w:pPr>
        <w:ind w:firstLine="360"/>
        <w:jc w:val="both"/>
      </w:pPr>
    </w:p>
    <w:p w:rsidRDefault="00EC5ABA" w:rsidP="00EC5ABA" w:rsidR="00EC5ABA">
      <w:pPr>
        <w:ind w:firstLine="360"/>
        <w:jc w:val="both"/>
      </w:pPr>
      <w:r>
        <w:t xml:space="preserve">Sudac donosi </w:t>
      </w:r>
    </w:p>
    <w:p w:rsidRDefault="00EC5ABA" w:rsidP="00EC5ABA" w:rsidR="00EC5ABA">
      <w:pPr>
        <w:jc w:val="center"/>
      </w:pPr>
      <w:r>
        <w:t>r j e š e n j e</w:t>
      </w:r>
    </w:p>
    <w:p w:rsidRDefault="00EC5ABA" w:rsidP="00EC5ABA" w:rsidR="00EC5ABA">
      <w:pPr>
        <w:ind w:firstLine="348" w:left="360"/>
        <w:jc w:val="center"/>
      </w:pPr>
    </w:p>
    <w:p w:rsidRDefault="00EC5ABA" w:rsidP="00EC5ABA" w:rsidR="00EC5ABA">
      <w:pPr>
        <w:ind w:firstLine="348" w:left="360"/>
        <w:jc w:val="center"/>
      </w:pPr>
    </w:p>
    <w:p w:rsidRDefault="00EC5ABA" w:rsidP="00EC5ABA" w:rsidR="00EC5ABA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 xml:space="preserve">na koje se </w:t>
      </w:r>
      <w:r w:rsidRPr="00390BE8">
        <w:t>p</w:t>
      </w:r>
      <w:r>
        <w:t xml:space="preserve">ozivaju podnositelj prijedloga, </w:t>
      </w:r>
      <w:r w:rsidRPr="00390BE8">
        <w:t>za dužnika pravnu osobu osobe ovlaštene za zastupanje dužnika po zakonu</w:t>
      </w:r>
      <w:r>
        <w:t xml:space="preserve"> i predlagatelj za dan</w:t>
      </w:r>
    </w:p>
    <w:p w:rsidRDefault="00816156" w:rsidP="00EC5ABA" w:rsidR="00EC5ABA" w:rsidRPr="00C175AC">
      <w:pPr>
        <w:jc w:val="center"/>
      </w:pPr>
      <w:r>
        <w:t>15. ožujka</w:t>
      </w:r>
      <w:r w:rsidR="00EC5ABA">
        <w:t xml:space="preserve">  </w:t>
      </w:r>
      <w:r w:rsidR="00EC5ABA" w:rsidRPr="00C175AC">
        <w:t>201</w:t>
      </w:r>
      <w:r w:rsidR="00EC5ABA">
        <w:t>7.  u  9,00</w:t>
      </w:r>
      <w:r w:rsidR="00EC5ABA" w:rsidRPr="00C175AC">
        <w:t xml:space="preserve"> sati</w:t>
      </w:r>
    </w:p>
    <w:p w:rsidRDefault="00EC5ABA" w:rsidP="00EC5ABA" w:rsidR="00EC5ABA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EC5ABA" w:rsidP="00EC5ABA" w:rsidR="00EC5ABA">
      <w:pPr>
        <w:jc w:val="both"/>
      </w:pPr>
    </w:p>
    <w:p w:rsidRDefault="00EC5ABA" w:rsidP="00EC5ABA" w:rsidR="00EC5ABA" w:rsidRPr="003408AE">
      <w:pPr>
        <w:jc w:val="both"/>
      </w:pPr>
      <w:r>
        <w:t>II</w:t>
      </w:r>
      <w:r>
        <w:tab/>
        <w:t xml:space="preserve">Ponovno se nalaže osobama koje vode poslove dužnika da u roku od </w:t>
      </w:r>
      <w:r w:rsidR="00961B64">
        <w:t>15</w:t>
      </w:r>
      <w:r>
        <w:t xml:space="preserve"> dana od dana dostave ovog rješenja, pozivom na posl. br. 7 St-</w:t>
      </w:r>
      <w:r w:rsidR="00961B64">
        <w:t>748</w:t>
      </w:r>
      <w:r>
        <w:t>/2016 predaju sudu pisano izvješće o financijsko-gospodarskom stanju dužnika.</w:t>
      </w:r>
    </w:p>
    <w:p w:rsidRDefault="00EC5ABA" w:rsidP="00EC5ABA" w:rsidR="00EC5ABA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B82D77">
        <w:t>10.0</w:t>
      </w:r>
      <w:r w:rsidR="00A53A7D">
        <w:t>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</w:t>
      </w:r>
    </w:p>
    <w:p w:rsidRDefault="00B82D77" w:rsidP="006C3A87" w:rsidR="00B82D77"/>
    <w:p w:rsidRDefault="006C3A87" w:rsidP="006C3A87" w:rsidR="006C3A87"/>
    <w:p w:rsidRDefault="00B82D7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</w:t>
      </w:r>
      <w:r w:rsidR="006C3A87">
        <w:t xml:space="preserve">Zapisničar                                    </w:t>
      </w:r>
      <w:r w:rsidR="006C3A87">
        <w:tab/>
      </w:r>
      <w:r w:rsidR="006C3A87"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17E" w:rsidP="00704453" w:rsidR="0097217E">
      <w:r>
        <w:separator/>
      </w:r>
    </w:p>
  </w:endnote>
  <w:endnote w:id="0" w:type="continuationSeparator">
    <w:p w:rsidRDefault="0097217E" w:rsidP="00704453" w:rsidR="00972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EEF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17E" w:rsidP="00704453" w:rsidR="0097217E">
      <w:r>
        <w:separator/>
      </w:r>
    </w:p>
  </w:footnote>
  <w:footnote w:id="0" w:type="continuationSeparator">
    <w:p w:rsidRDefault="0097217E" w:rsidP="00704453" w:rsidR="009721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19136F">
      <w:t>748/</w:t>
    </w:r>
    <w:r w:rsidR="00091FC2">
      <w:t>2016</w:t>
    </w:r>
    <w:r w:rsidR="002F1FDE">
      <w:t>-</w:t>
    </w:r>
    <w:r w:rsidR="0019136F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3D9A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9136F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D6A43"/>
    <w:rsid w:val="003E0DC4"/>
    <w:rsid w:val="003E5021"/>
    <w:rsid w:val="003E71D1"/>
    <w:rsid w:val="003E7638"/>
    <w:rsid w:val="003E7705"/>
    <w:rsid w:val="003F2593"/>
    <w:rsid w:val="003F266F"/>
    <w:rsid w:val="003F40CB"/>
    <w:rsid w:val="003F6851"/>
    <w:rsid w:val="00400486"/>
    <w:rsid w:val="00400EEF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476A5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2357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5997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16156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1B64"/>
    <w:rsid w:val="009624EF"/>
    <w:rsid w:val="00962AD2"/>
    <w:rsid w:val="009650CD"/>
    <w:rsid w:val="00965D30"/>
    <w:rsid w:val="00967C42"/>
    <w:rsid w:val="00967D1B"/>
    <w:rsid w:val="009710E2"/>
    <w:rsid w:val="0097217E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09AB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53A7D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2D77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63740"/>
    <w:rsid w:val="00C704E9"/>
    <w:rsid w:val="00C75D35"/>
    <w:rsid w:val="00C76715"/>
    <w:rsid w:val="00C80E77"/>
    <w:rsid w:val="00C81E2C"/>
    <w:rsid w:val="00C83CC6"/>
    <w:rsid w:val="00C83ED2"/>
    <w:rsid w:val="00C879ED"/>
    <w:rsid w:val="00C913B9"/>
    <w:rsid w:val="00C92D97"/>
    <w:rsid w:val="00C935D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802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368EB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C5ABA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00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EE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EEF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EE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EE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00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EE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EEF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EE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EE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veljače 2017.</izvorni_sadrzaj>
    <derivirana_varijabla naziv="DomainObject.PlaniraniZavrsetakDatum_1">2. veljače 2017.</derivirana_varijabla>
  </DomainObject.PlaniraniZavrsetakDatum>
  <DomainObject.PlaniraniPocetakDatum>
    <izvorni_sadrzaj>2. veljače 2017.</izvorni_sadrzaj>
    <derivirana_varijabla naziv="DomainObject.PlaniraniPocetakDatum_1">2.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EXPLORATUS d.o.o. zastupanog po punomoćniku Katja Grgurić; Bruno Grgurić</izvorni_sadrzaj>
    <derivirana_varijabla naziv="DomainObject.Predmet.ProtustrankaFormated_1">  EXPLORATUS d.o.o. zastupanog po punomoćniku Katja Grgurić; Bruno Grgurić</derivirana_varijabla>
  </DomainObject.Predmet.ProtustrankaFormated>
  <DomainObject.Predmet.ProtustrankaFormatedOIB>
    <izvorni_sadrzaj>  EXPLORATUS d.o.o., OIB 46748247785 zastupanog po punomoćniku Katja Grgurić; Bruno Grgurić</izvorni_sadrzaj>
    <derivirana_varijabla naziv="DomainObject.Predmet.ProtustrankaFormatedOIB_1">  EXPLORATUS d.o.o., OIB 46748247785 zastupanog po punomoćniku Katja Grgurić; Bruno Grgurić</derivirana_varijabla>
  </DomainObject.Predmet.ProtustrankaFormatedOIB>
  <DomainObject.Predmet.ProtustrankaFormatedWithAdress>
    <izvorni_sadrzaj> EXPLORATUS d.o.o., Andrije Štangera 19, 51410 Opatija zastupanog po punomoćniku Katja Grgurić; Bruno Grgurić</izvorni_sadrzaj>
    <derivirana_varijabla naziv="DomainObject.Predmet.ProtustrankaFormatedWithAdress_1"> EXPLORATUS d.o.o., Andrije Štangera 19, 51410 Opatija zastupanog po punomoćniku Katja Grgurić; Bruno Grgurić</derivirana_varijabla>
  </DomainObject.Predmet.ProtustrankaFormatedWithAdress>
  <DomainObject.Predmet.ProtustrankaFormatedWithAdressOIB>
    <izvorni_sadrzaj> EXPLORATUS d.o.o., OIB 46748247785, Andrije Štangera 19, 51410 Opatija zastupanog po punomoćniku Katja Grgurić; Bruno Grgurić</izvorni_sadrzaj>
    <derivirana_varijabla naziv="DomainObject.Predmet.ProtustrankaFormatedWithAdressOIB_1"> EXPLORATUS d.o.o., OIB 46748247785, Andrije Štangera 19, 51410 Opatija zastupanog po punomoćniku Katja Grgurić; Bruno Grgurić</derivirana_varijabla>
  </DomainObject.Predmet.ProtustrankaFormatedWithAdressOIB>
  <DomainObject.Predmet.ProtustrankaWithAdress>
    <izvorni_sadrzaj>EXPLORATUS d.o.o. Andrije Štangera 19, 51410 Opatija</izvorni_sadrzaj>
    <derivirana_varijabla naziv="DomainObject.Predmet.ProtustrankaWithAdress_1">EXPLORATUS d.o.o. Andrije Štangera 19, 51410 Opatija</derivirana_varijabla>
  </DomainObject.Predmet.ProtustrankaWithAdress>
  <DomainObject.Predmet.ProtustrankaWithAdressOIB>
    <izvorni_sadrzaj>EXPLORATUS d.o.o., OIB 46748247785, Andrije Štangera 19, 51410 Opatija</izvorni_sadrzaj>
    <derivirana_varijabla naziv="DomainObject.Predmet.ProtustrankaWithAdressOIB_1">EXPLORATUS d.o.o., OIB 46748247785, Andrije Štangera 19, 51410 Opatija</derivirana_varijabla>
  </DomainObject.Predmet.ProtustrankaWithAdressOIB>
  <DomainObject.Predmet.ProtustrankaNazivFormated>
    <izvorni_sadrzaj>EXPLORATUS d.o.o.</izvorni_sadrzaj>
    <derivirana_varijabla naziv="DomainObject.Predmet.ProtustrankaNazivFormated_1">EXPLORATUS d.o.o.</derivirana_varijabla>
  </DomainObject.Predmet.ProtustrankaNazivFormated>
  <DomainObject.Predmet.ProtustrankaNazivFormatedOIB>
    <izvorni_sadrzaj>EXPLORATUS d.o.o., OIB 46748247785</izvorni_sadrzaj>
    <derivirana_varijabla naziv="DomainObject.Predmet.ProtustrankaNazivFormatedOIB_1">EXPLORATUS d.o.o., OIB 46748247785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EXPLORATUS d.o.o. zastupanog po punomoćniku Katja Grgurić; Bruno Grgurić</item>
    </izvorni_sadrzaj>
    <derivirana_varijabla naziv="DomainObject.Predmet.ProtuStrankaListFormated_1">
      <item>EXPLORATUS d.o.o. zastupanog po punomoćniku Katja Grgurić; Bruno Grgurić</item>
    </derivirana_varijabla>
  </DomainObject.Predmet.ProtuStrankaListFormated>
  <DomainObject.Predmet.ProtuStrankaListFormatedOIB>
    <izvorni_sadrzaj>
      <item>EXPLORATUS d.o.o., OIB 46748247785 zastupanog po punomoćniku Katja Grgurić; Bruno Grgurić</item>
    </izvorni_sadrzaj>
    <derivirana_varijabla naziv="DomainObject.Predmet.ProtuStrankaListFormatedOIB_1">
      <item>EXPLORATUS d.o.o., OIB 46748247785 zastupanog po punomoćniku Katja Grgurić; Bruno Grgurić</item>
    </derivirana_varijabla>
  </DomainObject.Predmet.ProtuStrankaListFormatedOIB>
  <DomainObject.Predmet.ProtuStrankaListFormatedWithAdress>
    <izvorni_sadrzaj>
      <item>EXPLORATUS d.o.o., Andrije Štangera 19, 51410 Opatija zastupanog po punomoćniku Katja Grgurić; Bruno Grgurić</item>
    </izvorni_sadrzaj>
    <derivirana_varijabla naziv="DomainObject.Predmet.ProtuStrankaListFormatedWithAdress_1">
      <item>EXPLORATUS d.o.o., Andrije Štangera 19, 51410 Opatija zastupanog po punomoćniku Katja Grgurić; Bruno Grgurić</item>
    </derivirana_varijabla>
  </DomainObject.Predmet.ProtuStrankaListFormatedWithAdress>
  <DomainObject.Predmet.ProtuStrankaListFormatedWithAdressOIB>
    <izvorni_sadrzaj>
      <item>EXPLORATUS d.o.o., OIB 46748247785, Andrije Štangera 19, 51410 Opatija zastupanog po punomoćniku Katja Grgurić; Bruno Grgurić</item>
    </izvorni_sadrzaj>
    <derivirana_varijabla naziv="DomainObject.Predmet.ProtuStrankaListFormatedWithAdressOIB_1">
      <item>EXPLORATUS d.o.o., OIB 46748247785, Andrije Štangera 19, 51410 Opatija zastupanog po punomoćniku Katja Grgurić; Bruno Grgurić</item>
    </derivirana_varijabla>
  </DomainObject.Predmet.ProtuStrankaListFormatedWithAdressOIB>
  <DomainObject.Predmet.ProtuStrankaListNazivFormated>
    <izvorni_sadrzaj>
      <item>EXPLORATUS d.o.o.</item>
    </izvorni_sadrzaj>
    <derivirana_varijabla naziv="DomainObject.Predmet.ProtuStrankaListNazivFormated_1">
      <item>EXPLORATUS d.o.o.</item>
    </derivirana_varijabla>
  </DomainObject.Predmet.ProtuStrankaListNazivFormated>
  <DomainObject.Predmet.ProtuStrankaListNazivFormatedOIB>
    <izvorni_sadrzaj>
      <item>EXPLORATUS d.o.o., OIB 46748247785</item>
    </izvorni_sadrzaj>
    <derivirana_varijabla naziv="DomainObject.Predmet.ProtuStrankaListNazivFormatedOIB_1">
      <item>EXPLORATUS d.o.o., OIB 46748247785</item>
    </derivirana_varijabla>
  </DomainObject.Predmet.ProtuStrankaListNazivFormatedOIB>
  <DomainObject.Predmet.OstaliListFormated>
    <izvorni_sadrzaj>
      <item>Katja Grgurić punomoćnik sudionika u postupku EXPLORATUS d.o.o.</item>
      <item>Bruno Grgurić punomoćnik sudionika u postupku EXPLORATUS d.o.o.</item>
    </izvorni_sadrzaj>
    <derivirana_varijabla naziv="DomainObject.Predmet.OstaliListFormated_1">
      <item>Katja Grgurić punomoćnik sudionika u postupku EXPLORATUS d.o.o.</item>
      <item>Bruno Grgurić punomoćnik sudionika u postupku EXPLORATUS d.o.o.</item>
    </derivirana_varijabla>
  </DomainObject.Predmet.OstaliListFormated>
  <DomainObject.Predmet.OstaliListFormatedOIB>
    <izvorni_sadrzaj>
      <item>Katja Grgurić, OIB 05100724642 punomoćnik sudionika u postupku EXPLORATUS d.o.o.</item>
      <item>Bruno Grgurić, OIB 36883111963 punomoćnik sudionika u postupku EXPLORATUS d.o.o.</item>
    </izvorni_sadrzaj>
    <derivirana_varijabla naziv="DomainObject.Predmet.OstaliListFormatedOIB_1">
      <item>Katja Grgurić, OIB 05100724642 punomoćnik sudionika u postupku EXPLORATUS d.o.o.</item>
      <item>Bruno Grgurić, OIB 36883111963 punomoćnik sudionika u postupku EXPLORATUS d.o.o.</item>
    </derivirana_varijabla>
  </DomainObject.Predmet.OstaliListFormatedOIB>
  <DomainObject.Predmet.OstaliListFormatedWithAdress>
    <izvorni_sadrzaj>
      <item>Katja Grgurić, Andrije Hebranga 16/c, 47000 Karlovac punomoćnik sudionika u postupku EXPLORATUS d.o.o.</item>
      <item>Bruno Grgurić, Andrije Hebranga 16/c, 47000 Karlovac punomoćnik sudionika u postupku EXPLORATUS d.o.o.</item>
    </izvorni_sadrzaj>
    <derivirana_varijabla naziv="DomainObject.Predmet.OstaliListFormatedWithAdress_1">
      <item>Katja Grgurić, Andrije Hebranga 16/c, 47000 Karlovac punomoćnik sudionika u postupku EXPLORATUS d.o.o.</item>
      <item>Bruno Grgurić, Andrije Hebranga 16/c, 47000 Karlovac punomoćnik sudionika u postupku EXPLORATUS d.o.o.</item>
    </derivirana_varijabla>
  </DomainObject.Predmet.OstaliListFormatedWithAdress>
  <DomainObject.Predmet.OstaliListFormatedWithAdressOIB>
    <izvorni_sadrzaj>
      <item>Katja Grgurić, OIB 05100724642, Andrije Hebranga 16/c, 47000 Karlovac punomoćnik sudionika u postupku EXPLORATUS d.o.o.</item>
      <item>Bruno Grgurić, OIB 36883111963, Andrije Hebranga 16/c, 47000 Karlovac punomoćnik sudionika u postupku EXPLORATUS d.o.o.</item>
    </izvorni_sadrzaj>
    <derivirana_varijabla naziv="DomainObject.Predmet.OstaliListFormatedWithAdressOIB_1">
      <item>Katja Grgurić, OIB 05100724642, Andrije Hebranga 16/c, 47000 Karlovac punomoćnik sudionika u postupku EXPLORATUS d.o.o.</item>
      <item>Bruno Grgurić, OIB 36883111963, Andrije Hebranga 16/c, 47000 Karlovac punomoćnik sudionika u postupku EXPLORATUS d.o.o.</item>
    </derivirana_varijabla>
  </DomainObject.Predmet.OstaliListFormatedWithAdressOIB>
  <DomainObject.Predmet.OstaliListNazivFormated>
    <izvorni_sadrzaj>
      <item>Katja Grgurić</item>
      <item>Bruno Grgurić</item>
    </izvorni_sadrzaj>
    <derivirana_varijabla naziv="DomainObject.Predmet.OstaliListNazivFormated_1">
      <item>Katja Grgurić</item>
      <item>Bruno Grgurić</item>
    </derivirana_varijabla>
  </DomainObject.Predmet.OstaliListNazivFormated>
  <DomainObject.Predmet.OstaliListNazivFormatedOIB>
    <izvorni_sadrzaj>
      <item>Katja Grgurić, OIB 05100724642</item>
      <item>Bruno Grgurić, OIB 36883111963</item>
    </izvorni_sadrzaj>
    <derivirana_varijabla naziv="DomainObject.Predmet.OstaliListNazivFormatedOIB_1">
      <item>Katja Grgurić, OIB 05100724642</item>
      <item>Bruno Grgurić, OIB 36883111963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EXPLORATUS d.o.o.</izvorni_sadrzaj>
    <derivirana_varijabla naziv="DomainObject.Predmet.ProtustrankaIDrugi_1">EXPLORATUS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EXPLORATUS d.o.o., OIB 46748247785, Andrije Štangera 19, 51410 Opatija</izvorni_sadrzaj>
    <derivirana_varijabla naziv="DomainObject.Predmet.ProtustrankaIDrugiAdressOIB_1">EXPLORATUS d.o.o., OIB 46748247785,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EXPLORATUS d.o.o.</item>
      <item>Katja Grgurić</item>
      <item>Bruno Grgurić</item>
    </izvorni_sadrzaj>
    <derivirana_varijabla naziv="DomainObject.Predmet.SudioniciListNaziv_1">
      <item>FINA  Rijeka</item>
      <item>EXPLORATUS d.o.o.</item>
      <item>Katja Grgurić</item>
      <item>Bruno Grgurić</item>
    </derivirana_varijabla>
  </DomainObject.Predmet.SudioniciListNaziv>
  <DomainObject.Predmet.SudioniciListAdressOIB>
    <izvorni_sadrzaj>
      <item>FINA  Rijeka, OIB 85821130368, Frana Kurelca 8,51000 Rijeka</item>
      <item>EXPLORATUS d.o.o., OIB 46748247785, Andrije Štangera 19,51410 Opatija</item>
      <item>Katja Grgurić, OIB 05100724642, Andrije Hebranga 16/c,47000 Karlovac</item>
      <item>Bruno Grgurić, OIB 36883111963, Andrije Hebranga 16/c,47000 Karlovac</item>
    </izvorni_sadrzaj>
    <derivirana_varijabla naziv="DomainObject.Predmet.SudioniciListAdressOIB_1">
      <item>FINA  Rijeka, OIB 85821130368, Frana Kurelca 8,51000 Rijeka</item>
      <item>EXPLORATUS d.o.o., OIB 46748247785, Andrije Štangera 19,51410 Opatija</item>
      <item>Katja Grgurić, OIB 05100724642, Andrije Hebranga 16/c,47000 Karlovac</item>
      <item>Bruno Grgurić, OIB 36883111963, Andrije Hebranga 16/c,47000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46748247785</item>
      <item>, OIB 05100724642</item>
      <item>, OIB 36883111963</item>
    </izvorni_sadrzaj>
    <derivirana_varijabla naziv="DomainObject.Predmet.SudioniciListNazivOIB_1">
      <item>, OIB 85821130368</item>
      <item>, OIB 46748247785</item>
      <item>, OIB 05100724642</item>
      <item>, OIB 36883111963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CC285-84B7-440F-83B5-BA11CB03A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289</properties:Words>
  <properties:Characters>1563</properties:Characters>
  <properties:Lines>67</properties:Lines>
  <properties:Paragraphs>26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2017-01-05T10:39:00Z</dcterms:created>
  <dc:creator>Korisnik</dc:creator>
  <cp:lastModifiedBy>Tanja Fidel</cp:lastModifiedBy>
  <cp:lastPrinted>2016-06-16T08:50:00Z</cp:lastPrinted>
  <dcterms:modified xmlns:xsi="http://www.w3.org/2001/XMLSchema-instance" xsi:type="dcterms:W3CDTF">2017-02-02T09:06:00Z</dcterms:modified>
  <cp:revision>16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