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80f0d" w14:paraId="2680f0d" w:rsidRDefault="00892BEF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7A5162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</w:t>
      </w:r>
      <w:r w:rsidR="00D62968">
        <w:rPr>
          <w:sz w:val="24"/>
        </w:rPr>
        <w:t xml:space="preserve">         </w:t>
      </w:r>
      <w:r w:rsidR="00C8222F">
        <w:rPr>
          <w:sz w:val="24"/>
        </w:rPr>
        <w:t xml:space="preserve">  </w:t>
      </w:r>
      <w:r w:rsidR="00F60FC0" w:rsidRPr="00F20240">
        <w:rPr>
          <w:b/>
          <w:sz w:val="24"/>
        </w:rPr>
        <w:t>Broj: 1/St-</w:t>
      </w:r>
      <w:r w:rsidR="008A7931">
        <w:rPr>
          <w:b/>
          <w:sz w:val="24"/>
        </w:rPr>
        <w:t>1110</w:t>
      </w:r>
      <w:r w:rsidR="00D62968">
        <w:rPr>
          <w:b/>
          <w:sz w:val="24"/>
        </w:rPr>
        <w:t>/2015-</w:t>
      </w:r>
      <w:r w:rsidR="008A7931">
        <w:rPr>
          <w:b/>
          <w:sz w:val="24"/>
        </w:rPr>
        <w:t>55</w:t>
      </w:r>
    </w:p>
    <w:p w:rsidRDefault="00681358" w:rsidR="00681358" w:rsidRPr="00A81B91">
      <w:pPr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8254B7" w:rsidR="00A30070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2F7D4E">
        <w:rPr>
          <w:sz w:val="24"/>
        </w:rPr>
        <w:t>Z A K L J U Č A K</w:t>
      </w:r>
    </w:p>
    <w:p w:rsidRDefault="00A30070" w:rsidP="008254B7" w:rsidR="008254B7">
      <w:pPr>
        <w:rPr>
          <w:sz w:val="24"/>
        </w:rPr>
      </w:pPr>
      <w:r>
        <w:rPr>
          <w:sz w:val="24"/>
        </w:rPr>
        <w:tab/>
      </w:r>
    </w:p>
    <w:p w:rsidRDefault="008254B7" w:rsidP="008A7931" w:rsidR="008A7931" w:rsidRPr="008A7931">
      <w:pPr>
        <w:rPr>
          <w:sz w:val="24"/>
          <w:szCs w:val="24"/>
        </w:rPr>
      </w:pPr>
      <w:r>
        <w:rPr>
          <w:sz w:val="24"/>
        </w:rPr>
        <w:tab/>
      </w:r>
      <w:r w:rsidR="008A7931" w:rsidRPr="008A7931">
        <w:rPr>
          <w:sz w:val="24"/>
          <w:szCs w:val="24"/>
        </w:rPr>
        <w:t>TRGOVAČKI SUD U OSIJEKU, STALNA SLUŽBA U SLAVONSKOM BRODU, po stečajnoj sutkinji Vesni Vukelić, u nastavljenom postupku radi naknadne diobe stečajne mase iza PLIN INSTALACIJE d.o.o. u stečaju sa sjedištem u Osijeku, Kardinala A. Stepinca 35, OIB 08871112066, nastale iza brisanog subjekta PLIN INSTALACIJE d.o.o. u stečaju Nova Gradiška, Prvča 96/b, OIB 71496304784</w:t>
      </w:r>
      <w:r w:rsidR="008A7931" w:rsidRPr="008A7931">
        <w:rPr>
          <w:color w:val="000000"/>
          <w:sz w:val="24"/>
          <w:szCs w:val="24"/>
        </w:rPr>
        <w:t>,</w:t>
      </w:r>
      <w:r w:rsidR="008A7931" w:rsidRPr="008A7931">
        <w:rPr>
          <w:sz w:val="24"/>
          <w:szCs w:val="24"/>
        </w:rPr>
        <w:t xml:space="preserve"> dana 13. rujna 2018. </w:t>
      </w:r>
    </w:p>
    <w:p w:rsidRDefault="008254B7" w:rsidP="008A7931" w:rsidR="008254B7">
      <w:pPr>
        <w:jc w:val="both"/>
        <w:rPr>
          <w:sz w:val="24"/>
        </w:rPr>
      </w:pPr>
    </w:p>
    <w:p w:rsidRDefault="004C67AD" w:rsidP="008254B7" w:rsidR="004C67AD">
      <w:pPr>
        <w:jc w:val="both"/>
        <w:rPr>
          <w:sz w:val="24"/>
        </w:rPr>
      </w:pPr>
    </w:p>
    <w:p w:rsidRDefault="002F7D4E" w:rsidP="003D475B" w:rsidR="00474836" w:rsidRPr="00534805">
      <w:pPr>
        <w:jc w:val="center"/>
        <w:rPr>
          <w:sz w:val="24"/>
        </w:rPr>
      </w:pPr>
      <w:r>
        <w:rPr>
          <w:sz w:val="24"/>
        </w:rPr>
        <w:t xml:space="preserve">z a k l j u č i o </w:t>
      </w:r>
      <w:r w:rsidR="00A30070" w:rsidRPr="00534805">
        <w:rPr>
          <w:sz w:val="24"/>
        </w:rPr>
        <w:t xml:space="preserve">     j e</w:t>
      </w:r>
    </w:p>
    <w:p w:rsidRDefault="003056D0" w:rsidP="00133947" w:rsidR="003056D0">
      <w:pPr>
        <w:jc w:val="both"/>
        <w:rPr>
          <w:sz w:val="24"/>
        </w:rPr>
      </w:pPr>
    </w:p>
    <w:p w:rsidRDefault="00D62968" w:rsidP="00133947" w:rsidR="00D62968">
      <w:pPr>
        <w:jc w:val="both"/>
        <w:rPr>
          <w:sz w:val="24"/>
        </w:rPr>
      </w:pPr>
    </w:p>
    <w:p w:rsidRDefault="002F7D4E" w:rsidP="00133947" w:rsidR="00D62968">
      <w:pPr>
        <w:jc w:val="both"/>
        <w:rPr>
          <w:sz w:val="24"/>
        </w:rPr>
      </w:pPr>
      <w:r>
        <w:rPr>
          <w:sz w:val="24"/>
        </w:rPr>
        <w:tab/>
      </w:r>
      <w:r w:rsidR="00D62968">
        <w:rPr>
          <w:sz w:val="24"/>
        </w:rPr>
        <w:t>Sukladno odredbi čl. 26 st 1 Pravilnika o načinu i postupku provedbe prodaje nekretnina i pokretnina u ovršnom postupku (NN br. 156/14), radi objave rješenja o dosudi nekretnine kupcu, dostavlja se pravomoćno rješenje o dosudi ovog suda posl.br. 1/St-</w:t>
      </w:r>
      <w:r w:rsidR="008A7931">
        <w:rPr>
          <w:sz w:val="24"/>
        </w:rPr>
        <w:t>1110</w:t>
      </w:r>
      <w:r w:rsidR="00D62968">
        <w:rPr>
          <w:sz w:val="24"/>
        </w:rPr>
        <w:t>/2</w:t>
      </w:r>
      <w:r w:rsidR="008A7931">
        <w:rPr>
          <w:sz w:val="24"/>
        </w:rPr>
        <w:t>015-49</w:t>
      </w:r>
      <w:r w:rsidR="00D62968">
        <w:rPr>
          <w:sz w:val="24"/>
        </w:rPr>
        <w:t xml:space="preserve"> od </w:t>
      </w:r>
      <w:r w:rsidR="008A7931">
        <w:rPr>
          <w:sz w:val="24"/>
        </w:rPr>
        <w:t>30. srpnja 2018.</w:t>
      </w:r>
    </w:p>
    <w:p w:rsidRDefault="00D62968" w:rsidP="00133947" w:rsidR="00D62968">
      <w:pPr>
        <w:jc w:val="both"/>
        <w:rPr>
          <w:sz w:val="24"/>
        </w:rPr>
      </w:pPr>
    </w:p>
    <w:p w:rsidRDefault="00E24DE2" w:rsidR="0067732C">
      <w:pPr>
        <w:jc w:val="both"/>
        <w:rPr>
          <w:sz w:val="24"/>
        </w:rPr>
      </w:pPr>
      <w:r>
        <w:rPr>
          <w:sz w:val="24"/>
        </w:rPr>
        <w:tab/>
      </w:r>
    </w:p>
    <w:p w:rsidRDefault="005454F5" w:rsidP="00F96D70" w:rsidR="0011229F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A30070">
        <w:rPr>
          <w:sz w:val="24"/>
        </w:rPr>
        <w:t>Brodu,</w:t>
      </w:r>
      <w:r w:rsidR="004332DA">
        <w:rPr>
          <w:sz w:val="24"/>
        </w:rPr>
        <w:t xml:space="preserve"> </w:t>
      </w:r>
      <w:r w:rsidR="008A7931">
        <w:rPr>
          <w:sz w:val="24"/>
        </w:rPr>
        <w:t>13. rujna</w:t>
      </w:r>
      <w:r w:rsidR="004B4574">
        <w:rPr>
          <w:sz w:val="24"/>
        </w:rPr>
        <w:t xml:space="preserve"> 2018</w:t>
      </w:r>
      <w:r w:rsidR="00761055">
        <w:rPr>
          <w:sz w:val="24"/>
        </w:rPr>
        <w:t>.</w:t>
      </w:r>
    </w:p>
    <w:p w:rsidRDefault="00F96D70" w:rsidP="00F96D70" w:rsidR="00F96D70">
      <w:pPr>
        <w:jc w:val="center"/>
        <w:rPr>
          <w:sz w:val="24"/>
        </w:rPr>
      </w:pPr>
    </w:p>
    <w:p w:rsidRDefault="00F96D70" w:rsidP="00F96D70" w:rsidR="00F96D70">
      <w:pPr>
        <w:jc w:val="center"/>
        <w:rPr>
          <w:sz w:val="24"/>
        </w:rPr>
      </w:pPr>
    </w:p>
    <w:p w:rsidRDefault="00A30070" w:rsidR="00FF37C9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 w:rsidR="00F60FC0">
        <w:rPr>
          <w:sz w:val="24"/>
        </w:rPr>
        <w:t>STEČAJNA SUTKINJA</w:t>
      </w:r>
      <w:r>
        <w:rPr>
          <w:sz w:val="24"/>
        </w:rPr>
        <w:t>:</w:t>
      </w:r>
    </w:p>
    <w:p w:rsidRDefault="00A30070" w:rsidR="000C7F5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AA7BA3">
        <w:rPr>
          <w:sz w:val="24"/>
        </w:rPr>
        <w:t xml:space="preserve">  </w:t>
      </w:r>
      <w:r w:rsidR="0011229F">
        <w:rPr>
          <w:sz w:val="24"/>
        </w:rPr>
        <w:t xml:space="preserve">      </w:t>
      </w:r>
      <w:r>
        <w:rPr>
          <w:sz w:val="24"/>
        </w:rPr>
        <w:t xml:space="preserve">Vesna Vukelić </w:t>
      </w:r>
    </w:p>
    <w:p w:rsidRDefault="000C7F57" w:rsidR="000C7F57" w:rsidRPr="008F103C">
      <w:pPr>
        <w:rPr>
          <w:b/>
        </w:rPr>
      </w:pPr>
      <w:r w:rsidRPr="008F103C">
        <w:rPr>
          <w:b/>
        </w:rPr>
        <w:t xml:space="preserve">NAPUTAK O </w:t>
      </w:r>
      <w:r w:rsidR="00DF20BF">
        <w:rPr>
          <w:b/>
        </w:rPr>
        <w:t>PRAVNOM</w:t>
      </w:r>
      <w:r w:rsidRPr="008F103C">
        <w:rPr>
          <w:b/>
        </w:rPr>
        <w:t xml:space="preserve"> LIJEKU:</w:t>
      </w:r>
    </w:p>
    <w:p w:rsidRDefault="000C7F57" w:rsidP="0067732C" w:rsidR="000C7F57" w:rsidRPr="008F103C">
      <w:r w:rsidRPr="008F103C">
        <w:t xml:space="preserve">Protiv ovog </w:t>
      </w:r>
      <w:r w:rsidR="0067732C">
        <w:t>zaključka žalba nije dopuštena</w:t>
      </w:r>
      <w:r w:rsidR="005454F5">
        <w:t>.</w:t>
      </w:r>
    </w:p>
    <w:p w:rsidRDefault="000C7F57" w:rsidR="000C7F57">
      <w:pPr>
        <w:rPr>
          <w:sz w:val="24"/>
        </w:rPr>
      </w:pPr>
    </w:p>
    <w:p w:rsidRDefault="00F96D70" w:rsidR="00F96D70">
      <w:pPr>
        <w:rPr>
          <w:sz w:val="24"/>
        </w:rPr>
      </w:pPr>
    </w:p>
    <w:p w:rsidRDefault="00F96D70" w:rsidR="00F96D70">
      <w:pPr>
        <w:rPr>
          <w:sz w:val="24"/>
        </w:rPr>
      </w:pPr>
      <w:r>
        <w:rPr>
          <w:sz w:val="24"/>
        </w:rPr>
        <w:t>Privitak:</w:t>
      </w:r>
    </w:p>
    <w:p w:rsidRDefault="00F96D70" w:rsidR="00F96D70">
      <w:pPr>
        <w:rPr>
          <w:sz w:val="24"/>
        </w:rPr>
      </w:pPr>
      <w:r>
        <w:rPr>
          <w:sz w:val="24"/>
        </w:rPr>
        <w:t>-pravomoćno rješenje o dosudi</w:t>
      </w:r>
    </w:p>
    <w:p w:rsidRDefault="00F96D70" w:rsidR="00F96D70">
      <w:pPr>
        <w:rPr>
          <w:sz w:val="24"/>
        </w:rPr>
      </w:pPr>
    </w:p>
    <w:p w:rsidRDefault="00F96D70" w:rsidP="00F96D70" w:rsidR="00F96D70">
      <w:pPr>
        <w:rPr>
          <w:sz w:val="24"/>
        </w:rPr>
      </w:pPr>
      <w:r>
        <w:rPr>
          <w:sz w:val="24"/>
        </w:rPr>
        <w:t>Dostaviti putem pošte:</w:t>
      </w:r>
    </w:p>
    <w:p w:rsidRDefault="00F96D70" w:rsidP="00F96D70" w:rsidR="00F96D70">
      <w:pPr>
        <w:rPr>
          <w:sz w:val="24"/>
        </w:rPr>
      </w:pPr>
      <w:r>
        <w:rPr>
          <w:sz w:val="24"/>
        </w:rPr>
        <w:t xml:space="preserve"> -FINA RC Osijek</w:t>
      </w:r>
    </w:p>
    <w:p w:rsidRDefault="00F96D70" w:rsidR="00F96D70">
      <w:pPr>
        <w:rPr>
          <w:sz w:val="24"/>
        </w:rPr>
      </w:pPr>
    </w:p>
    <w:sectPr w:rsidR="00F96D7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EAF7791"/>
    <w:multiLevelType w:val="hybridMultilevel"/>
    <w:tmpl w:val="ECA416AA"/>
    <w:lvl w:tplc="7BE20D1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2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3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3"/>
  </w:num>
  <w:num w:numId="13">
    <w:abstractNumId w:val="11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15635"/>
    <w:rsid w:val="00032DB4"/>
    <w:rsid w:val="000364A9"/>
    <w:rsid w:val="000430C9"/>
    <w:rsid w:val="0004556B"/>
    <w:rsid w:val="000619BE"/>
    <w:rsid w:val="00071E06"/>
    <w:rsid w:val="00080223"/>
    <w:rsid w:val="000A6C84"/>
    <w:rsid w:val="000B0BC6"/>
    <w:rsid w:val="000C7F57"/>
    <w:rsid w:val="000D1D40"/>
    <w:rsid w:val="000D3592"/>
    <w:rsid w:val="000D7776"/>
    <w:rsid w:val="000E0056"/>
    <w:rsid w:val="000E0ECF"/>
    <w:rsid w:val="000F1FB3"/>
    <w:rsid w:val="0011229F"/>
    <w:rsid w:val="00116A2F"/>
    <w:rsid w:val="00133947"/>
    <w:rsid w:val="00142E7C"/>
    <w:rsid w:val="00150047"/>
    <w:rsid w:val="00173AE1"/>
    <w:rsid w:val="001826A3"/>
    <w:rsid w:val="001A5F8A"/>
    <w:rsid w:val="001A6341"/>
    <w:rsid w:val="001D5D25"/>
    <w:rsid w:val="001D7A70"/>
    <w:rsid w:val="001E5692"/>
    <w:rsid w:val="001F4E46"/>
    <w:rsid w:val="001F5BFE"/>
    <w:rsid w:val="0024036D"/>
    <w:rsid w:val="00252F4D"/>
    <w:rsid w:val="0025566F"/>
    <w:rsid w:val="00263D61"/>
    <w:rsid w:val="002951D4"/>
    <w:rsid w:val="002D0010"/>
    <w:rsid w:val="002D5486"/>
    <w:rsid w:val="002F438A"/>
    <w:rsid w:val="002F55B4"/>
    <w:rsid w:val="002F7D4E"/>
    <w:rsid w:val="003036A6"/>
    <w:rsid w:val="003056D0"/>
    <w:rsid w:val="003208DF"/>
    <w:rsid w:val="00326F86"/>
    <w:rsid w:val="00334000"/>
    <w:rsid w:val="0033611C"/>
    <w:rsid w:val="0033625B"/>
    <w:rsid w:val="0033711E"/>
    <w:rsid w:val="003407B7"/>
    <w:rsid w:val="0034356F"/>
    <w:rsid w:val="003835A3"/>
    <w:rsid w:val="00386972"/>
    <w:rsid w:val="003919DB"/>
    <w:rsid w:val="0039767F"/>
    <w:rsid w:val="003A3797"/>
    <w:rsid w:val="003D3B75"/>
    <w:rsid w:val="003D475B"/>
    <w:rsid w:val="003E2D63"/>
    <w:rsid w:val="003F094E"/>
    <w:rsid w:val="003F6E65"/>
    <w:rsid w:val="004332DA"/>
    <w:rsid w:val="00433D8C"/>
    <w:rsid w:val="0044272F"/>
    <w:rsid w:val="00456AF7"/>
    <w:rsid w:val="00463EDC"/>
    <w:rsid w:val="00474836"/>
    <w:rsid w:val="0047667B"/>
    <w:rsid w:val="00480FAD"/>
    <w:rsid w:val="004839B0"/>
    <w:rsid w:val="004B4574"/>
    <w:rsid w:val="004C11A1"/>
    <w:rsid w:val="004C67AD"/>
    <w:rsid w:val="004D356E"/>
    <w:rsid w:val="004D5E93"/>
    <w:rsid w:val="004D7363"/>
    <w:rsid w:val="004E4631"/>
    <w:rsid w:val="004E6774"/>
    <w:rsid w:val="005154FD"/>
    <w:rsid w:val="005211DE"/>
    <w:rsid w:val="00534805"/>
    <w:rsid w:val="005454F5"/>
    <w:rsid w:val="005540B0"/>
    <w:rsid w:val="00567CCC"/>
    <w:rsid w:val="00580AA4"/>
    <w:rsid w:val="005938EF"/>
    <w:rsid w:val="005A56E0"/>
    <w:rsid w:val="005C2C79"/>
    <w:rsid w:val="005C4097"/>
    <w:rsid w:val="005E32A4"/>
    <w:rsid w:val="00641FA7"/>
    <w:rsid w:val="00642BDF"/>
    <w:rsid w:val="006433BD"/>
    <w:rsid w:val="0066577B"/>
    <w:rsid w:val="00665EC1"/>
    <w:rsid w:val="0067732C"/>
    <w:rsid w:val="00681358"/>
    <w:rsid w:val="00683EE0"/>
    <w:rsid w:val="0068790E"/>
    <w:rsid w:val="006A7B62"/>
    <w:rsid w:val="006B05CA"/>
    <w:rsid w:val="006C45D3"/>
    <w:rsid w:val="006D168E"/>
    <w:rsid w:val="006E2375"/>
    <w:rsid w:val="006E5739"/>
    <w:rsid w:val="006E6879"/>
    <w:rsid w:val="0070301B"/>
    <w:rsid w:val="007206E7"/>
    <w:rsid w:val="00720B46"/>
    <w:rsid w:val="00737167"/>
    <w:rsid w:val="007446FF"/>
    <w:rsid w:val="0075746D"/>
    <w:rsid w:val="00761055"/>
    <w:rsid w:val="007632A2"/>
    <w:rsid w:val="00763580"/>
    <w:rsid w:val="00776C68"/>
    <w:rsid w:val="00782078"/>
    <w:rsid w:val="0079075C"/>
    <w:rsid w:val="00791C3C"/>
    <w:rsid w:val="007A5162"/>
    <w:rsid w:val="007C6BF6"/>
    <w:rsid w:val="007D4D20"/>
    <w:rsid w:val="007F3709"/>
    <w:rsid w:val="007F3942"/>
    <w:rsid w:val="007F5CB2"/>
    <w:rsid w:val="007F7325"/>
    <w:rsid w:val="00800913"/>
    <w:rsid w:val="00805338"/>
    <w:rsid w:val="00807CBC"/>
    <w:rsid w:val="0081383C"/>
    <w:rsid w:val="008162F8"/>
    <w:rsid w:val="008164E5"/>
    <w:rsid w:val="008254B7"/>
    <w:rsid w:val="00830A2D"/>
    <w:rsid w:val="00832511"/>
    <w:rsid w:val="0083569A"/>
    <w:rsid w:val="0085333F"/>
    <w:rsid w:val="008577C6"/>
    <w:rsid w:val="00877C04"/>
    <w:rsid w:val="00883754"/>
    <w:rsid w:val="00890D08"/>
    <w:rsid w:val="00892BEF"/>
    <w:rsid w:val="00892CE4"/>
    <w:rsid w:val="008A7931"/>
    <w:rsid w:val="008E5199"/>
    <w:rsid w:val="008F103C"/>
    <w:rsid w:val="00902D40"/>
    <w:rsid w:val="00913D15"/>
    <w:rsid w:val="009174B8"/>
    <w:rsid w:val="00924BC3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9138E"/>
    <w:rsid w:val="009A2700"/>
    <w:rsid w:val="009D48C3"/>
    <w:rsid w:val="00A05AD8"/>
    <w:rsid w:val="00A0646E"/>
    <w:rsid w:val="00A144D4"/>
    <w:rsid w:val="00A30070"/>
    <w:rsid w:val="00A61A43"/>
    <w:rsid w:val="00A765B1"/>
    <w:rsid w:val="00A81B91"/>
    <w:rsid w:val="00A9270D"/>
    <w:rsid w:val="00AA7BA3"/>
    <w:rsid w:val="00AD664B"/>
    <w:rsid w:val="00AF0B9A"/>
    <w:rsid w:val="00B02FE1"/>
    <w:rsid w:val="00B035B4"/>
    <w:rsid w:val="00B14FAB"/>
    <w:rsid w:val="00B1736B"/>
    <w:rsid w:val="00B22B2B"/>
    <w:rsid w:val="00B329E9"/>
    <w:rsid w:val="00B32D21"/>
    <w:rsid w:val="00B34FE5"/>
    <w:rsid w:val="00B418B3"/>
    <w:rsid w:val="00B7108F"/>
    <w:rsid w:val="00B721DF"/>
    <w:rsid w:val="00B77933"/>
    <w:rsid w:val="00BB4701"/>
    <w:rsid w:val="00BE694F"/>
    <w:rsid w:val="00BF035A"/>
    <w:rsid w:val="00C036A1"/>
    <w:rsid w:val="00C4725B"/>
    <w:rsid w:val="00C53627"/>
    <w:rsid w:val="00C60E2A"/>
    <w:rsid w:val="00C8222F"/>
    <w:rsid w:val="00C8240F"/>
    <w:rsid w:val="00C90D20"/>
    <w:rsid w:val="00C97E4D"/>
    <w:rsid w:val="00CB292F"/>
    <w:rsid w:val="00CB3AC2"/>
    <w:rsid w:val="00CB3D49"/>
    <w:rsid w:val="00CC0D55"/>
    <w:rsid w:val="00CD0F82"/>
    <w:rsid w:val="00CD1640"/>
    <w:rsid w:val="00CE00EE"/>
    <w:rsid w:val="00CE5260"/>
    <w:rsid w:val="00CF5CD5"/>
    <w:rsid w:val="00D16D39"/>
    <w:rsid w:val="00D17709"/>
    <w:rsid w:val="00D218BC"/>
    <w:rsid w:val="00D21C96"/>
    <w:rsid w:val="00D25A8B"/>
    <w:rsid w:val="00D262F1"/>
    <w:rsid w:val="00D46CB0"/>
    <w:rsid w:val="00D62968"/>
    <w:rsid w:val="00D74782"/>
    <w:rsid w:val="00D9432D"/>
    <w:rsid w:val="00DB1165"/>
    <w:rsid w:val="00DC3852"/>
    <w:rsid w:val="00DC3C24"/>
    <w:rsid w:val="00DE1096"/>
    <w:rsid w:val="00DE21DA"/>
    <w:rsid w:val="00DF20BF"/>
    <w:rsid w:val="00DF5E6E"/>
    <w:rsid w:val="00DF6420"/>
    <w:rsid w:val="00E050E3"/>
    <w:rsid w:val="00E052CD"/>
    <w:rsid w:val="00E24DE2"/>
    <w:rsid w:val="00E26DA9"/>
    <w:rsid w:val="00E37860"/>
    <w:rsid w:val="00E42037"/>
    <w:rsid w:val="00E4268E"/>
    <w:rsid w:val="00E516A9"/>
    <w:rsid w:val="00E5711F"/>
    <w:rsid w:val="00E60EE6"/>
    <w:rsid w:val="00E63B4C"/>
    <w:rsid w:val="00E82A63"/>
    <w:rsid w:val="00EC3650"/>
    <w:rsid w:val="00ED0EB3"/>
    <w:rsid w:val="00ED5A6E"/>
    <w:rsid w:val="00F00ACE"/>
    <w:rsid w:val="00F04296"/>
    <w:rsid w:val="00F13D6D"/>
    <w:rsid w:val="00F20240"/>
    <w:rsid w:val="00F24396"/>
    <w:rsid w:val="00F325B2"/>
    <w:rsid w:val="00F504F9"/>
    <w:rsid w:val="00F60FC0"/>
    <w:rsid w:val="00F62F95"/>
    <w:rsid w:val="00F66466"/>
    <w:rsid w:val="00F72693"/>
    <w:rsid w:val="00F810F4"/>
    <w:rsid w:val="00F96D70"/>
    <w:rsid w:val="00FA4EA5"/>
    <w:rsid w:val="00FA5751"/>
    <w:rsid w:val="00FC15E0"/>
    <w:rsid w:val="00FC6BF9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2C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C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C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C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C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2C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C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C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C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C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1110</izvorni_sadrzaj>
    <derivirana_varijabla naziv="DomainObject.Predmet.Broj_1">1110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2016.</izvorni_sadrzaj>
    <derivirana_varijabla naziv="DomainObject.Predmet.DatumRjesavanja_1">19.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173486.95</izvorni_sadrzaj>
    <derivirana_varijabla naziv="DomainObject.Predmet.InicijalnaVrijednost_1">173486.95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St-1110/2015</izvorni_sadrzaj>
    <derivirana_varijabla naziv="DomainObject.Predmet.OznakaBroj_1">St-1110/2015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PLIN INSTALACIJE d. o. o. za projektiranje i izgradnju plinskih instalacija</izvorni_sadrzaj>
    <derivirana_varijabla naziv="DomainObject.Predmet.ProtustrankaFormated_1">  PLIN INSTALACIJE d. o. o. za projektiranje i izgradnju plinskih instalacija</derivirana_varijabla>
  </DomainObject.Predmet.ProtustrankaFormated>
  <DomainObject.Predmet.ProtustrankaFormatedOIB>
    <izvorni_sadrzaj>  PLIN INSTALACIJE d. o. o. za projektiranje i izgradnju plinskih instalacija, OIB 71496304784</izvorni_sadrzaj>
    <derivirana_varijabla naziv="DomainObject.Predmet.ProtustrankaFormatedOIB_1">  PLIN INSTALACIJE d. o. o. za projektiranje i izgradnju plinskih instalacija, OIB 71496304784</derivirana_varijabla>
  </DomainObject.Predmet.ProtustrankaFormatedOIB>
  <DomainObject.Predmet.ProtustrankaFormatedWithAdress>
    <izvorni_sadrzaj> PLIN INSTALACIJE d. o. o. za projektiranje i izgradnju plinskih instalacija, Prvča 96b, 35400 Nova Gradiška</izvorni_sadrzaj>
    <derivirana_varijabla naziv="DomainObject.Predmet.ProtustrankaFormatedWithAdress_1"> PLIN INSTALACIJE d. o. o. za projektiranje i izgradnju plinskih instalacija, Prvča 96b, 35400 Nova Gradiška</derivirana_varijabla>
  </DomainObject.Predmet.ProtustrankaFormatedWithAdress>
  <DomainObject.Predmet.ProtustrankaFormatedWithAdressOIB>
    <izvorni_sadrzaj> PLIN INSTALACIJE d. o. o. za projektiranje i izgradnju plinskih instalacija, OIB 71496304784, Prvča 96b, 35400 Nova Gradiška</izvorni_sadrzaj>
    <derivirana_varijabla naziv="DomainObject.Predmet.ProtustrankaFormatedWithAdressOIB_1"> PLIN INSTALACIJE d. o. o. za projektiranje i izgradnju plinskih instalacija, OIB 71496304784, Prvča 96b, 35400 Nova Gradiška</derivirana_varijabla>
  </DomainObject.Predmet.ProtustrankaFormatedWithAdressOIB>
  <DomainObject.Predmet.ProtustrankaWithAdress>
    <izvorni_sadrzaj>PLIN INSTALACIJE d. o. o. za projektiranje i izgradnju plinskih instalacija Prvča 96b, 35400 Nova Gradiška</izvorni_sadrzaj>
    <derivirana_varijabla naziv="DomainObject.Predmet.ProtustrankaWithAdress_1">PLIN INSTALACIJE d. o. o. za projektiranje i izgradnju plinskih instalacija Prvča 96b, 35400 Nova Gradiška</derivirana_varijabla>
  </DomainObject.Predmet.ProtustrankaWithAdress>
  <DomainObject.Predmet.ProtustrankaWithAdressOIB>
    <izvorni_sadrzaj>PLIN INSTALACIJE d. o. o. za projektiranje i izgradnju plinskih instalacija, OIB 71496304784, Prvča 96b, 35400 Nova Gradiška</izvorni_sadrzaj>
    <derivirana_varijabla naziv="DomainObject.Predmet.ProtustrankaWithAdressOIB_1">PLIN INSTALACIJE d. o. o. za projektiranje i izgradnju plinskih instalacija, OIB 71496304784, Prvča 96b, 35400 Nova Gradiška</derivirana_varijabla>
  </DomainObject.Predmet.ProtustrankaWithAdressOIB>
  <DomainObject.Predmet.ProtustrankaNazivFormated>
    <izvorni_sadrzaj>PLIN INSTALACIJE d. o. o. za projektiranje i izgradnju plinskih instalacija</izvorni_sadrzaj>
    <derivirana_varijabla naziv="DomainObject.Predmet.ProtustrankaNazivFormated_1">PLIN INSTALACIJE d. o. o. za projektiranje i izgradnju plinskih instalacija</derivirana_varijabla>
  </DomainObject.Predmet.ProtustrankaNazivFormated>
  <DomainObject.Predmet.ProtustrankaNazivFormatedOIB>
    <izvorni_sadrzaj>PLIN INSTALACIJE d. o. o. za projektiranje i izgradnju plinskih instalacija, OIB 71496304784</izvorni_sadrzaj>
    <derivirana_varijabla naziv="DomainObject.Predmet.ProtustrankaNazivFormatedOIB_1">PLIN INSTALACIJE d. o. o. za projektiranje i izgradnju plinskih instalacija, OIB 71496304784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 AGENCIJA RC OSIJEK; LJUBA VUKOVIĆ</izvorni_sadrzaj>
    <derivirana_varijabla naziv="DomainObject.Predmet.StrankaFormated_1">  FINANCIJSKA  AGENCIJA RC OSIJEK; LJUBA VUKOVIĆ</derivirana_varijabla>
  </DomainObject.Predmet.StrankaFormated>
  <DomainObject.Predmet.StrankaFormatedOIB>
    <izvorni_sadrzaj>  FINANCIJSKA  AGENCIJA RC OSIJEK, OIB 85821130368; LJUBA VUKOVIĆ</izvorni_sadrzaj>
    <derivirana_varijabla naziv="DomainObject.Predmet.StrankaFormatedOIB_1">  FINANCIJSKA  AGENCIJA RC OSIJEK, OIB 85821130368; LJUBA VUKOVIĆ</derivirana_varijabla>
  </DomainObject.Predmet.StrankaFormatedOIB>
  <DomainObject.Predmet.StrankaFormatedWithAdress>
    <izvorni_sadrzaj> FINANCIJSKA  AGENCIJA RC OSIJEK, P.Krešimira  IV 20, 35000 Slavonski Brod; LJUBA VUKOVIĆ, TRG GRIGORA VITEZA 1, 35400 Nova Gradiška</izvorni_sadrzaj>
    <derivirana_varijabla naziv="DomainObject.Predmet.StrankaFormatedWithAdress_1"> FINANCIJSKA  AGENCIJA RC OSIJEK, P.Krešimira  IV 20, 35000 Slavonski Brod; LJUBA VUKOVIĆ, TRG GRIGORA VITEZA 1, 35400 Nova Gradiška</derivirana_varijabla>
  </DomainObject.Predmet.StrankaFormatedWithAdress>
  <DomainObject.Predmet.StrankaFormatedWithAdressOIB>
    <izvorni_sadrzaj> FINANCIJSKA  AGENCIJA RC OSIJEK, OIB 85821130368, P.Krešimira  IV 20, 35000 Slavonski Brod; LJUBA VUKOVIĆ, TRG GRIGORA VITEZA 1, 35400 Nova Gradiška</izvorni_sadrzaj>
    <derivirana_varijabla naziv="DomainObject.Predmet.StrankaFormatedWithAdressOIB_1"> FINANCIJSKA  AGENCIJA RC OSIJEK, OIB 85821130368, P.Krešimira  IV 20, 35000 Slavonski Brod; LJUBA VUKOVIĆ, TRG GRIGORA VITEZA 1, 35400 Nova Gradiška</derivirana_varijabla>
  </DomainObject.Predmet.StrankaFormatedWithAdressOIB>
  <DomainObject.Predmet.StrankaWithAdress>
    <izvorni_sadrzaj>FINANCIJSKA  AGENCIJA RC OSIJEK P.Krešimira  IV 20,35000 Slavonski Brod,LJUBA VUKOVIĆ TRG GRIGORA VITEZA 1,35400 Nova Gradiška</izvorni_sadrzaj>
    <derivirana_varijabla naziv="DomainObject.Predmet.StrankaWithAdress_1">FINANCIJSKA  AGENCIJA RC OSIJEK P.Krešimira  IV 20,35000 Slavonski Brod,LJUBA VUKOVIĆ TRG GRIGORA VITEZA 1,35400 Nova Gradiška</derivirana_varijabla>
  </DomainObject.Predmet.StrankaWithAdress>
  <DomainObject.Predmet.StrankaWithAdressOIB>
    <izvorni_sadrzaj>FINANCIJSKA  AGENCIJA RC OSIJEK, OIB 85821130368, P.Krešimira  IV 20,35000 Slavonski Brod,LJUBA VUKOVIĆ, TRG GRIGORA VITEZA 1,35400 Nova Gradiška</izvorni_sadrzaj>
    <derivirana_varijabla naziv="DomainObject.Predmet.StrankaWithAdressOIB_1">FINANCIJSKA  AGENCIJA RC OSIJEK, OIB 85821130368, P.Krešimira  IV 20,35000 Slavonski Brod,LJUBA VUKOVIĆ, TRG GRIGORA VITEZA 1,35400 Nova Gradiška</derivirana_varijabla>
  </DomainObject.Predmet.StrankaWithAdressOIB>
  <DomainObject.Predmet.StrankaNazivFormated>
    <izvorni_sadrzaj>FINANCIJSKA  AGENCIJA RC OSIJEK,LJUBA VUKOVIĆ</izvorni_sadrzaj>
    <derivirana_varijabla naziv="DomainObject.Predmet.StrankaNazivFormated_1">FINANCIJSKA  AGENCIJA RC OSIJEK,LJUBA VUKOVIĆ</derivirana_varijabla>
  </DomainObject.Predmet.StrankaNazivFormated>
  <DomainObject.Predmet.StrankaNazivFormatedOIB>
    <izvorni_sadrzaj>FINANCIJSKA  AGENCIJA RC OSIJEK, OIB 85821130368,LJUBA VUKOVIĆ</izvorni_sadrzaj>
    <derivirana_varijabla naziv="DomainObject.Predmet.StrankaNazivFormatedOIB_1">FINANCIJSKA  AGENCIJA RC OSIJEK, OIB 85821130368,LJUBA VUKOVIĆ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 AGENCIJA RC OSIJEK</item>
      <item>LJUBA VUKOVIĆ</item>
    </izvorni_sadrzaj>
    <derivirana_varijabla naziv="DomainObject.Predmet.StrankaListFormated_1">
      <item>FINANCIJSKA  AGENCIJA RC OSIJEK</item>
      <item>LJUBA VUKOVIĆ</item>
    </derivirana_varijabla>
  </DomainObject.Predmet.StrankaListFormated>
  <DomainObject.Predmet.StrankaListFormatedOIB>
    <izvorni_sadrzaj>
      <item>FINANCIJSKA  AGENCIJA RC OSIJEK, OIB 85821130368</item>
      <item>LJUBA VUKOVIĆ</item>
    </izvorni_sadrzaj>
    <derivirana_varijabla naziv="DomainObject.Predmet.StrankaListFormatedOIB_1">
      <item>FINANCIJSKA  AGENCIJA RC OSIJEK, OIB 85821130368</item>
      <item>LJUBA VUKOVIĆ</item>
    </derivirana_varijabla>
  </DomainObject.Predmet.StrankaListFormatedOIB>
  <DomainObject.Predmet.StrankaListFormatedWithAdress>
    <izvorni_sadrzaj>
      <item>FINANCIJSKA  AGENCIJA RC OSIJEK, P.Krešimira  IV 20, 35000 Slavonski Brod</item>
      <item>LJUBA VUKOVIĆ, TRG GRIGORA VITEZA 1, 35400 Nova Gradiška</item>
    </izvorni_sadrzaj>
    <derivirana_varijabla naziv="DomainObject.Predmet.StrankaListFormatedWithAdress_1">
      <item>FINANCIJSKA  AGENCIJA RC OSIJEK, P.Krešimira  IV 20, 35000 Slavonski Brod</item>
      <item>LJUBA VUKOVIĆ, TRG GRIGORA VITEZA 1, 35400 Nova Gradiška</item>
    </derivirana_varijabla>
  </DomainObject.Predmet.StrankaListFormatedWithAdress>
  <DomainObject.Predmet.StrankaListFormatedWithAdressOIB>
    <izvorni_sadrzaj>
      <item>FINANCIJSKA  AGENCIJA RC OSIJEK, OIB 85821130368, P.Krešimira  IV 20, 35000 Slavonski Brod</item>
      <item>LJUBA VUKOVIĆ, TRG GRIGORA VITEZA 1, 35400 Nova Gradiška</item>
    </izvorni_sadrzaj>
    <derivirana_varijabla naziv="DomainObject.Predmet.StrankaListFormatedWithAdressOIB_1">
      <item>FINANCIJSKA  AGENCIJA RC OSIJEK, OIB 85821130368, P.Krešimira  IV 20, 35000 Slavonski Brod</item>
      <item>LJUBA VUKOVIĆ, TRG GRIGORA VITEZA 1, 35400 Nova Gradiška</item>
    </derivirana_varijabla>
  </DomainObject.Predmet.StrankaListFormatedWithAdressOIB>
  <DomainObject.Predmet.StrankaListNazivFormated>
    <izvorni_sadrzaj>
      <item>FINANCIJSKA  AGENCIJA RC OSIJEK</item>
      <item>LJUBA VUKOVIĆ</item>
    </izvorni_sadrzaj>
    <derivirana_varijabla naziv="DomainObject.Predmet.StrankaListNazivFormated_1">
      <item>FINANCIJSKA  AGENCIJA RC OSIJEK</item>
      <item>LJUBA VUKOVIĆ</item>
    </derivirana_varijabla>
  </DomainObject.Predmet.StrankaListNazivFormated>
  <DomainObject.Predmet.StrankaListNazivFormatedOIB>
    <izvorni_sadrzaj>
      <item>FINANCIJSKA  AGENCIJA RC OSIJEK, OIB 85821130368</item>
      <item>LJUBA VUKOVIĆ</item>
    </izvorni_sadrzaj>
    <derivirana_varijabla naziv="DomainObject.Predmet.StrankaListNazivFormatedOIB_1">
      <item>FINANCIJSKA  AGENCIJA RC OSIJEK, OIB 85821130368</item>
      <item>LJUBA VUKOVIĆ</item>
    </derivirana_varijabla>
  </DomainObject.Predmet.StrankaListNazivFormatedOIB>
  <DomainObject.Predmet.ProtuStrankaListFormated>
    <izvorni_sadrzaj>
      <item>PLIN INSTALACIJE d. o. o. za projektiranje i izgradnju plinskih instalacija</item>
    </izvorni_sadrzaj>
    <derivirana_varijabla naziv="DomainObject.Predmet.ProtuStrankaListFormated_1">
      <item>PLIN INSTALACIJE d. o. o. za projektiranje i izgradnju plinskih instalacija</item>
    </derivirana_varijabla>
  </DomainObject.Predmet.ProtuStrankaListFormated>
  <DomainObject.Predmet.ProtuStrankaListFormatedOIB>
    <izvorni_sadrzaj>
      <item>PLIN INSTALACIJE d. o. o. za projektiranje i izgradnju plinskih instalacija, OIB 71496304784</item>
    </izvorni_sadrzaj>
    <derivirana_varijabla naziv="DomainObject.Predmet.ProtuStrankaListFormatedOIB_1">
      <item>PLIN INSTALACIJE d. o. o. za projektiranje i izgradnju plinskih instalacija, OIB 71496304784</item>
    </derivirana_varijabla>
  </DomainObject.Predmet.ProtuStrankaListFormatedOIB>
  <DomainObject.Predmet.ProtuStrankaListFormatedWithAdress>
    <izvorni_sadrzaj>
      <item>PLIN INSTALACIJE d. o. o. za projektiranje i izgradnju plinskih instalacija, Prvča 96b, 35400 Nova Gradiška</item>
    </izvorni_sadrzaj>
    <derivirana_varijabla naziv="DomainObject.Predmet.ProtuStrankaListFormatedWithAdress_1">
      <item>PLIN INSTALACIJE d. o. o. za projektiranje i izgradnju plinskih instalacija, Prvča 96b, 35400 Nova Gradiška</item>
    </derivirana_varijabla>
  </DomainObject.Predmet.ProtuStrankaListFormatedWithAdress>
  <DomainObject.Predmet.ProtuStrankaListFormatedWithAdressOIB>
    <izvorni_sadrzaj>
      <item>PLIN INSTALACIJE d. o. o. za projektiranje i izgradnju plinskih instalacija, OIB 71496304784, Prvča 96b, 35400 Nova Gradiška</item>
    </izvorni_sadrzaj>
    <derivirana_varijabla naziv="DomainObject.Predmet.ProtuStrankaListFormatedWithAdressOIB_1">
      <item>PLIN INSTALACIJE d. o. o. za projektiranje i izgradnju plinskih instalacija, OIB 71496304784, Prvča 96b, 35400 Nova Gradiška</item>
    </derivirana_varijabla>
  </DomainObject.Predmet.ProtuStrankaListFormatedWithAdressOIB>
  <DomainObject.Predmet.ProtuStrankaListNazivFormated>
    <izvorni_sadrzaj>
      <item>PLIN INSTALACIJE d. o. o. za projektiranje i izgradnju plinskih instalacija</item>
    </izvorni_sadrzaj>
    <derivirana_varijabla naziv="DomainObject.Predmet.ProtuStrankaListNazivFormated_1">
      <item>PLIN INSTALACIJE d. o. o. za projektiranje i izgradnju plinskih instalacija</item>
    </derivirana_varijabla>
  </DomainObject.Predmet.ProtuStrankaListNazivFormated>
  <DomainObject.Predmet.ProtuStrankaListNazivFormatedOIB>
    <izvorni_sadrzaj>
      <item>PLIN INSTALACIJE d. o. o. za projektiranje i izgradnju plinskih instalacija, OIB 71496304784</item>
    </izvorni_sadrzaj>
    <derivirana_varijabla naziv="DomainObject.Predmet.ProtuStrankaListNazivFormatedOIB_1">
      <item>PLIN INSTALACIJE d. o. o. za projektiranje i izgradnju plinskih instalacija, OIB 71496304784</item>
    </derivirana_varijabla>
  </DomainObject.Predmet.ProtuStrankaListNazivFormatedOIB>
  <DomainObject.Predmet.OstaliListFormated>
    <izvorni_sadrzaj>
      <item>SNJEŽANA SUDAREVIĆ</item>
      <item>Gabrijel Zovak</item>
      <item>Dragomir Urban</item>
      <item>Danijela Kovačević</item>
    </izvorni_sadrzaj>
    <derivirana_varijabla naziv="DomainObject.Predmet.OstaliListFormated_1">
      <item>SNJEŽANA SUDAREVIĆ</item>
      <item>Gabrijel Zovak</item>
      <item>Dragomir Urban</item>
      <item>Danijela Kovačević</item>
    </derivirana_varijabla>
  </DomainObject.Predmet.OstaliListFormated>
  <DomainObject.Predmet.OstaliListFormatedOIB>
    <izvorni_sadrzaj>
      <item>SNJEŽANA SUDAREVIĆ</item>
      <item>Gabrijel Zovak, OIB 24215447839</item>
      <item>Dragomir Urban, OIB 20300240486</item>
      <item>Danijela Kovačević, OIB </item>
    </izvorni_sadrzaj>
    <derivirana_varijabla naziv="DomainObject.Predmet.OstaliListFormatedOIB_1">
      <item>SNJEŽANA SUDAREVIĆ</item>
      <item>Gabrijel Zovak, OIB 24215447839</item>
      <item>Dragomir Urban, OIB 20300240486</item>
      <item>Danijela Kovačević, OIB </item>
    </derivirana_varijabla>
  </DomainObject.Predmet.OstaliListFormatedOIB>
  <DomainObject.Predmet.OstaliListFormatedWithAdress>
    <izvorni_sadrzaj>
      <item>SNJEŽANA SUDAREVIĆ</item>
      <item>Gabrijel Zovak</item>
      <item>Dragomir Urban, Cvjetni trg 12 b/I, 35400 Nova Gradiška</item>
      <item>Danijela Kovačević</item>
    </izvorni_sadrzaj>
    <derivirana_varijabla naziv="DomainObject.Predmet.OstaliListFormatedWithAdress_1">
      <item>SNJEŽANA SUDAREVIĆ</item>
      <item>Gabrijel Zovak</item>
      <item>Dragomir Urban, Cvjetni trg 12 b/I, 35400 Nova Gradiška</item>
      <item>Danijela Kovačević</item>
    </derivirana_varijabla>
  </DomainObject.Predmet.OstaliListFormatedWithAdress>
  <DomainObject.Predmet.OstaliListFormatedWithAdressOIB>
    <izvorni_sadrzaj>
      <item>SNJEŽANA SUDAREVIĆ</item>
      <item>Gabrijel Zovak, OIB 24215447839</item>
      <item>Dragomir Urban, OIB 20300240486, Cvjetni trg 12 b/I, 35400 Nova Gradiška</item>
      <item>Danijela Kovačević, OIB </item>
    </izvorni_sadrzaj>
    <derivirana_varijabla naziv="DomainObject.Predmet.OstaliListFormatedWithAdressOIB_1">
      <item>SNJEŽANA SUDAREVIĆ</item>
      <item>Gabrijel Zovak, OIB 24215447839</item>
      <item>Dragomir Urban, OIB 20300240486, Cvjetni trg 12 b/I, 35400 Nova Gradiška</item>
      <item>Danijela Kovačević, OIB </item>
    </derivirana_varijabla>
  </DomainObject.Predmet.OstaliListFormatedWithAdressOIB>
  <DomainObject.Predmet.OstaliListNazivFormated>
    <izvorni_sadrzaj>
      <item>SNJEŽANA SUDAREVIĆ</item>
      <item>Gabrijel Zovak</item>
      <item>Dragomir Urban</item>
      <item>Danijela Kovačević</item>
    </izvorni_sadrzaj>
    <derivirana_varijabla naziv="DomainObject.Predmet.OstaliListNazivFormated_1">
      <item>SNJEŽANA SUDAREVIĆ</item>
      <item>Gabrijel Zovak</item>
      <item>Dragomir Urban</item>
      <item>Danijela Kovačević</item>
    </derivirana_varijabla>
  </DomainObject.Predmet.OstaliListNazivFormated>
  <DomainObject.Predmet.OstaliListNazivFormatedOIB>
    <izvorni_sadrzaj>
      <item>SNJEŽANA SUDAREVIĆ</item>
      <item>Gabrijel Zovak, OIB 24215447839</item>
      <item>Dragomir Urban, OIB 20300240486</item>
      <item>Danijela Kovačević, OIB </item>
    </izvorni_sadrzaj>
    <derivirana_varijabla naziv="DomainObject.Predmet.OstaliListNazivFormatedOIB_1">
      <item>SNJEŽANA SUDAREVIĆ</item>
      <item>Gabrijel Zovak, OIB 24215447839</item>
      <item>Dragomir Urban, OIB 20300240486</item>
      <item>Danijela Kovačević,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 AGENCIJA RC OSIJEK i dr.</izvorni_sadrzaj>
    <derivirana_varijabla naziv="DomainObject.Predmet.StrankaIDrugi_1">FINANCIJSKA  AGENCIJA RC OSIJEK i dr.</derivirana_varijabla>
  </DomainObject.Predmet.StrankaIDrugi>
  <DomainObject.Predmet.ProtustrankaIDrugi>
    <izvorni_sadrzaj>PLIN INSTALACIJE d. o. o. za projektiranje i izgradnju plinskih instalacija</izvorni_sadrzaj>
    <derivirana_varijabla naziv="DomainObject.Predmet.ProtustrankaIDrugi_1">PLIN INSTALACIJE d. o. o. za projektiranje i izgradnju plinskih instalacija</derivirana_varijabla>
  </DomainObject.Predmet.ProtustrankaIDrugi>
  <DomainObject.Predmet.StrankaIDrugiAdressOIB>
    <izvorni_sadrzaj>FINANCIJSKA  AGENCIJA RC OSIJEK, OIB 85821130368, P.Krešimira  IV 20, 35000 Slavonski Brod i dr.</izvorni_sadrzaj>
    <derivirana_varijabla naziv="DomainObject.Predmet.StrankaIDrugiAdressOIB_1">FINANCIJSKA  AGENCIJA RC OSIJEK, OIB 85821130368, P.Krešimira  IV 20, 35000 Slavonski Brod i dr.</derivirana_varijabla>
  </DomainObject.Predmet.StrankaIDrugiAdressOIB>
  <DomainObject.Predmet.ProtustrankaIDrugiAdressOIB>
    <izvorni_sadrzaj>PLIN INSTALACIJE d. o. o. za projektiranje i izgradnju plinskih instalacija, OIB 71496304784, Prvča 96b, 35400 Nova Gradiška</izvorni_sadrzaj>
    <derivirana_varijabla naziv="DomainObject.Predmet.ProtustrankaIDrugiAdressOIB_1">PLIN INSTALACIJE d. o. o. za projektiranje i izgradnju plinskih instalacija, OIB 71496304784, Prvča 96b,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veljače 2016.</izvorni_sadrzaj>
    <derivirana_varijabla naziv="DomainObject.Predmet.OdlukaRjesenje.DatumDonosenjaOdluke_1">19. veljače 2016.</derivirana_varijabla>
  </DomainObject.Predmet.OdlukaRjesenje.DatumDonosenjaOdluke>
  <DomainObject.Predmet.OdlukaRjesenje.DatumPravomocnosti>
    <izvorni_sadrzaj>8. ožujka 2016.</izvorni_sadrzaj>
    <derivirana_varijabla naziv="DomainObject.Predmet.OdlukaRjesenje.DatumPravomocnosti_1">8. ožujka 2016.</derivirana_varijabla>
  </DomainObject.Predmet.OdlukaRjesenje.DatumPravomocnosti>
  <DomainObject.Predmet.OdlukaRjesenje.Oznaka>
    <izvorni_sadrzaj>St-1110/2015-4</izvorni_sadrzaj>
    <derivirana_varijabla naziv="DomainObject.Predmet.OdlukaRjesenje.Oznaka_1">St-1110/2015-4</derivirana_varijabla>
  </DomainObject.Predmet.OdlukaRjesenje.Oznaka>
  <DomainObject.Predmet.SudioniciListNaziv>
    <izvorni_sadrzaj>
      <item>FINANCIJSKA  AGENCIJA RC OSIJEK</item>
      <item>PLIN INSTALACIJE d. o. o. za projektiranje i izgradnju plinskih instalacija</item>
      <item>LJUBA VUKOVIĆ</item>
      <item>SNJEŽANA SUDAREVIĆ</item>
      <item>Gabrijel Zovak</item>
      <item>Dragomir Urban</item>
      <item>Danijela Kovačević</item>
    </izvorni_sadrzaj>
    <derivirana_varijabla naziv="DomainObject.Predmet.SudioniciListNaziv_1">
      <item>FINANCIJSKA  AGENCIJA RC OSIJEK</item>
      <item>PLIN INSTALACIJE d. o. o. za projektiranje i izgradnju plinskih instalacija</item>
      <item>LJUBA VUKOVIĆ</item>
      <item>SNJEŽANA SUDAREVIĆ</item>
      <item>Gabrijel Zovak</item>
      <item>Dragomir Urban</item>
      <item>Danijela Kovačević</item>
    </derivirana_varijabla>
  </DomainObject.Predmet.SudioniciListNaziv>
  <DomainObject.Predmet.SudioniciListAdressOIB>
    <izvorni_sadrzaj>
      <item>FINANCIJSKA  AGENCIJA RC OSIJEK, OIB 85821130368, P.Krešimira  IV 20,35000 Slavonski Brod</item>
      <item>PLIN INSTALACIJE d. o. o. za projektiranje i izgradnju plinskih instalacija, OIB 71496304784, Prvča 96b,35400 Nova Gradiška</item>
      <item>LJUBA VUKOVIĆ, TRG GRIGORA VITEZA 1,35400 Nova Gradiška</item>
      <item>SNJEŽANA SUDAREVIĆ</item>
      <item>Gabrijel Zovak, OIB 24215447839</item>
      <item>Dragomir Urban, OIB 20300240486, Cvjetni trg 12 b/I,35400 Nova Gradiška</item>
      <item>Danijela Kovačević, OIB </item>
    </izvorni_sadrzaj>
    <derivirana_varijabla naziv="DomainObject.Predmet.SudioniciListAdressOIB_1">
      <item>FINANCIJSKA  AGENCIJA RC OSIJEK, OIB 85821130368, P.Krešimira  IV 20,35000 Slavonski Brod</item>
      <item>PLIN INSTALACIJE d. o. o. za projektiranje i izgradnju plinskih instalacija, OIB 71496304784, Prvča 96b,35400 Nova Gradiška</item>
      <item>LJUBA VUKOVIĆ, TRG GRIGORA VITEZA 1,35400 Nova Gradiška</item>
      <item>SNJEŽANA SUDAREVIĆ</item>
      <item>Gabrijel Zovak, OIB 24215447839</item>
      <item>Dragomir Urban, OIB 20300240486, Cvjetni trg 12 b/I,35400 Nova Gradiška</item>
      <item>Danijela Kovačević, OIB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71496304784</item>
      <item>, OIB null</item>
      <item>, OIB null</item>
      <item>, OIB 24215447839</item>
      <item>, OIB 20300240486</item>
      <item>, OIB </item>
    </izvorni_sadrzaj>
    <derivirana_varijabla naziv="DomainObject.Predmet.SudioniciListNazivOIB_1">
      <item>, OIB 85821130368</item>
      <item>, OIB 71496304784</item>
      <item>, OIB null</item>
      <item>, OIB null</item>
      <item>, OIB 24215447839</item>
      <item>, OIB 20300240486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170</properties:Words>
  <properties:Characters>896</properties:Characters>
  <properties:Lines>41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2018-09-13T10:00:00Z</dcterms:created>
  <dc:creator>Trgovacki sud</dc:creator>
  <cp:lastModifiedBy>wsadmin</cp:lastModifiedBy>
  <cp:lastPrinted>2018-09-13T10:03:00Z</cp:lastPrinted>
  <dcterms:modified xmlns:xsi="http://www.w3.org/2001/XMLSchema-instance" xsi:type="dcterms:W3CDTF">2018-09-13T10:40:00Z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FINI PLIN INSTALACIJE.docx)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