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7ec3" w14:paraId="ef77ec3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111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6077EA">
        <w:rPr>
          <w:szCs w:val="24"/>
        </w:rPr>
        <w:t>14. rujna 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1D3ABE">
        <w:rPr>
          <w:szCs w:val="24"/>
        </w:rPr>
        <w:t xml:space="preserve"> </w:t>
      </w:r>
      <w:r w:rsidR="00E7355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6077EA">
        <w:rPr>
          <w:szCs w:val="24"/>
        </w:rPr>
        <w:t xml:space="preserve">FARMA PODVRŠJE j.d.o.o. za poljoprivredu, Donje </w:t>
      </w:r>
      <w:proofErr w:type="spellStart"/>
      <w:r w:rsidR="006077EA">
        <w:rPr>
          <w:szCs w:val="24"/>
        </w:rPr>
        <w:t>Raštane</w:t>
      </w:r>
      <w:proofErr w:type="spellEnd"/>
      <w:r w:rsidR="006077EA">
        <w:rPr>
          <w:szCs w:val="24"/>
        </w:rPr>
        <w:t xml:space="preserve">, Donje </w:t>
      </w:r>
      <w:proofErr w:type="spellStart"/>
      <w:r w:rsidR="006077EA">
        <w:rPr>
          <w:szCs w:val="24"/>
        </w:rPr>
        <w:t>Raštane</w:t>
      </w:r>
      <w:proofErr w:type="spellEnd"/>
      <w:r w:rsidR="006077EA">
        <w:rPr>
          <w:szCs w:val="24"/>
        </w:rPr>
        <w:t xml:space="preserve"> 10, OIB: 55602860700</w:t>
      </w:r>
      <w:r w:rsidR="001A29CC">
        <w:rPr>
          <w:szCs w:val="24"/>
        </w:rPr>
        <w:t>,</w:t>
      </w:r>
      <w:r>
        <w:rPr>
          <w:szCs w:val="24"/>
        </w:rPr>
        <w:t xml:space="preserve"> </w:t>
      </w:r>
      <w:r w:rsidR="006077EA">
        <w:rPr>
          <w:szCs w:val="24"/>
        </w:rPr>
        <w:t xml:space="preserve">8.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25662B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62B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C6149"/>
    <w:rsid w:val="001A29CC"/>
    <w:rsid w:val="001D3ABE"/>
    <w:rsid w:val="0025662B"/>
    <w:rsid w:val="002B529A"/>
    <w:rsid w:val="0039761F"/>
    <w:rsid w:val="00597FEB"/>
    <w:rsid w:val="006077EA"/>
    <w:rsid w:val="00626C11"/>
    <w:rsid w:val="007A6989"/>
    <w:rsid w:val="008032B7"/>
    <w:rsid w:val="00842CED"/>
    <w:rsid w:val="00902CC7"/>
    <w:rsid w:val="00CE175F"/>
    <w:rsid w:val="00D137BD"/>
    <w:rsid w:val="00E7355A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256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62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662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662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662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256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6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66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66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66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PODVRŠJE j.d.o.o. za poljoprivredu</izvorni_sadrzaj>
    <derivirana_varijabla naziv="DomainObject.Predmet.ProtustrankaFormated_1">  FARMA PODVRŠJE j.d.o.o. za poljoprivredu</derivirana_varijabla>
  </DomainObject.Predmet.ProtustrankaFormated>
  <DomainObject.Predmet.ProtustrankaFormatedOIB>
    <izvorni_sadrzaj>  FARMA PODVRŠJE j.d.o.o. za poljoprivredu, OIB 55602860700</izvorni_sadrzaj>
    <derivirana_varijabla naziv="DomainObject.Predmet.ProtustrankaFormatedOIB_1">  FARMA PODVRŠJE j.d.o.o. za poljoprivredu, OIB 55602860700</derivirana_varijabla>
  </DomainObject.Predmet.ProtustrankaFormatedOIB>
  <DomainObject.Predmet.ProtustrankaFormatedWithAdress>
    <izvorni_sadrzaj> FARMA PODVRŠJE j.d.o.o. za poljoprivredu, Donje Raštane 10, 23210 Donje Raštane</izvorni_sadrzaj>
    <derivirana_varijabla naziv="DomainObject.Predmet.ProtustrankaFormatedWithAdress_1"> FARMA PODVRŠJE j.d.o.o. za poljoprivredu, Donje Raštane 10, 23210 Donje Raštane</derivirana_varijabla>
  </DomainObject.Predmet.ProtustrankaFormatedWithAdress>
  <DomainObject.Predmet.ProtustrankaFormatedWithAdressOIB>
    <izvorni_sadrzaj> FARMA PODVRŠJE j.d.o.o. za poljoprivredu, OIB 55602860700, Donje Raštane 10, 23210 Donje Raštane</izvorni_sadrzaj>
    <derivirana_varijabla naziv="DomainObject.Predmet.ProtustrankaFormatedWithAdressOIB_1"> FARMA PODVRŠJE j.d.o.o. za poljoprivredu, OIB 55602860700, Donje Raštane 10, 23210 Donje Raštane</derivirana_varijabla>
  </DomainObject.Predmet.ProtustrankaFormatedWithAdressOIB>
  <DomainObject.Predmet.ProtustrankaWithAdress>
    <izvorni_sadrzaj>FARMA PODVRŠJE j.d.o.o. za poljoprivredu Donje Raštane 10, 23210 Donje Raštane</izvorni_sadrzaj>
    <derivirana_varijabla naziv="DomainObject.Predmet.ProtustrankaWithAdress_1">FARMA PODVRŠJE j.d.o.o. za poljoprivredu Donje Raštane 10, 23210 Donje Raštane</derivirana_varijabla>
  </DomainObject.Predmet.ProtustrankaWithAdress>
  <DomainObject.Predmet.ProtustrankaWithAdressOIB>
    <izvorni_sadrzaj>FARMA PODVRŠJE j.d.o.o. za poljoprivredu, OIB 55602860700, Donje Raštane 10, 23210 Donje Raštane</izvorni_sadrzaj>
    <derivirana_varijabla naziv="DomainObject.Predmet.ProtustrankaWithAdressOIB_1">FARMA PODVRŠJE j.d.o.o. za poljoprivredu, OIB 55602860700, Donje Raštane 10, 23210 Donje Raštane</derivirana_varijabla>
  </DomainObject.Predmet.ProtustrankaWithAdressOIB>
  <DomainObject.Predmet.ProtustrankaNazivFormated>
    <izvorni_sadrzaj>FARMA PODVRŠJE j.d.o.o. za poljoprivredu</izvorni_sadrzaj>
    <derivirana_varijabla naziv="DomainObject.Predmet.ProtustrankaNazivFormated_1">FARMA PODVRŠJE j.d.o.o. za poljoprivredu</derivirana_varijabla>
  </DomainObject.Predmet.ProtustrankaNazivFormated>
  <DomainObject.Predmet.ProtustrankaNazivFormatedOIB>
    <izvorni_sadrzaj>FARMA PODVRŠJE j.d.o.o. za poljoprivredu, OIB 55602860700</izvorni_sadrzaj>
    <derivirana_varijabla naziv="DomainObject.Predmet.ProtustrankaNazivFormatedOIB_1">FARMA PODVRŠJE j.d.o.o. za poljoprivredu, OIB 55602860700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19566.78</izvorni_sadrzaj>
    <derivirana_varijabla naziv="DomainObject.Predmet.TrenutnaVrijednost_1">19566.78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FARMA PODVRŠJE j.d.o.o. za poljoprivredu</item>
    </izvorni_sadrzaj>
    <derivirana_varijabla naziv="DomainObject.Predmet.ProtuStrankaListFormated_1">
      <item>FARMA PODVRŠJE j.d.o.o. za poljoprivredu</item>
    </derivirana_varijabla>
  </DomainObject.Predmet.ProtuStrankaListFormated>
  <DomainObject.Predmet.ProtuStrankaListFormatedOIB>
    <izvorni_sadrzaj>
      <item>FARMA PODVRŠJE j.d.o.o. za poljoprivredu, OIB 55602860700</item>
    </izvorni_sadrzaj>
    <derivirana_varijabla naziv="DomainObject.Predmet.ProtuStrankaListFormatedOIB_1">
      <item>FARMA PODVRŠJE j.d.o.o. za poljoprivredu, OIB 55602860700</item>
    </derivirana_varijabla>
  </DomainObject.Predmet.ProtuStrankaListFormatedOIB>
  <DomainObject.Predmet.ProtuStrankaListFormatedWithAdress>
    <izvorni_sadrzaj>
      <item>FARMA PODVRŠJE j.d.o.o. za poljoprivredu, Donje Raštane 10, 23210 Donje Raštane</item>
    </izvorni_sadrzaj>
    <derivirana_varijabla naziv="DomainObject.Predmet.ProtuStrankaListFormatedWithAdress_1">
      <item>FARMA PODVRŠJE j.d.o.o. za poljoprivredu, Donje Raštane 10, 23210 Donje Raštane</item>
    </derivirana_varijabla>
  </DomainObject.Predmet.ProtuStrankaListFormatedWithAdress>
  <DomainObject.Predmet.ProtuStrankaListFormatedWithAdressOIB>
    <izvorni_sadrzaj>
      <item>FARMA PODVRŠJE j.d.o.o. za poljoprivredu, OIB 55602860700, Donje Raštane 10, 23210 Donje Raštane</item>
    </izvorni_sadrzaj>
    <derivirana_varijabla naziv="DomainObject.Predmet.ProtuStrankaListFormatedWithAdressOIB_1">
      <item>FARMA PODVRŠJE j.d.o.o. za poljoprivredu, OIB 55602860700, Donje Raštane 10, 23210 Donje Raštane</item>
    </derivirana_varijabla>
  </DomainObject.Predmet.ProtuStrankaListFormatedWithAdressOIB>
  <DomainObject.Predmet.ProtuStrankaListNazivFormated>
    <izvorni_sadrzaj>
      <item>FARMA PODVRŠJE j.d.o.o. za poljoprivredu</item>
    </izvorni_sadrzaj>
    <derivirana_varijabla naziv="DomainObject.Predmet.ProtuStrankaListNazivFormated_1">
      <item>FARMA PODVRŠJE j.d.o.o. za poljoprivredu</item>
    </derivirana_varijabla>
  </DomainObject.Predmet.ProtuStrankaListNazivFormated>
  <DomainObject.Predmet.ProtuStrankaListNazivFormatedOIB>
    <izvorni_sadrzaj>
      <item>FARMA PODVRŠJE j.d.o.o. za poljoprivredu, OIB 55602860700</item>
    </izvorni_sadrzaj>
    <derivirana_varijabla naziv="DomainObject.Predmet.ProtuStrankaListNazivFormatedOIB_1">
      <item>FARMA PODVRŠJE j.d.o.o. za poljoprivredu, OIB 55602860700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FARMA PODVRŠJE j.d.o.o. za poljoprivredu</izvorni_sadrzaj>
    <derivirana_varijabla naziv="DomainObject.Predmet.ProtustrankaIDrugi_1">FARMA PODVRŠJE j.d.o.o. za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FARMA PODVRŠJE j.d.o.o. za poljoprivredu, OIB 55602860700, Donje Raštane 10, 23210 Donje Raštane</izvorni_sadrzaj>
    <derivirana_varijabla naziv="DomainObject.Predmet.ProtustrankaIDrugiAdressOIB_1">FARMA PODVRŠJE j.d.o.o. za poljoprivredu, OIB 55602860700, Donje Raštane 10, 23210 Donje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FARMA PODVRŠJE j.d.o.o. za poljoprivredu</item>
    </izvorni_sadrzaj>
    <derivirana_varijabla naziv="DomainObject.Predmet.SudioniciListNaziv_1">
      <item>FINA</item>
      <item>FARMA PODVRŠJE j.d.o.o. za poljoprivredu</item>
    </derivirana_varijabla>
  </DomainObject.Predmet.SudioniciListNaziv>
  <DomainObject.Predmet.SudioniciListAdressOIB>
    <izvorni_sadrzaj>
      <item>FINA, OIB 85821130368</item>
      <item>FARMA PODVRŠJE j.d.o.o. za poljoprivredu, OIB 55602860700, Donje Raštane 10,23210 Donje Raštane</item>
    </izvorni_sadrzaj>
    <derivirana_varijabla naziv="DomainObject.Predmet.SudioniciListAdressOIB_1">
      <item>FINA, OIB 85821130368</item>
      <item>FARMA PODVRŠJE j.d.o.o. za poljoprivredu, OIB 55602860700, Donje Raštane 10,23210 Donje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55602860700</item>
    </izvorni_sadrzaj>
    <derivirana_varijabla naziv="DomainObject.Predmet.SudioniciListNazivOIB_1">
      <item>, OIB 85821130368</item>
      <item>, OIB 55602860700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1028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2016-11-08T09:13:00Z</dcterms:created>
  <dc:creator>Tina Grgas</dc:creator>
  <cp:lastModifiedBy>Martina Kalmeta</cp:lastModifiedBy>
  <cp:lastPrinted>2016-11-08T09:13:00Z</cp:lastPrinted>
  <dcterms:modified xmlns:xsi="http://www.w3.org/2001/XMLSchema-instance" xsi:type="dcterms:W3CDTF">2016-11-08T09:15:00Z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