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c64b" w14:paraId="a28c64b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900FED" w:rsidR="00635A10">
      <w:pPr>
        <w:ind w:firstLine="720"/>
        <w:jc w:val="both"/>
        <w:rPr>
          <w:rFonts w:hAnsi="Times New Roman" w:ascii="Times New Roman"/>
        </w:rPr>
      </w:pPr>
      <w:r w:rsidRPr="00635A10">
        <w:rPr>
          <w:rFonts w:hAnsi="Times New Roman" w:ascii="Times New Roman"/>
          <w:szCs w:val="24"/>
          <w:lang w:val="hr-HR"/>
        </w:rPr>
        <w:t>Trgovački sud u Varaždinu, po sucu toga suda Kseniji Flack-Makitan, kao stečajnom sucu u stečajnom postupku nad</w:t>
      </w:r>
      <w:r w:rsidR="003969B6" w:rsidRPr="00635A10">
        <w:rPr>
          <w:rFonts w:hAnsi="Times New Roman" w:ascii="Times New Roman"/>
          <w:szCs w:val="24"/>
          <w:lang w:val="hr-HR"/>
        </w:rPr>
        <w:t xml:space="preserve"> stečajnim dužnikom</w:t>
      </w:r>
      <w:r w:rsidR="00900FED">
        <w:rPr>
          <w:rFonts w:hAnsi="Times New Roman" w:ascii="Times New Roman"/>
          <w:szCs w:val="24"/>
          <w:lang w:val="hr-HR"/>
        </w:rPr>
        <w:t xml:space="preserve"> P</w:t>
      </w:r>
      <w:r w:rsidR="00900FED" w:rsidRPr="00900FED">
        <w:rPr>
          <w:rFonts w:hAnsi="Times New Roman" w:ascii="Times New Roman"/>
          <w:szCs w:val="24"/>
          <w:lang w:val="hr-HR"/>
        </w:rPr>
        <w:t>.A. VENERA PUTNI</w:t>
      </w:r>
      <w:r w:rsidR="00900FED" w:rsidRPr="00900FED">
        <w:rPr>
          <w:rFonts w:hAnsi="Times New Roman" w:ascii="Times New Roman" w:hint="eastAsia"/>
          <w:szCs w:val="24"/>
          <w:lang w:val="hr-HR"/>
        </w:rPr>
        <w:t>Č</w:t>
      </w:r>
      <w:r w:rsidR="00900FED" w:rsidRPr="00900FED">
        <w:rPr>
          <w:rFonts w:hAnsi="Times New Roman" w:ascii="Times New Roman"/>
          <w:szCs w:val="24"/>
          <w:lang w:val="hr-HR"/>
        </w:rPr>
        <w:t>KA AGENCIJA d.o.o. u ste</w:t>
      </w:r>
      <w:r w:rsidR="00900FED" w:rsidRPr="00900FED">
        <w:rPr>
          <w:rFonts w:hAnsi="Times New Roman" w:ascii="Times New Roman" w:hint="eastAsia"/>
          <w:szCs w:val="24"/>
          <w:lang w:val="hr-HR"/>
        </w:rPr>
        <w:t>č</w:t>
      </w:r>
      <w:r w:rsidR="00900FED" w:rsidRPr="00900FED">
        <w:rPr>
          <w:rFonts w:hAnsi="Times New Roman" w:ascii="Times New Roman"/>
          <w:szCs w:val="24"/>
          <w:lang w:val="hr-HR"/>
        </w:rPr>
        <w:t>aju, Varaždin, Stanka Vraza 6, OIB: 74852047507</w:t>
      </w:r>
      <w:r w:rsidR="00900FED">
        <w:rPr>
          <w:rFonts w:hAnsi="Times New Roman" w:ascii="Times New Roman"/>
        </w:rPr>
        <w:t>, 21</w:t>
      </w:r>
      <w:r w:rsidR="00635A10">
        <w:rPr>
          <w:rFonts w:hAnsi="Times New Roman" w:ascii="Times New Roman"/>
        </w:rPr>
        <w:t>. siječnja 2016.</w:t>
      </w:r>
    </w:p>
    <w:p w:rsidRDefault="00635A10" w:rsidP="00635A10" w:rsidR="00635A10" w:rsidRPr="00635A10">
      <w:pPr>
        <w:ind w:firstLine="720"/>
        <w:jc w:val="both"/>
        <w:rPr>
          <w:rFonts w:hAnsi="Times New Roman" w:ascii="Times New Roman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900FED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25</w:t>
      </w:r>
      <w:r w:rsidR="00635A10">
        <w:rPr>
          <w:rFonts w:hAnsi="Times New Roman" w:ascii="Times New Roman"/>
          <w:b/>
          <w:szCs w:val="24"/>
          <w:lang w:val="hr-HR"/>
        </w:rPr>
        <w:t>. veljače</w:t>
      </w:r>
      <w:r w:rsidR="00EE6FAD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 w:rsidR="00635A10">
        <w:rPr>
          <w:rFonts w:hAnsi="Times New Roman" w:ascii="Times New Roman"/>
          <w:b/>
          <w:szCs w:val="24"/>
          <w:lang w:val="hr-HR"/>
        </w:rPr>
        <w:t>08,30</w:t>
      </w:r>
      <w:r w:rsidR="00EE6FA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3969B6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635A10">
        <w:rPr>
          <w:rFonts w:hAnsi="Times New Roman" w:ascii="Times New Roman"/>
          <w:szCs w:val="24"/>
          <w:lang w:val="hr-HR"/>
        </w:rPr>
        <w:t xml:space="preserve">Izvješće </w:t>
      </w:r>
      <w:r w:rsidR="00635A10" w:rsidRPr="00635A10">
        <w:rPr>
          <w:rFonts w:hAnsi="Times New Roman" w:ascii="Times New Roman"/>
          <w:szCs w:val="24"/>
          <w:lang w:val="hr-HR"/>
        </w:rPr>
        <w:t xml:space="preserve">stečajne upraviteljice o </w:t>
      </w:r>
      <w:r w:rsidR="00900FED">
        <w:rPr>
          <w:rFonts w:hAnsi="Times New Roman" w:ascii="Times New Roman"/>
          <w:szCs w:val="24"/>
          <w:lang w:val="hr-HR"/>
        </w:rPr>
        <w:t xml:space="preserve">stanju stečajne mase i izjašnjenje stečajnih vjerovnika o prijedlogu stečajne upraviteljice o obustavi i zaključenju ovog stečajnog postupka u skladu s čl. 203. Stečajnog zakona zbog nedostatnosti stečajne mase za pokriće troškova, </w:t>
      </w:r>
      <w:r w:rsidRPr="00635A10">
        <w:rPr>
          <w:rFonts w:hAnsi="Times New Roman" w:ascii="Times New Roman"/>
          <w:szCs w:val="24"/>
          <w:lang w:val="hr-HR"/>
        </w:rPr>
        <w:t xml:space="preserve"> </w:t>
      </w:r>
    </w:p>
    <w:p w:rsidRDefault="00635A10" w:rsidP="00635A10" w:rsidR="00635A10" w:rsidRPr="00635A10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900FED" w:rsidR="00900FE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635A10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635A10" w:rsidR="00B746D5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900FED">
        <w:rPr>
          <w:rFonts w:hAnsi="Times New Roman" w:ascii="Times New Roman"/>
          <w:szCs w:val="24"/>
          <w:lang w:val="hr-HR"/>
        </w:rPr>
        <w:t>21</w:t>
      </w:r>
      <w:r w:rsidR="00635A10">
        <w:rPr>
          <w:rFonts w:hAnsi="Times New Roman" w:ascii="Times New Roman"/>
          <w:szCs w:val="24"/>
          <w:lang w:val="hr-HR"/>
        </w:rPr>
        <w:t>. siječnja 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635A10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635A10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900FED" w:rsidP="00B746D5" w:rsidR="00900FED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635A10" w:rsidP="00B746D5" w:rsidR="00B746D5" w:rsidRP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Stečajna upraviteljica </w:t>
      </w:r>
      <w:r w:rsidR="00900FED" w:rsidRPr="00AD0050">
        <w:rPr>
          <w:rFonts w:hAnsi="Times New Roman" w:ascii="Times New Roman"/>
          <w:szCs w:val="24"/>
        </w:rPr>
        <w:t>Nevenka Golubić, Štefanec Marof 27, Trnovec Bartolovečki,</w:t>
      </w:r>
    </w:p>
    <w:p w:rsidRDefault="00B746D5" w:rsidP="00635A10" w:rsidR="003969B6" w:rsidRPr="00900FED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</w:t>
      </w:r>
      <w:r w:rsidRPr="00B059F1">
        <w:rPr>
          <w:rFonts w:hAnsi="Times New Roman" w:ascii="Times New Roman"/>
          <w:szCs w:val="24"/>
          <w:lang w:val="hr-HR"/>
        </w:rPr>
        <w:t>ploča ovoga suda</w:t>
      </w:r>
    </w:p>
    <w:sectPr w:rsidSect="000E25E2" w:rsidR="003969B6" w:rsidRPr="00900FED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319" w:rsidP="00BE64B7" w:rsidR="00376319">
      <w:r>
        <w:separator/>
      </w:r>
    </w:p>
  </w:endnote>
  <w:endnote w:id="0" w:type="continuationSeparator">
    <w:p w:rsidRDefault="00376319" w:rsidP="00BE64B7" w:rsidR="00376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319" w:rsidP="00BE64B7" w:rsidR="00376319">
      <w:r>
        <w:separator/>
      </w:r>
    </w:p>
  </w:footnote>
  <w:footnote w:id="0" w:type="continuationSeparator">
    <w:p w:rsidRDefault="00376319" w:rsidP="00BE64B7" w:rsidR="003763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900FED">
      <w:rPr>
        <w:rFonts w:hAnsi="Times New Roman" w:ascii="Times New Roman"/>
        <w:szCs w:val="24"/>
        <w:lang w:val="hr-HR"/>
      </w:rPr>
      <w:t>45/14-35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C11ED"/>
    <w:rsid w:val="000E25E2"/>
    <w:rsid w:val="00121DAB"/>
    <w:rsid w:val="00273580"/>
    <w:rsid w:val="002C29EB"/>
    <w:rsid w:val="00340B1C"/>
    <w:rsid w:val="00376319"/>
    <w:rsid w:val="00383227"/>
    <w:rsid w:val="003956F1"/>
    <w:rsid w:val="003969B6"/>
    <w:rsid w:val="00467849"/>
    <w:rsid w:val="004C3F42"/>
    <w:rsid w:val="00594D0D"/>
    <w:rsid w:val="00613B39"/>
    <w:rsid w:val="00626933"/>
    <w:rsid w:val="0063124E"/>
    <w:rsid w:val="00635A10"/>
    <w:rsid w:val="006426F4"/>
    <w:rsid w:val="00656FF7"/>
    <w:rsid w:val="0070318D"/>
    <w:rsid w:val="007D790B"/>
    <w:rsid w:val="007E300D"/>
    <w:rsid w:val="008718A5"/>
    <w:rsid w:val="00900FED"/>
    <w:rsid w:val="00943C34"/>
    <w:rsid w:val="00954A84"/>
    <w:rsid w:val="009C1D4E"/>
    <w:rsid w:val="00A3468B"/>
    <w:rsid w:val="00AA6032"/>
    <w:rsid w:val="00B14DF9"/>
    <w:rsid w:val="00B746D5"/>
    <w:rsid w:val="00B81F4D"/>
    <w:rsid w:val="00BE64B7"/>
    <w:rsid w:val="00D465DD"/>
    <w:rsid w:val="00E57799"/>
    <w:rsid w:val="00EE6FAD"/>
    <w:rsid w:val="00EF6D6B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6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032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6032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603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603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6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032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6032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603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603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2014.</izvorni_sadrzaj>
    <derivirana_varijabla naziv="DomainObject.Predmet.DatumOsnivanja_1">28.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St-45/2014</izvorni_sadrzaj>
    <derivirana_varijabla naziv="DomainObject.Predmet.OznakaBroj_1">St-45/2014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P.A. VENERA PUTNIČKA AGENCIJA društvo s ograničenom odgovornošću za usluge i trgovinu</izvorni_sadrzaj>
    <derivirana_varijabla naziv="DomainObject.Predmet.ProtustrankaFormated_1">  P.A. VENERA PUTNIČKA AGENCIJA društvo s ograničenom odgovornošću za usluge i trgovinu</derivirana_varijabla>
  </DomainObject.Predmet.ProtustrankaFormated>
  <DomainObject.Predmet.ProtustrankaFormatedOIB>
    <izvorni_sadrzaj>  P.A. VENERA PUTNIČKA AGENCIJA društvo s ograničenom odgovornošću za usluge i trgovinu, OIB 74852047507</izvorni_sadrzaj>
    <derivirana_varijabla naziv="DomainObject.Predmet.ProtustrankaFormatedOIB_1">  P.A. VENERA PUTNIČKA AGENCIJA društvo s ograničenom odgovornošću za usluge i trgovinu, OIB 74852047507</derivirana_varijabla>
  </DomainObject.Predmet.ProtustrankaFormatedOIB>
  <DomainObject.Predmet.ProtustrankaFormatedWithAdress>
    <izvorni_sadrzaj> P.A. VENERA PUTNIČKA AGENCIJA društvo s ograničenom odgovornošću za usluge i trgovinu, Stanka Vraza 6, Varaždin</izvorni_sadrzaj>
    <derivirana_varijabla naziv="DomainObject.Predmet.ProtustrankaFormatedWithAdress_1"> P.A. VENERA PUTNIČKA AGENCIJA društvo s ograničenom odgovornošću za usluge i trgovinu, Stanka Vraza 6, Varaždin</derivirana_varijabla>
  </DomainObject.Predmet.ProtustrankaFormatedWithAdress>
  <DomainObject.Predmet.ProtustrankaFormatedWithAdressOIB>
    <izvorni_sadrzaj> P.A. VENERA PUTNIČKA AGENCIJA društvo s ograničenom odgovornošću za usluge i trgovinu, OIB 74852047507, Stanka Vraza 6, Varaždin</izvorni_sadrzaj>
    <derivirana_varijabla naziv="DomainObject.Predmet.ProtustrankaFormatedWithAdressOIB_1"> P.A. VENERA PUTNIČKA AGENCIJA društvo s ograničenom odgovornošću za usluge i trgovinu, OIB 74852047507, Stanka Vraza 6, Varaždin</derivirana_varijabla>
  </DomainObject.Predmet.ProtustrankaFormatedWithAdressOIB>
  <DomainObject.Predmet.ProtustrankaWithAdress>
    <izvorni_sadrzaj>P.A. VENERA PUTNIČKA AGENCIJA društvo s ograničenom odgovornošću za usluge i trgovinu Stanka Vraza 6, Varaždin</izvorni_sadrzaj>
    <derivirana_varijabla naziv="DomainObject.Predmet.ProtustrankaWithAdress_1">P.A. VENERA PUTNIČKA AGENCIJA društvo s ograničenom odgovornošću za usluge i trgovinu Stanka Vraza 6, Varaždin</derivirana_varijabla>
  </DomainObject.Predmet.ProtustrankaWithAdress>
  <DomainObject.Predmet.ProtustrankaWithAdressOIB>
    <izvorni_sadrzaj>P.A. VENERA PUTNIČKA AGENCIJA društvo s ograničenom odgovornošću za usluge i trgovinu, OIB 74852047507, Stanka Vraza 6, Varaždin</izvorni_sadrzaj>
    <derivirana_varijabla naziv="DomainObject.Predmet.ProtustrankaWithAdressOIB_1">P.A. VENERA PUTNIČKA AGENCIJA društvo s ograničenom odgovornošću za usluge i trgovinu, OIB 74852047507, Stanka Vraza 6, Varaždin</derivirana_varijabla>
  </DomainObject.Predmet.ProtustrankaWithAdressOIB>
  <DomainObject.Predmet.ProtustrankaNazivFormated>
    <izvorni_sadrzaj>P.A. VENERA PUTNIČKA AGENCIJA društvo s ograničenom odgovornošću za usluge i trgovinu</izvorni_sadrzaj>
    <derivirana_varijabla naziv="DomainObject.Predmet.ProtustrankaNazivFormated_1">P.A. VENERA PUTNIČKA AGENCIJA društvo s ograničenom odgovornošću za usluge i trgovinu</derivirana_varijabla>
  </DomainObject.Predmet.ProtustrankaNazivFormated>
  <DomainObject.Predmet.ProtustrankaNazivFormatedOIB>
    <izvorni_sadrzaj>P.A. VENERA PUTNIČKA AGENCIJA društvo s ograničenom odgovornošću za usluge i trgovinu, OIB 74852047507</izvorni_sadrzaj>
    <derivirana_varijabla naziv="DomainObject.Predmet.ProtustrankaNazivFormatedOIB_1">P.A. VENERA PUTNIČKA AGENCIJA društvo s ograničenom odgovornošću za usluge i trgovinu, OIB 74852047507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TROJKO, djelatnica</izvorni_sadrzaj>
    <derivirana_varijabla naziv="DomainObject.Predmet.StrankaFormated_1">  VERA TROJKO, djelatnica</derivirana_varijabla>
  </DomainObject.Predmet.StrankaFormated>
  <DomainObject.Predmet.StrankaFormatedOIB>
    <izvorni_sadrzaj>  VERA TROJKO, djelatnica, OIB 78545171259</izvorni_sadrzaj>
    <derivirana_varijabla naziv="DomainObject.Predmet.StrankaFormatedOIB_1">  VERA TROJKO, djelatnica, OIB 78545171259</derivirana_varijabla>
  </DomainObject.Predmet.StrankaFormatedOIB>
  <DomainObject.Predmet.StrankaFormatedWithAdress>
    <izvorni_sadrzaj> VERA TROJKO, djelatnica, Cargovec, Ivice Uranića 4, 42205 Vidovec</izvorni_sadrzaj>
    <derivirana_varijabla naziv="DomainObject.Predmet.StrankaFormatedWithAdress_1"> VERA TROJKO, djelatnica, Cargovec, Ivice Uranića 4, 42205 Vidovec</derivirana_varijabla>
  </DomainObject.Predmet.StrankaFormatedWithAdress>
  <DomainObject.Predmet.StrankaFormatedWithAdressOIB>
    <izvorni_sadrzaj> VERA TROJKO, djelatnica, OIB 78545171259, Cargovec, Ivice Uranića 4, 42205 Vidovec</izvorni_sadrzaj>
    <derivirana_varijabla naziv="DomainObject.Predmet.StrankaFormatedWithAdressOIB_1"> VERA TROJKO, djelatnica, OIB 78545171259, Cargovec, Ivice Uranića 4, 42205 Vidovec</derivirana_varijabla>
  </DomainObject.Predmet.StrankaFormatedWithAdressOIB>
  <DomainObject.Predmet.StrankaWithAdress>
    <izvorni_sadrzaj>VERA TROJKO, djelatnica Cargovec, Ivice Uranića 4,42205 Vidovec</izvorni_sadrzaj>
    <derivirana_varijabla naziv="DomainObject.Predmet.StrankaWithAdress_1">VERA TROJKO, djelatnica Cargovec, Ivice Uranića 4,42205 Vidovec</derivirana_varijabla>
  </DomainObject.Predmet.StrankaWithAdress>
  <DomainObject.Predmet.StrankaWithAdressOIB>
    <izvorni_sadrzaj>VERA TROJKO, djelatnica, OIB 78545171259, Cargovec, Ivice Uranića 4,42205 Vidovec</izvorni_sadrzaj>
    <derivirana_varijabla naziv="DomainObject.Predmet.StrankaWithAdressOIB_1">VERA TROJKO, djelatnica, OIB 78545171259, Cargovec, Ivice Uranića 4,42205 Vidovec</derivirana_varijabla>
  </DomainObject.Predmet.StrankaWithAdressOIB>
  <DomainObject.Predmet.StrankaNazivFormated>
    <izvorni_sadrzaj>VERA TROJKO, djelatnica</izvorni_sadrzaj>
    <derivirana_varijabla naziv="DomainObject.Predmet.StrankaNazivFormated_1">VERA TROJKO, djelatnica</derivirana_varijabla>
  </DomainObject.Predmet.StrankaNazivFormated>
  <DomainObject.Predmet.StrankaNazivFormatedOIB>
    <izvorni_sadrzaj>VERA TROJKO, djelatnica, OIB 78545171259</izvorni_sadrzaj>
    <derivirana_varijabla naziv="DomainObject.Predmet.StrankaNazivFormatedOIB_1">VERA TROJKO, djelatnica, OIB 78545171259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VERA TROJKO, djelatnica</item>
    </izvorni_sadrzaj>
    <derivirana_varijabla naziv="DomainObject.Predmet.StrankaListFormated_1">
      <item>VERA TROJKO, djelatnica</item>
    </derivirana_varijabla>
  </DomainObject.Predmet.StrankaListFormated>
  <DomainObject.Predmet.StrankaListFormatedOIB>
    <izvorni_sadrzaj>
      <item>VERA TROJKO, djelatnica, OIB 78545171259</item>
    </izvorni_sadrzaj>
    <derivirana_varijabla naziv="DomainObject.Predmet.StrankaListFormatedOIB_1">
      <item>VERA TROJKO, djelatnica, OIB 78545171259</item>
    </derivirana_varijabla>
  </DomainObject.Predmet.StrankaListFormatedOIB>
  <DomainObject.Predmet.StrankaListFormatedWithAdress>
    <izvorni_sadrzaj>
      <item>VERA TROJKO, djelatnica, Cargovec, Ivice Uranića 4, 42205 Vidovec</item>
    </izvorni_sadrzaj>
    <derivirana_varijabla naziv="DomainObject.Predmet.StrankaListFormatedWithAdress_1">
      <item>VERA TROJKO, djelatnica, Cargovec, Ivice Uranića 4, 42205 Vidovec</item>
    </derivirana_varijabla>
  </DomainObject.Predmet.StrankaListFormatedWithAdress>
  <DomainObject.Predmet.StrankaListFormatedWithAdressOIB>
    <izvorni_sadrzaj>
      <item>VERA TROJKO, djelatnica, OIB 78545171259, Cargovec, Ivice Uranića 4, 42205 Vidovec</item>
    </izvorni_sadrzaj>
    <derivirana_varijabla naziv="DomainObject.Predmet.StrankaListFormatedWithAdressOIB_1">
      <item>VERA TROJKO, djelatnica, OIB 78545171259, Cargovec, Ivice Uranića 4, 42205 Vidovec</item>
    </derivirana_varijabla>
  </DomainObject.Predmet.StrankaListFormatedWithAdressOIB>
  <DomainObject.Predmet.StrankaListNazivFormated>
    <izvorni_sadrzaj>
      <item>VERA TROJKO, djelatnica</item>
    </izvorni_sadrzaj>
    <derivirana_varijabla naziv="DomainObject.Predmet.StrankaListNazivFormated_1">
      <item>VERA TROJKO, djelatnica</item>
    </derivirana_varijabla>
  </DomainObject.Predmet.StrankaListNazivFormated>
  <DomainObject.Predmet.StrankaListNazivFormatedOIB>
    <izvorni_sadrzaj>
      <item>VERA TROJKO, djelatnica, OIB 78545171259</item>
    </izvorni_sadrzaj>
    <derivirana_varijabla naziv="DomainObject.Predmet.StrankaListNazivFormatedOIB_1">
      <item>VERA TROJKO, djelatnica, OIB 78545171259</item>
    </derivirana_varijabla>
  </DomainObject.Predmet.StrankaListNazivFormatedOIB>
  <DomainObject.Predmet.ProtuStrankaListFormated>
    <izvorni_sadrzaj>
      <item>P.A. VENERA PUTNIČKA AGENCIJA društvo s ograničenom odgovornošću za usluge i trgovinu</item>
    </izvorni_sadrzaj>
    <derivirana_varijabla naziv="DomainObject.Predmet.ProtuStrankaListFormated_1">
      <item>P.A. VENERA PUTNIČKA AGENCIJA društvo s ograničenom odgovornošću za usluge i trgovinu</item>
    </derivirana_varijabla>
  </DomainObject.Predmet.ProtuStrankaListFormated>
  <DomainObject.Predmet.ProtuStrankaListFormatedOIB>
    <izvorni_sadrzaj>
      <item>P.A. VENERA PUTNIČKA AGENCIJA društvo s ograničenom odgovornošću za usluge i trgovinu, OIB 74852047507</item>
    </izvorni_sadrzaj>
    <derivirana_varijabla naziv="DomainObject.Predmet.ProtuStrankaListFormatedOIB_1">
      <item>P.A. VENERA PUTNIČKA AGENCIJA društvo s ograničenom odgovornošću za usluge i trgovinu, OIB 74852047507</item>
    </derivirana_varijabla>
  </DomainObject.Predmet.ProtuStrankaListFormatedOIB>
  <DomainObject.Predmet.ProtuStrankaListFormatedWithAdress>
    <izvorni_sadrzaj>
      <item>P.A. VENERA PUTNIČKA AGENCIJA društvo s ograničenom odgovornošću za usluge i trgovinu, Stanka Vraza 6, Varaždin</item>
    </izvorni_sadrzaj>
    <derivirana_varijabla naziv="DomainObject.Predmet.ProtuStrankaListFormatedWithAdress_1">
      <item>P.A. VENERA PUTNIČKA AGENCIJA društvo s ograničenom odgovornošću za usluge i trgovinu, Stanka Vraza 6, Varaždin</item>
    </derivirana_varijabla>
  </DomainObject.Predmet.ProtuStrankaListFormatedWithAdress>
  <DomainObject.Predmet.ProtuStrankaListFormatedWithAdressOIB>
    <izvorni_sadrzaj>
      <item>P.A. VENERA PUTNIČKA AGENCIJA društvo s ograničenom odgovornošću za usluge i trgovinu, OIB 74852047507, Stanka Vraza 6, Varaždin</item>
    </izvorni_sadrzaj>
    <derivirana_varijabla naziv="DomainObject.Predmet.ProtuStrankaListFormatedWithAdressOIB_1">
      <item>P.A. VENERA PUTNIČKA AGENCIJA društvo s ograničenom odgovornošću za usluge i trgovinu, OIB 74852047507, Stanka Vraza 6, Varaždin</item>
    </derivirana_varijabla>
  </DomainObject.Predmet.ProtuStrankaListFormatedWithAdressOIB>
  <DomainObject.Predmet.ProtuStrankaListNazivFormated>
    <izvorni_sadrzaj>
      <item>P.A. VENERA PUTNIČKA AGENCIJA društvo s ograničenom odgovornošću za usluge i trgovinu</item>
    </izvorni_sadrzaj>
    <derivirana_varijabla naziv="DomainObject.Predmet.ProtuStrankaListNazivFormated_1">
      <item>P.A. VENERA PUTNIČKA AGENCIJA društvo s ograničenom odgovornošću za usluge i trgovinu</item>
    </derivirana_varijabla>
  </DomainObject.Predmet.ProtuStrankaListNazivFormated>
  <DomainObject.Predmet.ProtuStrankaListNazivFormatedOIB>
    <izvorni_sadrzaj>
      <item>P.A. VENERA PUTNIČKA AGENCIJA društvo s ograničenom odgovornošću za usluge i trgovinu, OIB 74852047507</item>
    </izvorni_sadrzaj>
    <derivirana_varijabla naziv="DomainObject.Predmet.ProtuStrankaListNazivFormatedOIB_1">
      <item>P.A. VENERA PUTNIČKA AGENCIJA društvo s ograničenom odgovornošću za usluge i trgovinu, OIB 74852047507</item>
    </derivirana_varijabla>
  </DomainObject.Predmet.ProtuStrankaListNazivFormatedOIB>
  <DomainObject.Predmet.OstaliListFormated>
    <izvorni_sadrzaj>
      <item>NEVENKA GOLUBIĆ</item>
      <item>JANICA PLANTAK</item>
    </izvorni_sadrzaj>
    <derivirana_varijabla naziv="DomainObject.Predmet.OstaliListFormated_1">
      <item>NEVENKA GOLUBIĆ</item>
      <item>JANICA PLANTAK</item>
    </derivirana_varijabla>
  </DomainObject.Predmet.OstaliListFormated>
  <DomainObject.Predmet.OstaliListFormatedOIB>
    <izvorni_sadrzaj>
      <item>NEVENKA GOLUBIĆ, OIB 84663367442</item>
      <item>JANICA PLANTAK</item>
    </izvorni_sadrzaj>
    <derivirana_varijabla naziv="DomainObject.Predmet.OstaliListFormatedOIB_1">
      <item>NEVENKA GOLUBIĆ, OIB 84663367442</item>
      <item>JANICA PLANTAK</item>
    </derivirana_varijabla>
  </DomainObject.Predmet.OstaliListFormatedOIB>
  <DomainObject.Predmet.OstaliListFormatedWithAdress>
    <izvorni_sadrzaj>
      <item>NEVENKA GOLUBIĆ</item>
      <item>JANICA PLANTAK, Trakošćanska 9B, 42000 Varaždin</item>
    </izvorni_sadrzaj>
    <derivirana_varijabla naziv="DomainObject.Predmet.OstaliListFormatedWithAdress_1">
      <item>NEVENKA GOLUBIĆ</item>
      <item>JANICA PLANTAK, Trakošćanska 9B, 42000 Varaždin</item>
    </derivirana_varijabla>
  </DomainObject.Predmet.OstaliListFormatedWithAdress>
  <DomainObject.Predmet.OstaliListFormatedWithAdressOIB>
    <izvorni_sadrzaj>
      <item>NEVENKA GOLUBIĆ, OIB 84663367442</item>
      <item>JANICA PLANTAK, Trakošćanska 9B, 42000 Varaždin</item>
    </izvorni_sadrzaj>
    <derivirana_varijabla naziv="DomainObject.Predmet.OstaliListFormatedWithAdressOIB_1">
      <item>NEVENKA GOLUBIĆ, OIB 84663367442</item>
      <item>JANICA PLANTAK, Trakošćanska 9B, 42000 Varaždin</item>
    </derivirana_varijabla>
  </DomainObject.Predmet.OstaliListFormatedWithAdressOIB>
  <DomainObject.Predmet.OstaliListNazivFormated>
    <izvorni_sadrzaj>
      <item>NEVENKA GOLUBIĆ</item>
      <item>JANICA PLANTAK</item>
    </izvorni_sadrzaj>
    <derivirana_varijabla naziv="DomainObject.Predmet.OstaliListNazivFormated_1">
      <item>NEVENKA GOLUBIĆ</item>
      <item>JANICA PLANTAK</item>
    </derivirana_varijabla>
  </DomainObject.Predmet.OstaliListNazivFormated>
  <DomainObject.Predmet.OstaliListNazivFormatedOIB>
    <izvorni_sadrzaj>
      <item>NEVENKA GOLUBIĆ, OIB 84663367442</item>
      <item>JANICA PLANTAK</item>
    </izvorni_sadrzaj>
    <derivirana_varijabla naziv="DomainObject.Predmet.OstaliListNazivFormatedOIB_1">
      <item>NEVENKA GOLUBIĆ, OIB 84663367442</item>
      <item>JANICA PLANTAK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TROJKO, djelatnica</izvorni_sadrzaj>
    <derivirana_varijabla naziv="DomainObject.Predmet.StrankaIDrugi_1">VERA TROJKO, djelatnica</derivirana_varijabla>
  </DomainObject.Predmet.StrankaIDrugi>
  <DomainObject.Predmet.ProtustrankaIDrugi>
    <izvorni_sadrzaj>P.A. VENERA PUTNIČKA AGENCIJA društvo s ograničenom odgovornošću za usluge i trgovinu</izvorni_sadrzaj>
    <derivirana_varijabla naziv="DomainObject.Predmet.ProtustrankaIDrugi_1">P.A. VENERA PUTNIČKA AGENCIJA društvo s ograničenom odgovornošću za usluge i trgovinu</derivirana_varijabla>
  </DomainObject.Predmet.ProtustrankaIDrugi>
  <DomainObject.Predmet.StrankaIDrugiAdressOIB>
    <izvorni_sadrzaj>VERA TROJKO, djelatnica, OIB 78545171259, Cargovec, Ivice Uranića 4, 42205 Vidovec</izvorni_sadrzaj>
    <derivirana_varijabla naziv="DomainObject.Predmet.StrankaIDrugiAdressOIB_1">VERA TROJKO, djelatnica, OIB 78545171259, Cargovec, Ivice Uranića 4, 42205 Vidovec</derivirana_varijabla>
  </DomainObject.Predmet.StrankaIDrugiAdressOIB>
  <DomainObject.Predmet.ProtustrankaIDrugiAdressOIB>
    <izvorni_sadrzaj>P.A. VENERA PUTNIČKA AGENCIJA društvo s ograničenom odgovornošću za usluge i trgovinu, OIB 74852047507, Stanka Vraza 6, Varaždin</izvorni_sadrzaj>
    <derivirana_varijabla naziv="DomainObject.Predmet.ProtustrankaIDrugiAdressOIB_1">P.A. VENERA PUTNIČKA AGENCIJA društvo s ograničenom odgovornošću za usluge i trgovinu, OIB 74852047507, Stanka Vraza 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TROJKO, djelatnica</item>
      <item>P.A. VENERA PUTNIČKA AGENCIJA društvo s ograničenom odgovornošću za usluge i trgovinu</item>
      <item>NEVENKA GOLUBIĆ</item>
      <item>JANICA PLANTAK</item>
    </izvorni_sadrzaj>
    <derivirana_varijabla naziv="DomainObject.Predmet.SudioniciListNaziv_1">
      <item>VERA TROJKO, djelatnica</item>
      <item>P.A. VENERA PUTNIČKA AGENCIJA društvo s ograničenom odgovornošću za usluge i trgovinu</item>
      <item>NEVENKA GOLUBIĆ</item>
      <item>JANICA PLANTAK</item>
    </derivirana_varijabla>
  </DomainObject.Predmet.SudioniciListNaziv>
  <DomainObject.Predmet.SudioniciListAdressOIB>
    <izvorni_sadrzaj>
      <item>VERA TROJKO, djelatnica, OIB 78545171259, Cargovec, Ivice Uranića 4,42205 Vidovec</item>
      <item>P.A. VENERA PUTNIČKA AGENCIJA društvo s ograničenom odgovornošću za usluge i trgovinu, OIB 74852047507, Stanka Vraza 6,Varaždin</item>
      <item>NEVENKA GOLUBIĆ, OIB 84663367442</item>
      <item>JANICA PLANTAK, Trakošćanska 9B,42000 Varaždin</item>
    </izvorni_sadrzaj>
    <derivirana_varijabla naziv="DomainObject.Predmet.SudioniciListAdressOIB_1">
      <item>VERA TROJKO, djelatnica, OIB 78545171259, Cargovec, Ivice Uranića 4,42205 Vidovec</item>
      <item>P.A. VENERA PUTNIČKA AGENCIJA društvo s ograničenom odgovornošću za usluge i trgovinu, OIB 74852047507, Stanka Vraza 6,Varaždin</item>
      <item>NEVENKA GOLUBIĆ, OIB 84663367442</item>
      <item>JANICA PLANTAK, Trakošćanska 9B,42000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78545171259</item>
      <item>, OIB 74852047507</item>
      <item>, OIB 84663367442</item>
      <item>, OIB null</item>
    </izvorni_sadrzaj>
    <derivirana_varijabla naziv="DomainObject.Predmet.SudioniciListNazivOIB_1">
      <item>, OIB 78545171259</item>
      <item>, OIB 74852047507</item>
      <item>, OIB 84663367442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231</properties:Words>
  <properties:Characters>1114</properties:Characters>
  <properties:Lines>49</properties:Lines>
  <properties:Paragraphs>23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2016-01-21T11:57:00Z</cp:lastPrinted>
  <dcterms:modified xmlns:xsi="http://www.w3.org/2001/XMLSchema-instance" xsi:type="dcterms:W3CDTF">2016-01-21T11:58:00Z</dcterms:modified>
  <cp:revision>19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