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ead98" w14:paraId="b6ead98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2F01CE">
        <w:t>1029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2F01CE">
        <w:t>Financijske agencije Regionalni centar Zagreb, Podružnica ZAGREB,  OIB: 85821130368, Zagreb, Trg svibanjskih žrtava 1995. 1, za pokretanje skraćenog stečajnog postupka nad dužnikom HOTELI EMPIREJ j.d.o.o., OIB: 96247163925, MBS: 080844408, Zagreb, Šumski prečac 1, temeljem članka 430. Stečajnog zakona („Narodne novine“ 71/15), dana 29. kolovoza 2016.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   OTVARA SE stečajni postupak nad </w:t>
      </w:r>
      <w:r w:rsidR="000F501E">
        <w:rPr>
          <w:bCs/>
        </w:rPr>
        <w:t xml:space="preserve">dužnikom </w:t>
      </w:r>
      <w:r w:rsidR="002F01CE">
        <w:t>HOTELI EMPIREJ j.d.o.o., OIB: 96247163925, MBS: 080844408, Zagreb, Šumski prečac 1</w:t>
      </w:r>
      <w:r w:rsidR="00AE6834">
        <w:t>.</w:t>
      </w:r>
    </w:p>
    <w:p w:rsidRDefault="0040522B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   Za stečajnog upravitelja imenuje se </w:t>
      </w:r>
      <w:r w:rsidR="002F01CE">
        <w:t>NIKOLA BOJANIĆ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2A60DF">
        <w:t xml:space="preserve"> </w:t>
      </w:r>
      <w:r w:rsidR="002F01CE">
        <w:t>32886956915,</w:t>
      </w:r>
      <w:r w:rsidR="006B4DFF">
        <w:t xml:space="preserve"> </w:t>
      </w:r>
      <w:r w:rsidR="0096162D">
        <w:t xml:space="preserve">Osijek, </w:t>
      </w:r>
      <w:r w:rsidR="002F01CE">
        <w:t>Bračka 179.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   ZAKLJUČUJE SE stečajni postupak nad dužnikom </w:t>
      </w:r>
      <w:r w:rsidR="002F01CE">
        <w:t>HOTELI EMPIREJ j.d.o.o., OIB: 96247163925, MBS: 080844408, Zagreb, Šumski prečac 1</w:t>
      </w:r>
      <w:r w:rsidR="000F501E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   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2F01CE">
        <w:t>20. siječnja</w:t>
      </w:r>
      <w:r w:rsidR="00590A0E">
        <w:t xml:space="preserve">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2F01CE">
        <w:t>1379</w:t>
      </w:r>
      <w:r w:rsidR="00EC7878">
        <w:t xml:space="preserve"> </w:t>
      </w:r>
      <w:r w:rsidR="002F01CE">
        <w:t>Trgovačkom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2F01CE">
        <w:t>HOTELI EMPIREJ j.d.o.o., OIB: 96247163925, MBS: 080844408, Zagreb, Šumski prečac 1</w:t>
      </w:r>
      <w:r w:rsidR="00EC7878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2F01CE">
        <w:t>11. svibnja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1029</w:t>
      </w:r>
      <w:r w:rsidR="00590A0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2F01CE">
        <w:t>29. kolovoza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2F01CE">
        <w:t>20/9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0311C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1029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85BDD"/>
    <w:rsid w:val="00792188"/>
    <w:rsid w:val="007F5576"/>
    <w:rsid w:val="008B67CD"/>
    <w:rsid w:val="008D6180"/>
    <w:rsid w:val="008D7500"/>
    <w:rsid w:val="00917B69"/>
    <w:rsid w:val="0095467A"/>
    <w:rsid w:val="0096162D"/>
    <w:rsid w:val="009B6422"/>
    <w:rsid w:val="009F32F6"/>
    <w:rsid w:val="009F5360"/>
    <w:rsid w:val="009F5B7A"/>
    <w:rsid w:val="00A868A7"/>
    <w:rsid w:val="00AE6834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0311C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31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0311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0311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11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11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31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0311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0311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11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11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St-1029/2016</izvorni_sadrzaj>
    <derivirana_varijabla naziv="DomainObject.Predmet.OznakaBroj_1">St-1029/2016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HOTELI EMPIREJ jednostavno društvo s ograničenom odgovornošću za trgovinu i usluge, turistička agencija</izvorni_sadrzaj>
    <derivirana_varijabla naziv="DomainObject.Predmet.ProtustrankaFormated_1">  HOTELI EMPIREJ jednostavno društvo s ograničenom odgovornošću za trgovinu i usluge, turistička agencija</derivirana_varijabla>
  </DomainObject.Predmet.ProtustrankaFormated>
  <DomainObject.Predmet.ProtustrankaFormatedOIB>
    <izvorni_sadrzaj>  HOTELI EMPIREJ jednostavno društvo s ograničenom odgovornošću za trgovinu i usluge, turistička agencija, OIB 96247163925</izvorni_sadrzaj>
    <derivirana_varijabla naziv="DomainObject.Predmet.ProtustrankaFormatedOIB_1">  HOTELI EMPIREJ jednostavno društvo s ograničenom odgovornošću za trgovinu i usluge, turistička agencija, OIB 96247163925</derivirana_varijabla>
  </DomainObject.Predmet.ProtustrankaFormatedOIB>
  <DomainObject.Predmet.ProtustrankaFormatedWithAdress>
    <izvorni_sadrzaj> HOTELI EMPIREJ jednostavno društvo s ograničenom odgovornošću za trgovinu i usluge, turistička agencija, Šumski prečac 1, 10000 Zagreb</izvorni_sadrzaj>
    <derivirana_varijabla naziv="DomainObject.Predmet.ProtustrankaFormatedWithAdress_1"> HOTELI EMPIREJ jednostavno društvo s ograničenom odgovornošću za trgovinu i usluge, turistička agencija, Šumski prečac 1, 10000 Zagreb</derivirana_varijabla>
  </DomainObject.Predmet.ProtustrankaFormatedWithAdress>
  <DomainObject.Predmet.ProtustrankaFormatedWithAdressOIB>
    <izvorni_sadrzaj> HOTELI EMPIREJ jednostavno društvo s ograničenom odgovornošću za trgovinu i usluge, turistička agencija, OIB 96247163925, Šumski prečac 1, 10000 Zagreb</izvorni_sadrzaj>
    <derivirana_varijabla naziv="DomainObject.Predmet.ProtustrankaFormatedWithAdressOIB_1"> HOTELI EMPIREJ jednostavno društvo s ograničenom odgovornošću za trgovinu i usluge, turistička agencija, OIB 96247163925, Šumski prečac 1, 10000 Zagreb</derivirana_varijabla>
  </DomainObject.Predmet.ProtustrankaFormatedWithAdressOIB>
  <DomainObject.Predmet.ProtustrankaWithAdress>
    <izvorni_sadrzaj>HOTELI EMPIREJ jednostavno društvo s ograničenom odgovornošću za trgovinu i usluge, turistička agencija Šumski prečac 1, 10000 Zagreb</izvorni_sadrzaj>
    <derivirana_varijabla naziv="DomainObject.Predmet.ProtustrankaWithAdress_1">HOTELI EMPIREJ jednostavno društvo s ograničenom odgovornošću za trgovinu i usluge, turistička agencija Šumski prečac 1, 10000 Zagreb</derivirana_varijabla>
  </DomainObject.Predmet.ProtustrankaWithAdress>
  <DomainObject.Predmet.ProtustrankaWithAdressOIB>
    <izvorni_sadrzaj>HOTELI EMPIREJ jednostavno društvo s ograničenom odgovornošću za trgovinu i usluge, turistička agencija, OIB 96247163925, Šumski prečac 1, 10000 Zagreb</izvorni_sadrzaj>
    <derivirana_varijabla naziv="DomainObject.Predmet.ProtustrankaWithAdressOIB_1">HOTELI EMPIREJ jednostavno društvo s ograničenom odgovornošću za trgovinu i usluge, turistička agencija, OIB 96247163925, Šumski prečac 1, 10000 Zagreb</derivirana_varijabla>
  </DomainObject.Predmet.ProtustrankaWithAdressOIB>
  <DomainObject.Predmet.ProtustrankaNazivFormated>
    <izvorni_sadrzaj>HOTELI EMPIREJ jednostavno društvo s ograničenom odgovornošću za trgovinu i usluge, turistička agencija</izvorni_sadrzaj>
    <derivirana_varijabla naziv="DomainObject.Predmet.ProtustrankaNazivFormated_1">HOTELI EMPIREJ jednostavno društvo s ograničenom odgovornošću za trgovinu i usluge, turistička agencija</derivirana_varijabla>
  </DomainObject.Predmet.ProtustrankaNazivFormated>
  <DomainObject.Predmet.ProtustrankaNazivFormatedOIB>
    <izvorni_sadrzaj>HOTELI EMPIREJ jednostavno društvo s ograničenom odgovornošću za trgovinu i usluge, turistička agencija, OIB 96247163925</izvorni_sadrzaj>
    <derivirana_varijabla naziv="DomainObject.Predmet.ProtustrankaNazivFormatedOIB_1">HOTELI EMPIREJ jednostavno društvo s ograničenom odgovornošću za trgovinu i usluge, turistička agencija, OIB 96247163925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HOTELI EMPIREJ jednostavno društvo s ograničenom odgovornošću za trgovinu i usluge, turistička agencija</item>
    </izvorni_sadrzaj>
    <derivirana_varijabla naziv="DomainObject.Predmet.ProtuStrankaListFormated_1">
      <item>HOTELI EMPIREJ jednostavno društvo s ograničenom odgovornošću za trgovinu i usluge, turistička agencija</item>
    </derivirana_varijabla>
  </DomainObject.Predmet.ProtuStrankaListFormated>
  <DomainObject.Predmet.ProtuStrankaListFormatedOIB>
    <izvorni_sadrzaj>
      <item>HOTELI EMPIREJ jednostavno društvo s ograničenom odgovornošću za trgovinu i usluge, turistička agencija, OIB 96247163925</item>
    </izvorni_sadrzaj>
    <derivirana_varijabla naziv="DomainObject.Predmet.ProtuStrankaListFormatedOIB_1">
      <item>HOTELI EMPIREJ jednostavno društvo s ograničenom odgovornošću za trgovinu i usluge, turistička agencija, OIB 96247163925</item>
    </derivirana_varijabla>
  </DomainObject.Predmet.ProtuStrankaListFormatedOIB>
  <DomainObject.Predmet.ProtuStrankaListFormatedWithAdress>
    <izvorni_sadrzaj>
      <item>HOTELI EMPIREJ jednostavno društvo s ograničenom odgovornošću za trgovinu i usluge, turistička agencija, Šumski prečac 1, 10000 Zagreb</item>
    </izvorni_sadrzaj>
    <derivirana_varijabla naziv="DomainObject.Predmet.ProtuStrankaListFormatedWithAdress_1">
      <item>HOTELI EMPIREJ jednostavno društvo s ograničenom odgovornošću za trgovinu i usluge, turistička agencija, Šumski prečac 1, 10000 Zagreb</item>
    </derivirana_varijabla>
  </DomainObject.Predmet.ProtuStrankaListFormatedWithAdress>
  <DomainObject.Predmet.ProtuStrankaListFormatedWithAdressOIB>
    <izvorni_sadrzaj>
      <item>HOTELI EMPIREJ jednostavno društvo s ograničenom odgovornošću za trgovinu i usluge, turistička agencija, OIB 96247163925, Šumski prečac 1, 10000 Zagreb</item>
    </izvorni_sadrzaj>
    <derivirana_varijabla naziv="DomainObject.Predmet.ProtuStrankaListFormatedWithAdressOIB_1">
      <item>HOTELI EMPIREJ jednostavno društvo s ograničenom odgovornošću za trgovinu i usluge, turistička agencija, OIB 96247163925, Šumski prečac 1, 10000 Zagreb</item>
    </derivirana_varijabla>
  </DomainObject.Predmet.ProtuStrankaListFormatedWithAdressOIB>
  <DomainObject.Predmet.ProtuStrankaListNazivFormated>
    <izvorni_sadrzaj>
      <item>HOTELI EMPIREJ jednostavno društvo s ograničenom odgovornošću za trgovinu i usluge, turistička agencija</item>
    </izvorni_sadrzaj>
    <derivirana_varijabla naziv="DomainObject.Predmet.ProtuStrankaListNazivFormated_1">
      <item>HOTELI EMPIREJ jednostavno društvo s ograničenom odgovornošću za trgovinu i usluge, turistička agencija</item>
    </derivirana_varijabla>
  </DomainObject.Predmet.ProtuStrankaListNazivFormated>
  <DomainObject.Predmet.ProtuStrankaListNazivFormatedOIB>
    <izvorni_sadrzaj>
      <item>HOTELI EMPIREJ jednostavno društvo s ograničenom odgovornošću za trgovinu i usluge, turistička agencija, OIB 96247163925</item>
    </izvorni_sadrzaj>
    <derivirana_varijabla naziv="DomainObject.Predmet.ProtuStrankaListNazivFormatedOIB_1">
      <item>HOTELI EMPIREJ jednostavno društvo s ograničenom odgovornošću za trgovinu i usluge, turistička agencija, OIB 96247163925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HOTELI EMPIREJ jednostavno društvo s ograničenom odgovornošću za trgovinu i usluge, turistička agencija</izvorni_sadrzaj>
    <derivirana_varijabla naziv="DomainObject.Predmet.ProtustrankaIDrugi_1">HOTELI EMPIREJ jednostavno društvo s ograničenom odgovornošću za trgovinu i usluge, turistička agencija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HOTELI EMPIREJ jednostavno društvo s ograničenom odgovornošću za trgovinu i usluge, turistička agencija, OIB 96247163925, Šumski prečac 1, 10000 Zagreb</izvorni_sadrzaj>
    <derivirana_varijabla naziv="DomainObject.Predmet.ProtustrankaIDrugiAdressOIB_1">HOTELI EMPIREJ jednostavno društvo s ograničenom odgovornošću za trgovinu i usluge, turistička agencija, OIB 96247163925, Šumski prečac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HOTELI EMPIREJ jednostavno društvo s ograničenom odgovornošću za trgovinu i usluge, turistička agencija</item>
      <item>FINA Regionalni centar Zagreb</item>
    </izvorni_sadrzaj>
    <derivirana_varijabla naziv="DomainObject.Predmet.SudioniciListNaziv_1">
      <item>HOTELI EMPIREJ jednostavno društvo s ograničenom odgovornošću za trgovinu i usluge, turistička agencija</item>
      <item>FINA Regionalni centar Zagreb</item>
    </derivirana_varijabla>
  </DomainObject.Predmet.SudioniciListNaziv>
  <DomainObject.Predmet.SudioniciListAdressOIB>
    <izvorni_sadrzaj>
      <item>HOTELI EMPIREJ jednostavno društvo s ograničenom odgovornošću za trgovinu i usluge, turistička agencija, OIB 96247163925, Šumski prečac 1,10000 Zagreb</item>
      <item>FINA Regionalni centar Zagreb, OIB 85821130368, Trg svibanjskih žrtava 1995. br. 1,10000 Zagreb</item>
    </izvorni_sadrzaj>
    <derivirana_varijabla naziv="DomainObject.Predmet.SudioniciListAdressOIB_1">
      <item>HOTELI EMPIREJ jednostavno društvo s ograničenom odgovornošću za trgovinu i usluge, turistička agencija, OIB 96247163925, Šumski prečac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96247163925</item>
      <item>, OIB 85821130368</item>
    </izvorni_sadrzaj>
    <derivirana_varijabla naziv="DomainObject.Predmet.SudioniciListNazivOIB_1">
      <item>, OIB 96247163925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435</properties:Words>
  <properties:Characters>2346</properties:Characters>
  <properties:Lines>84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2016-08-29T07:28:00Z</dcterms:created>
  <dc:creator>korisnik</dc:creator>
  <cp:lastModifiedBy>Snježana Andrijanić</cp:lastModifiedBy>
  <cp:lastPrinted>2016-08-29T07:28:00Z</cp:lastPrinted>
  <dcterms:modified xmlns:xsi="http://www.w3.org/2001/XMLSchema-instance" xsi:type="dcterms:W3CDTF">2016-08-29T11:05:00Z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