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91f3" w14:paraId="b3f91f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34706B" w:rsidR="00AE649C" w:rsidRPr="00B76F3C">
      <w:pPr>
        <w:pStyle w:val="IzvornikSavjetnik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706B" w:rsidP="0034706B" w:rsidR="0034706B">
      <w:pPr>
        <w:pStyle w:val="IzvornikSavjetnik"/>
        <w:rPr>
          <w:b/>
        </w:rPr>
      </w:pPr>
      <w:r>
        <w:rPr>
          <w:b/>
        </w:rPr>
        <w:t xml:space="preserve">  REPUBLIKA HRVATSKA</w:t>
      </w:r>
    </w:p>
    <w:p w:rsidRDefault="0034706B" w:rsidP="0034706B" w:rsidR="0034706B">
      <w:pPr>
        <w:pStyle w:val="IzvornikSavjetnik"/>
        <w:rPr>
          <w:b/>
          <w:szCs w:val="20"/>
        </w:rPr>
      </w:pPr>
      <w:r>
        <w:rPr>
          <w:b/>
        </w:rPr>
        <w:t xml:space="preserve">TRGOVAČKI SUD U SPLITU  </w:t>
      </w:r>
      <w:r>
        <w:t xml:space="preserve">                                                   </w:t>
      </w:r>
      <w:r>
        <w:rPr>
          <w:b/>
        </w:rPr>
        <w:t>Broj: 14. St-2117/2015.</w:t>
      </w:r>
    </w:p>
    <w:p w:rsidRDefault="0034706B" w:rsidP="0034706B" w:rsidR="0034706B">
      <w:pPr>
        <w:pStyle w:val="IzvornikSavjetnik"/>
        <w:rPr>
          <w:b/>
          <w:szCs w:val="20"/>
        </w:rPr>
      </w:pPr>
      <w:r>
        <w:rPr>
          <w:b/>
          <w:szCs w:val="20"/>
        </w:rPr>
        <w:t xml:space="preserve">             </w:t>
      </w:r>
      <w:proofErr w:type="spellStart"/>
      <w:r>
        <w:rPr>
          <w:b/>
          <w:szCs w:val="20"/>
        </w:rPr>
        <w:t>Sukoišanska</w:t>
      </w:r>
      <w:proofErr w:type="spellEnd"/>
      <w:r>
        <w:rPr>
          <w:b/>
          <w:szCs w:val="20"/>
        </w:rPr>
        <w:t xml:space="preserve"> 6.</w:t>
      </w:r>
    </w:p>
    <w:p w:rsidRDefault="0034706B" w:rsidP="0034706B" w:rsidR="0034706B">
      <w:pPr>
        <w:pStyle w:val="IzvornikSavjetnik"/>
        <w:rPr>
          <w:b/>
          <w:szCs w:val="20"/>
        </w:rPr>
      </w:pPr>
      <w:r>
        <w:rPr>
          <w:b/>
          <w:szCs w:val="20"/>
        </w:rPr>
        <w:t xml:space="preserve">           21 000  S P L I T</w:t>
      </w:r>
    </w:p>
    <w:p w:rsidRDefault="0034706B" w:rsidP="0034706B" w:rsidR="0034706B">
      <w:pPr>
        <w:pStyle w:val="IzvornikSavjetnik"/>
      </w:pPr>
    </w:p>
    <w:p w:rsidRDefault="0034706B" w:rsidP="0034706B" w:rsidR="0034706B">
      <w:pPr>
        <w:pStyle w:val="Bezproreda"/>
        <w:jc w:val="center"/>
        <w:rPr>
          <w:b/>
        </w:rPr>
      </w:pPr>
      <w:r>
        <w:rPr>
          <w:b/>
        </w:rPr>
        <w:t>R E P U B L I K A   H R V A T S K A</w:t>
      </w:r>
    </w:p>
    <w:p w:rsidRDefault="0034706B" w:rsidP="0034706B" w:rsidR="0034706B">
      <w:pPr>
        <w:pStyle w:val="Bezproreda"/>
        <w:jc w:val="center"/>
        <w:rPr>
          <w:b/>
        </w:rPr>
      </w:pPr>
    </w:p>
    <w:p w:rsidRDefault="0034706B" w:rsidP="0034706B" w:rsidR="0034706B">
      <w:pPr>
        <w:pStyle w:val="Bezproreda"/>
        <w:jc w:val="center"/>
        <w:rPr>
          <w:lang w:val="de-DE"/>
        </w:rPr>
      </w:pPr>
      <w:r>
        <w:rPr>
          <w:b/>
        </w:rPr>
        <w:t>Z A K L J U Č A K</w:t>
      </w:r>
    </w:p>
    <w:p w:rsidRDefault="0034706B" w:rsidP="0034706B" w:rsidR="0034706B">
      <w:pPr>
        <w:pStyle w:val="Bezproreda"/>
        <w:jc w:val="both"/>
        <w:rPr>
          <w:lang w:val="de-DE"/>
        </w:rPr>
      </w:pPr>
    </w:p>
    <w:p w:rsidRDefault="0034706B" w:rsidP="0034706B" w:rsidR="0034706B">
      <w:pPr>
        <w:jc w:val="both"/>
      </w:pPr>
      <w:r>
        <w:rPr>
          <w:lang w:val="de-DE"/>
        </w:rPr>
        <w:tab/>
      </w:r>
      <w:proofErr w:type="spellStart"/>
      <w:r>
        <w:rPr>
          <w:lang w:val="de-DE"/>
        </w:rPr>
        <w:t>Trgovački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Splitu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po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sudcu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Jozi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Ćaleti</w:t>
      </w:r>
      <w:proofErr w:type="spellEnd"/>
      <w:r>
        <w:rPr>
          <w:lang w:val="de-DE"/>
        </w:rPr>
        <w:t xml:space="preserve">, u </w:t>
      </w:r>
      <w:proofErr w:type="spellStart"/>
      <w:r>
        <w:rPr>
          <w:lang w:val="de-DE"/>
        </w:rPr>
        <w:t>stečajnom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postupku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</w:t>
      </w:r>
      <w:proofErr w:type="spellEnd"/>
      <w:r>
        <w:rPr>
          <w:lang w:val="de-DE"/>
        </w:rPr>
        <w:t xml:space="preserve"> </w:t>
      </w:r>
      <w:r>
        <w:t xml:space="preserve">stečajnom masom bivšega stečajnog Dužnika: TRADE – REMI, d.o.o., u stečaju, Split, Alkarska 138, OIB: 23659525679, MBS: 060118106, (dalje: Dužnik, stečajni Dužnik), koju zastupa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iz Osijeka, </w:t>
      </w:r>
      <w:proofErr w:type="spellStart"/>
      <w:r>
        <w:t>Plješevička</w:t>
      </w:r>
      <w:proofErr w:type="spellEnd"/>
      <w:r>
        <w:t xml:space="preserve"> 16 E 28. lipnja 2017</w:t>
      </w:r>
      <w:r>
        <w:rPr>
          <w:lang w:val="de-DE"/>
        </w:rPr>
        <w:t>,</w:t>
      </w:r>
      <w:r>
        <w:t xml:space="preserve">   </w:t>
      </w:r>
    </w:p>
    <w:p w:rsidRDefault="0034706B" w:rsidP="0034706B" w:rsidR="0034706B">
      <w:pPr>
        <w:jc w:val="center"/>
      </w:pPr>
      <w:r>
        <w:rPr>
          <w:bCs/>
          <w:lang w:val="de-DE"/>
        </w:rPr>
        <w:t>z a k l j u č i o    j e</w:t>
      </w:r>
      <w:r>
        <w:t xml:space="preserve">     </w:t>
      </w:r>
    </w:p>
    <w:p w:rsidRDefault="0034706B" w:rsidP="0034706B" w:rsidR="0034706B">
      <w:pPr>
        <w:jc w:val="both"/>
      </w:pPr>
      <w:r>
        <w:t xml:space="preserve">          Određuje se ovaj stečajni postupak nad uvodno navedenim Dužnikom upisati u sudski stečajni upisnik pod novim stečajnim brojem i to sada kao: „Stečajna masa TREDE - REMI, d.o.o., za trgovinu i zastupanje, Split“, što će provesti stečajna pisarnica ovog Suda, nakon čega će se pod novim stečajnim brojem rješenjem odrediti nastavljanje postupka radi naknadne diobe i potom stečajna masa upisati u sudski registar.</w:t>
      </w:r>
    </w:p>
    <w:p w:rsidRDefault="0034706B" w:rsidP="0034706B" w:rsidR="0034706B">
      <w:pPr>
        <w:pStyle w:val="Bezproreda"/>
        <w:jc w:val="both"/>
      </w:pPr>
    </w:p>
    <w:p w:rsidRDefault="0034706B" w:rsidP="0034706B" w:rsidR="0034706B">
      <w:pPr>
        <w:jc w:val="center"/>
      </w:pPr>
      <w:r>
        <w:t>Split, 28. lipnja 2017.</w:t>
      </w:r>
    </w:p>
    <w:p w:rsidRDefault="0034706B" w:rsidP="0034706B" w:rsidR="0034706B"/>
    <w:p w:rsidRDefault="0034706B" w:rsidP="0034706B" w:rsidR="0034706B">
      <w:r>
        <w:t xml:space="preserve">                         </w:t>
      </w:r>
      <w:r>
        <w:tab/>
        <w:t xml:space="preserve">                                                                           S U D A C:</w:t>
      </w:r>
    </w:p>
    <w:p w:rsidRDefault="0034706B" w:rsidP="0034706B" w:rsidR="0034706B">
      <w:r>
        <w:t xml:space="preserve">                                                                                                             </w:t>
      </w:r>
      <w:smartTag w:element="PersonName" w:uri="urn:schemas-microsoft-com:office:smarttags">
        <w:r>
          <w:t>Jozo Ćaleta</w:t>
        </w:r>
      </w:smartTag>
      <w:r>
        <w:t>,v.r.,</w:t>
      </w:r>
    </w:p>
    <w:p w:rsidRDefault="0034706B" w:rsidP="0034706B" w:rsidR="0034706B">
      <w:pPr>
        <w:jc w:val="both"/>
      </w:pPr>
      <w:r>
        <w:rPr>
          <w:u w:val="single"/>
        </w:rPr>
        <w:t>Pravna pouka:</w:t>
      </w:r>
      <w:r>
        <w:t xml:space="preserve">  Protiv ovog Zaključka nije dopušten pravni lijek.</w:t>
      </w:r>
    </w:p>
    <w:p w:rsidRDefault="0034706B" w:rsidP="0034706B" w:rsidR="0034706B">
      <w:pPr>
        <w:pStyle w:val="IzvornikSavjetnik"/>
      </w:pPr>
    </w:p>
    <w:p w:rsidRDefault="0034706B" w:rsidP="0034706B" w:rsidR="0034706B">
      <w:pPr>
        <w:pStyle w:val="IzvornikSavjetnik"/>
      </w:pPr>
      <w:r>
        <w:rPr>
          <w:u w:val="single"/>
        </w:rPr>
        <w:t>DNA:</w:t>
      </w:r>
      <w:r>
        <w:t xml:space="preserve">    1.  Sudska stečajna pisarnica, ovdje,</w:t>
      </w:r>
    </w:p>
    <w:p w:rsidRDefault="0034706B" w:rsidP="0034706B" w:rsidR="0034706B">
      <w:pPr>
        <w:pStyle w:val="IzvornikSavjetnik"/>
      </w:pPr>
      <w:r>
        <w:t xml:space="preserve">              2.  e-Oglasna ploča – rok 20. dana,</w:t>
      </w:r>
    </w:p>
    <w:p w:rsidRDefault="0034706B" w:rsidP="0034706B" w:rsidR="0034706B">
      <w:pPr>
        <w:pStyle w:val="IzvornikSavjetnik"/>
      </w:pPr>
      <w:r>
        <w:t xml:space="preserve">              3.  Spis.</w:t>
      </w:r>
    </w:p>
    <w:p w:rsidRDefault="0034706B" w:rsidP="0034706B" w:rsidR="0034706B"/>
    <w:p w:rsidRDefault="0034706B" w:rsidP="0034706B" w:rsidR="0034706B">
      <w:r>
        <w:t>Split, 28. lipnja 2017.                                               S U D A C:</w:t>
      </w:r>
    </w:p>
    <w:p w:rsidRDefault="0034706B" w:rsidP="0034706B" w:rsidR="00AE649C" w:rsidRPr="00B76F3C">
      <w:r>
        <w:t xml:space="preserve">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06B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82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St-2117/2015-16</izvorni_sadrzaj>
    <derivirana_varijabla naziv="DomainObject.Oznaka_1">St-2117/2015-16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listopada 2016.</izvorni_sadrzaj>
    <derivirana_varijabla naziv="DomainObject.Predmet.DatumArhiviranja_1">6.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2016.</izvorni_sadrzaj>
    <derivirana_varijabla naziv="DomainObject.Predmet.DatumRjesavanja_1">8. rujna 2016.</derivirana_varijabla>
  </DomainObject.Predmet.DatumRjesavanja>
  <DomainObject.Predmet.DatumRokaCuvanja>
    <izvorni_sadrzaj>27. rujna 2066.</izvorni_sadrzaj>
    <derivirana_varijabla naziv="DomainObject.Predmet.DatumRokaCuvanja_1">27. rujna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listopada 2016.</izvorni_sadrzaj>
    <derivirana_varijabla naziv="DomainObject.Predmet.DatumZatvaranja_1">6.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hr.ibm.icms.common.model.sluzbeneosobe.Referada@3c963c96[id=137, dbStatus=null, naziv=Referada 14, oznaka=null, sudac=null] &lt;-hr.ibm.icms.common.model.sluzbeneosobe.Referada@3c963c96[status dodjele: =false]</izvorni_sadrzaj>
    <derivirana_varijabla naziv="DomainObject.Predmet.MjestoCuvanja_1">hr.ibm.icms.common.model.sluzbeneosobe.Referada@3c963c96[id=137, dbStatus=null, naziv=Referada 14, oznaka=null, sudac=null] &lt;-hr.ibm.icms.common.model.sluzbeneosobe.Referada@3c963c96[status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St-2117/2015</izvorni_sadrzaj>
    <derivirana_varijabla naziv="DomainObject.Predmet.OznakaBroj_1">St-2117/2015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- REMI, d.o.o. za trgovinu, graditeljstvo i usluge</izvorni_sadrzaj>
    <derivirana_varijabla naziv="DomainObject.Predmet.ProtustrankaFormated_1">  TRADE - REMI, d.o.o. za trgovinu, graditeljstvo i usluge</derivirana_varijabla>
  </DomainObject.Predmet.ProtustrankaFormated>
  <DomainObject.Predmet.ProtustrankaFormatedOIB>
    <izvorni_sadrzaj>  TRADE - REMI, d.o.o. za trgovinu, graditeljstvo i usluge, OIB 23659525679</izvorni_sadrzaj>
    <derivirana_varijabla naziv="DomainObject.Predmet.ProtustrankaFormatedOIB_1">  TRADE - REMI, d.o.o. za trgovinu, graditeljstvo i usluge, OIB 23659525679</derivirana_varijabla>
  </DomainObject.Predmet.ProtustrankaFormatedOIB>
  <DomainObject.Predmet.ProtustrankaFormatedWithAdress>
    <izvorni_sadrzaj> TRADE - REMI, d.o.o. za trgovinu, graditeljstvo i usluge, Alkarska 138, 21000 Split</izvorni_sadrzaj>
    <derivirana_varijabla naziv="DomainObject.Predmet.ProtustrankaFormatedWithAdress_1"> TRADE - REMI, d.o.o. za trgovinu, graditeljstvo i usluge, Alkarska 138, 21000 Split</derivirana_varijabla>
  </DomainObject.Predmet.ProtustrankaFormatedWithAdress>
  <DomainObject.Predmet.ProtustrankaFormatedWithAdressOIB>
    <izvorni_sadrzaj> TRADE - REMI, d.o.o. za trgovinu, graditeljstvo i usluge, OIB 23659525679, Alkarska 138, 21000 Split</izvorni_sadrzaj>
    <derivirana_varijabla naziv="DomainObject.Predmet.ProtustrankaFormatedWithAdressOIB_1"> TRADE - REMI, d.o.o. za trgovinu, graditeljstvo i usluge, OIB 23659525679, Alkarska 138, 21000 Split</derivirana_varijabla>
  </DomainObject.Predmet.ProtustrankaFormatedWithAdressOIB>
  <DomainObject.Predmet.ProtustrankaWithAdress>
    <izvorni_sadrzaj>TRADE - REMI, d.o.o. za trgovinu, graditeljstvo i usluge Alkarska 138, 21000 Split</izvorni_sadrzaj>
    <derivirana_varijabla naziv="DomainObject.Predmet.ProtustrankaWithAdress_1">TRADE - REMI, d.o.o. za trgovinu, graditeljstvo i usluge Alkarska 138, 21000 Split</derivirana_varijabla>
  </DomainObject.Predmet.ProtustrankaWithAdress>
  <DomainObject.Predmet.ProtustrankaWithAdressOIB>
    <izvorni_sadrzaj>TRADE - REMI, d.o.o. za trgovinu, graditeljstvo i usluge, OIB 23659525679, Alkarska 138, 21000 Split</izvorni_sadrzaj>
    <derivirana_varijabla naziv="DomainObject.Predmet.ProtustrankaWithAdressOIB_1">TRADE - REMI, d.o.o. za trgovinu, graditeljstvo i usluge, OIB 23659525679, Alkarska 138, 21000 Split</derivirana_varijabla>
  </DomainObject.Predmet.ProtustrankaWithAdressOIB>
  <DomainObject.Predmet.ProtustrankaNazivFormated>
    <izvorni_sadrzaj>TRADE - REMI, d.o.o. za trgovinu, graditeljstvo i usluge</izvorni_sadrzaj>
    <derivirana_varijabla naziv="DomainObject.Predmet.ProtustrankaNazivFormated_1">TRADE - REMI, d.o.o. za trgovinu, graditeljstvo i usluge</derivirana_varijabla>
  </DomainObject.Predmet.ProtustrankaNazivFormated>
  <DomainObject.Predmet.ProtustrankaNazivFormatedOIB>
    <izvorni_sadrzaj>TRADE - REMI, d.o.o. za trgovinu, graditeljstvo i usluge, OIB 23659525679</izvorni_sadrzaj>
    <derivirana_varijabla naziv="DomainObject.Predmet.ProtustrankaNazivFormatedOIB_1">TRADE - REMI, d.o.o. za trgovinu, graditeljstvo i usluge, OIB 23659525679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19858.62</izvorni_sadrzaj>
    <derivirana_varijabla naziv="DomainObject.Predmet.TrenutnaVrijednost_1">19858.62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TRADE - REMI, d.o.o. za trgovinu, graditeljstvo i usluge</item>
    </izvorni_sadrzaj>
    <derivirana_varijabla naziv="DomainObject.Predmet.ProtuStrankaListFormated_1">
      <item>TRADE - REMI, d.o.o. za trgovinu, graditeljstvo i usluge</item>
    </derivirana_varijabla>
  </DomainObject.Predmet.ProtuStrankaListFormated>
  <DomainObject.Predmet.ProtuStrankaListFormatedOIB>
    <izvorni_sadrzaj>
      <item>TRADE - REMI, d.o.o. za trgovinu, graditeljstvo i usluge, OIB 23659525679</item>
    </izvorni_sadrzaj>
    <derivirana_varijabla naziv="DomainObject.Predmet.ProtuStrankaListFormatedOIB_1">
      <item>TRADE - REMI, d.o.o. za trgovinu, graditeljstvo i usluge, OIB 23659525679</item>
    </derivirana_varijabla>
  </DomainObject.Predmet.ProtuStrankaListFormatedOIB>
  <DomainObject.Predmet.ProtuStrankaListFormatedWithAdress>
    <izvorni_sadrzaj>
      <item>TRADE - REMI, d.o.o. za trgovinu, graditeljstvo i usluge, Alkarska 138, 21000 Split</item>
    </izvorni_sadrzaj>
    <derivirana_varijabla naziv="DomainObject.Predmet.ProtuStrankaListFormatedWithAdress_1">
      <item>TRADE - REMI, d.o.o. za trgovinu, graditeljstvo i usluge, Alkarska 138, 21000 Split</item>
    </derivirana_varijabla>
  </DomainObject.Predmet.ProtuStrankaListFormatedWithAdress>
  <DomainObject.Predmet.ProtuStrankaListFormatedWithAdressOIB>
    <izvorni_sadrzaj>
      <item>TRADE - REMI, d.o.o. za trgovinu, graditeljstvo i usluge, OIB 23659525679, Alkarska 138, 21000 Split</item>
    </izvorni_sadrzaj>
    <derivirana_varijabla naziv="DomainObject.Predmet.ProtuStrankaListFormatedWithAdressOIB_1">
      <item>TRADE - REMI, d.o.o. za trgovinu, graditeljstvo i usluge, OIB 23659525679, Alkarska 138, 21000 Split</item>
    </derivirana_varijabla>
  </DomainObject.Predmet.ProtuStrankaListFormatedWithAdressOIB>
  <DomainObject.Predmet.ProtuStrankaListNazivFormated>
    <izvorni_sadrzaj>
      <item>TRADE - REMI, d.o.o. za trgovinu, graditeljstvo i usluge</item>
    </izvorni_sadrzaj>
    <derivirana_varijabla naziv="DomainObject.Predmet.ProtuStrankaListNazivFormated_1">
      <item>TRADE - REMI, d.o.o. za trgovinu, graditeljstvo i usluge</item>
    </derivirana_varijabla>
  </DomainObject.Predmet.ProtuStrankaListNazivFormated>
  <DomainObject.Predmet.ProtuStrankaListNazivFormatedOIB>
    <izvorni_sadrzaj>
      <item>TRADE - REMI, d.o.o. za trgovinu, graditeljstvo i usluge, OIB 23659525679</item>
    </izvorni_sadrzaj>
    <derivirana_varijabla naziv="DomainObject.Predmet.ProtuStrankaListNazivFormatedOIB_1">
      <item>TRADE - REMI, d.o.o. za trgovinu, graditeljstvo i usluge, OIB 23659525679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St-2117/2015-16</izvorni_sadrzaj>
    <derivirana_varijabla naziv="DomainObject.PoslovniBrojDokumenta_1">St-2117/2015-16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TRADE - REMI, d.o.o. za trgovinu, graditeljstvo i usluge</izvorni_sadrzaj>
    <derivirana_varijabla naziv="DomainObject.Predmet.ProtustrankaIDrugi_1">TRADE - REMI, d.o.o. za trgovinu,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TRADE - REMI, d.o.o. za trgovinu, graditeljstvo i usluge, OIB 23659525679, Alkarska 138, 21000 Split</izvorni_sadrzaj>
    <derivirana_varijabla naziv="DomainObject.Predmet.ProtustrankaIDrugiAdressOIB_1">TRADE - REMI, d.o.o. za trgovinu, graditeljstvo i usluge, OIB 23659525679, Alkarska 138,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>27. rujna 2016.</izvorni_sadrzaj>
    <derivirana_varijabla naziv="DomainObject.Predmet.OdlukaRjesenje.DatumPravomocnosti_1">27. rujna 2016.</derivirana_varijabla>
  </DomainObject.Predmet.OdlukaRjesenje.DatumPravomocnosti>
  <DomainObject.Predmet.OdlukaRjesenje.Oznaka>
    <izvorni_sadrzaj>St-2117/2015-5</izvorni_sadrzaj>
    <derivirana_varijabla naziv="DomainObject.Predmet.OdlukaRjesenje.Oznaka_1">St-2117/2015-5</derivirana_varijabla>
  </DomainObject.Predmet.OdlukaRjesenje.Oznaka>
  <DomainObject.Predmet.SudioniciListNaziv>
    <izvorni_sadrzaj>
      <item>TRADE - REMI, d.o.o. za trgovinu, graditeljstvo i usluge</item>
      <item>FINANCIJSKA AGENCIJA, RC SPLIT</item>
    </izvorni_sadrzaj>
    <derivirana_varijabla naziv="DomainObject.Predmet.SudioniciListNaziv_1">
      <item>TRADE - REMI, d.o.o. za trgovinu, graditeljstvo i usluge</item>
      <item>FINANCIJSKA AGENCIJA, RC SPLIT</item>
    </derivirana_varijabla>
  </DomainObject.Predmet.SudioniciListNaziv>
  <DomainObject.Predmet.SudioniciListAdressOIB>
    <izvorni_sadrzaj>
      <item>TRADE - REMI, d.o.o. za trgovinu, graditeljstvo i usluge, OIB 23659525679, Alkarska 138,21000 Split</item>
      <item>FINANCIJSKA AGENCIJA, RC SPLIT, OIB 85821130368, Mažuranićevo šetalište 24 b,21000 Split</item>
    </izvorni_sadrzaj>
    <derivirana_varijabla naziv="DomainObject.Predmet.SudioniciListAdressOIB_1">
      <item>TRADE - REMI, d.o.o. za trgovinu, graditeljstvo i usluge, OIB 23659525679, Alkarska 138,21000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9A623-F7BD-4DC8-93BD-58E9B756D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953</properties:Characters>
  <properties:Lines>34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2017-06-28T11:32:00Z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St-2117/2015-16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