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5015" w14:paraId="b9d5015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8740C3" w:rsidRPr="006473A8">
        <w:rPr>
          <w:lang w:eastAsia="en-US"/>
        </w:rPr>
        <w:t xml:space="preserve">povodom prijedloga predlagatelja </w:t>
      </w:r>
      <w:r w:rsidR="00DB69E0" w:rsidRPr="00DB69E0">
        <w:rPr>
          <w:lang w:eastAsia="en-US"/>
        </w:rPr>
        <w:t>FINA – Region</w:t>
      </w:r>
      <w:r w:rsidR="00C213BE">
        <w:rPr>
          <w:lang w:eastAsia="en-US"/>
        </w:rPr>
        <w:t>alni centar Split, za otvaranje</w:t>
      </w:r>
      <w:r w:rsidR="00DB69E0" w:rsidRPr="00DB69E0">
        <w:rPr>
          <w:lang w:eastAsia="en-US"/>
        </w:rPr>
        <w:t xml:space="preserve"> stečajnog postupka nad dužnikom </w:t>
      </w:r>
      <w:r w:rsidR="00003E88" w:rsidRPr="00003E88">
        <w:rPr>
          <w:lang w:eastAsia="en-US"/>
        </w:rPr>
        <w:t>HERUS LJUDSKI POTENCIJALI d.o.o. Split, Poljička cesta 39, OIB: 01474587955</w:t>
      </w:r>
      <w:r w:rsidR="00DD51D8">
        <w:t>,</w:t>
      </w:r>
      <w:r w:rsidR="000C06DF" w:rsidRPr="000C06DF">
        <w:t xml:space="preserve"> dana </w:t>
      </w:r>
      <w:r w:rsidR="00003E88">
        <w:t>26. siječnja</w:t>
      </w:r>
      <w:r w:rsidR="000C06DF" w:rsidRPr="000C06DF">
        <w:t xml:space="preserve"> 201</w:t>
      </w:r>
      <w:r w:rsidR="00003E88">
        <w:t>6</w:t>
      </w:r>
      <w:r w:rsidR="000C06DF" w:rsidRPr="000C06DF">
        <w:t>. godine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2177DD" w:rsidRPr="002177DD">
        <w:t>HERUS LJUDSKI POTENCIJALI d.o.o. Split, Poljička cesta 39, OIB: 01474587955</w:t>
      </w:r>
      <w:r w:rsidR="008740C3">
        <w:t>,</w:t>
      </w:r>
      <w:r>
        <w:t xml:space="preserve"> </w:t>
      </w:r>
      <w:r w:rsidR="00B41597" w:rsidRPr="00303BD9">
        <w:t xml:space="preserve">da u roku od 15 dana nakon proteka osmog dana od objave ovog poziva na mrežnoj </w:t>
      </w:r>
      <w:r w:rsidR="00AF6D58">
        <w:t>stranici e-Oglasna ploča sudova,</w:t>
      </w:r>
      <w:r>
        <w:t xml:space="preserve">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2177DD">
        <w:t>146</w:t>
      </w:r>
      <w:r w:rsidR="00F7328E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2177DD" w:rsidP="002177DD" w:rsidR="002177DD">
      <w:pPr>
        <w:spacing w:before="240"/>
        <w:ind w:firstLine="720"/>
        <w:jc w:val="both"/>
      </w:pPr>
      <w:r>
        <w:t>Kod ovoga suda dana 29. rujna 2014. godine zaprimljen je prijedlog Financijske agencije, Nagodbenog vijeća ST02, Klasa: UP/I-110/07/14-01/6837, Ur. broj: 04-06-14-6837-9 od 25. rujna 2014. godine za pokretanje stečajnog postupka nad dužnikom HERUS LJUDSKI POTENCIJALI d.o.o.  Split, Poljička cesta 39, OIB: 01474587955.</w:t>
      </w:r>
    </w:p>
    <w:p w:rsidRDefault="002177DD" w:rsidP="002177DD" w:rsidR="00772D95">
      <w:pPr>
        <w:spacing w:before="240"/>
        <w:ind w:firstLine="720"/>
        <w:jc w:val="both"/>
        <w:rPr>
          <w:szCs w:val="20"/>
        </w:rPr>
      </w:pPr>
      <w:r>
        <w:t>Prijedlog je podnesen temeljem odredbe čl. 49. st. 2. Zakona o financijskom poslovanju i predstečajnoj nagodbi („Narodne novine“ broj 108/12, 144/12 i 81/13; dalje ZFPPN), a budući je Nagodbeno vijeće ST02 rješenjem Klasa: UP/I-110/07/14-01/6837, Ur. broj: 04-06-14-6837-5 od 8. srpnja 2014. godine odbacilo prijedlog dužnika za otvaranje postupka predstečajne nagodbe, a koja odluka je postala izvršna dana 17. srpnja 2014. godine. Predlagatelj navodi da postoji razlog za otvaranje stečajnog postupka nad dužnikom jer da dužnik u razdoblju dužem od 60 dana ima evidentirane neizvršene osnove za plaćanje, pa u tom pravcu dostavlja Potvrdu FINA-e od 22. kolovoza 2014. godine (list 2 spisa).</w:t>
      </w:r>
      <w:r w:rsidR="00772D95" w:rsidRPr="00772D95">
        <w:rPr>
          <w:szCs w:val="20"/>
        </w:rPr>
        <w:t>Povodom podnesenog prijed</w:t>
      </w:r>
      <w:r w:rsidR="00772D95">
        <w:rPr>
          <w:szCs w:val="20"/>
        </w:rPr>
        <w:t>loga, ovaj sud je rješenjem poslovni broj 11.St-</w:t>
      </w:r>
      <w:r w:rsidR="00DB69E0">
        <w:rPr>
          <w:szCs w:val="20"/>
        </w:rPr>
        <w:t>68</w:t>
      </w:r>
      <w:r w:rsidR="00F7328E">
        <w:rPr>
          <w:szCs w:val="20"/>
        </w:rPr>
        <w:t>/2014</w:t>
      </w:r>
      <w:r w:rsidR="00772D95">
        <w:rPr>
          <w:szCs w:val="20"/>
        </w:rPr>
        <w:t xml:space="preserve"> </w:t>
      </w:r>
      <w:r w:rsidR="00772D95" w:rsidRPr="00772D95">
        <w:rPr>
          <w:szCs w:val="20"/>
        </w:rPr>
        <w:t>od</w:t>
      </w:r>
      <w:r w:rsidR="00772D95">
        <w:rPr>
          <w:szCs w:val="20"/>
        </w:rPr>
        <w:t xml:space="preserve"> </w:t>
      </w:r>
      <w:r w:rsidR="00DB69E0">
        <w:rPr>
          <w:lang w:eastAsia="en-US"/>
        </w:rPr>
        <w:t>16. lipnja</w:t>
      </w:r>
      <w:r w:rsidR="00EB174F" w:rsidRPr="006473A8">
        <w:rPr>
          <w:lang w:eastAsia="en-US"/>
        </w:rPr>
        <w:t xml:space="preserve"> </w:t>
      </w:r>
      <w:r w:rsidR="00772D95">
        <w:rPr>
          <w:szCs w:val="20"/>
        </w:rPr>
        <w:t>2015</w:t>
      </w:r>
      <w:r w:rsidR="00EB174F">
        <w:rPr>
          <w:szCs w:val="20"/>
        </w:rPr>
        <w:t xml:space="preserve">. </w:t>
      </w:r>
      <w:r w:rsidR="00EB174F">
        <w:rPr>
          <w:szCs w:val="20"/>
        </w:rPr>
        <w:lastRenderedPageBreak/>
        <w:t>godine</w:t>
      </w:r>
      <w:r w:rsidR="00772D95" w:rsidRPr="00772D95">
        <w:rPr>
          <w:szCs w:val="20"/>
        </w:rPr>
        <w:t xml:space="preserve"> pokrenuo prethodni postupak te je određeno ročište radi izjašnjenja o podnesenom prijedlogu.</w:t>
      </w:r>
    </w:p>
    <w:p w:rsidRDefault="00772D95" w:rsidP="00C213BE" w:rsidR="00C213BE">
      <w:pPr>
        <w:spacing w:before="200"/>
        <w:ind w:firstLine="709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2177DD">
        <w:rPr>
          <w:szCs w:val="20"/>
        </w:rPr>
        <w:t>dana 25. siječnja 2016</w:t>
      </w:r>
      <w:r w:rsidRPr="00772D95">
        <w:rPr>
          <w:szCs w:val="20"/>
        </w:rPr>
        <w:t>.</w:t>
      </w:r>
      <w:r>
        <w:rPr>
          <w:szCs w:val="20"/>
        </w:rPr>
        <w:t xml:space="preserve"> </w:t>
      </w:r>
      <w:r w:rsidR="002177DD">
        <w:rPr>
          <w:szCs w:val="20"/>
        </w:rPr>
        <w:t>godine punomoćnik</w:t>
      </w:r>
      <w:r w:rsidR="0099729D">
        <w:rPr>
          <w:szCs w:val="20"/>
        </w:rPr>
        <w:t xml:space="preserve"> dužnika </w:t>
      </w:r>
      <w:r w:rsidR="002177DD">
        <w:rPr>
          <w:szCs w:val="20"/>
        </w:rPr>
        <w:t>Goran Luč</w:t>
      </w:r>
      <w:r w:rsidR="00DB69E0">
        <w:rPr>
          <w:szCs w:val="20"/>
        </w:rPr>
        <w:t>ić</w:t>
      </w:r>
      <w:r w:rsidR="00C213BE">
        <w:rPr>
          <w:szCs w:val="20"/>
        </w:rPr>
        <w:t>, odvjetnik u Splitu priznao je</w:t>
      </w:r>
      <w:r w:rsidR="00C213BE" w:rsidRPr="002177DD">
        <w:rPr>
          <w:szCs w:val="20"/>
        </w:rPr>
        <w:t xml:space="preserve"> postojanje stečajnog razloga nesposobnosti za plaćanje</w:t>
      </w:r>
      <w:r w:rsidR="00C213BE">
        <w:rPr>
          <w:szCs w:val="20"/>
        </w:rPr>
        <w:t xml:space="preserve"> na strani dužnika i</w:t>
      </w:r>
      <w:r w:rsidR="00C213BE" w:rsidRPr="002177DD">
        <w:rPr>
          <w:szCs w:val="20"/>
        </w:rPr>
        <w:t xml:space="preserve"> </w:t>
      </w:r>
      <w:r w:rsidR="00C213BE">
        <w:rPr>
          <w:szCs w:val="20"/>
        </w:rPr>
        <w:t xml:space="preserve">izjavio je da je suglasan s prijedlogom za otvaranje stečajnog postupka. Istakao je </w:t>
      </w:r>
      <w:r w:rsidR="002177DD" w:rsidRPr="002177DD">
        <w:rPr>
          <w:szCs w:val="20"/>
        </w:rPr>
        <w:t>da dužni</w:t>
      </w:r>
      <w:r w:rsidR="00216A56">
        <w:rPr>
          <w:szCs w:val="20"/>
        </w:rPr>
        <w:t xml:space="preserve">k nema likvidne imovine </w:t>
      </w:r>
      <w:r w:rsidR="00C213BE">
        <w:rPr>
          <w:szCs w:val="20"/>
        </w:rPr>
        <w:t xml:space="preserve">pa je </w:t>
      </w:r>
      <w:r w:rsidR="00216A56">
        <w:rPr>
          <w:szCs w:val="20"/>
        </w:rPr>
        <w:t>predložio</w:t>
      </w:r>
      <w:r w:rsidR="002177DD" w:rsidRPr="002177DD">
        <w:rPr>
          <w:szCs w:val="20"/>
        </w:rPr>
        <w:t xml:space="preserve"> da se stečajni postupak istovremeni otvori i zaključi.</w:t>
      </w:r>
      <w:r w:rsidR="00C213BE">
        <w:rPr>
          <w:szCs w:val="20"/>
        </w:rPr>
        <w:t xml:space="preserve"> Na istom ročištu punomoćnik dužnika predao je u spis javnobilježnički ovjerovljen prokazni popis imovine (list 51-68 spisa) iz kojeg proizlazi da dužnik nema nikakve imovine.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</w:t>
      </w:r>
      <w:r w:rsidR="00162996">
        <w:rPr>
          <w:szCs w:val="20"/>
        </w:rPr>
        <w:t xml:space="preserve"> rezultata prethodnog postupka</w:t>
      </w:r>
      <w:r w:rsidR="00216A56">
        <w:rPr>
          <w:szCs w:val="20"/>
        </w:rPr>
        <w:t xml:space="preserve">, kao i </w:t>
      </w:r>
      <w:r w:rsidR="00216A56" w:rsidRPr="00216A56">
        <w:rPr>
          <w:szCs w:val="20"/>
        </w:rPr>
        <w:t>javnobilježnički ovjerovljen</w:t>
      </w:r>
      <w:r w:rsidR="00216A56">
        <w:rPr>
          <w:szCs w:val="20"/>
        </w:rPr>
        <w:t xml:space="preserve">og prokaznog </w:t>
      </w:r>
      <w:r w:rsidR="00216A56" w:rsidRPr="00216A56">
        <w:rPr>
          <w:szCs w:val="20"/>
        </w:rPr>
        <w:t>popis</w:t>
      </w:r>
      <w:r w:rsidR="00216A56">
        <w:rPr>
          <w:szCs w:val="20"/>
        </w:rPr>
        <w:t>a imovine</w:t>
      </w:r>
      <w:r w:rsidR="00216A56" w:rsidRPr="00216A56">
        <w:rPr>
          <w:szCs w:val="20"/>
        </w:rPr>
        <w:t xml:space="preserve"> za dužnika (list </w:t>
      </w:r>
      <w:r w:rsidR="00216A56">
        <w:rPr>
          <w:szCs w:val="20"/>
        </w:rPr>
        <w:t xml:space="preserve">50-68 </w:t>
      </w:r>
      <w:r w:rsidR="00216A56" w:rsidRPr="00216A56">
        <w:rPr>
          <w:szCs w:val="20"/>
        </w:rPr>
        <w:t xml:space="preserve">spisa) </w:t>
      </w:r>
      <w:r w:rsidRPr="00216A56">
        <w:rPr>
          <w:szCs w:val="20"/>
        </w:rPr>
        <w:t xml:space="preserve">proizlazi da dužnik nema imovine koja bi ušla u stečajnu masu i iz koje bi se mogli podmiriti barem </w:t>
      </w:r>
      <w:r w:rsidRPr="00772D95">
        <w:rPr>
          <w:szCs w:val="20"/>
        </w:rPr>
        <w:t>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9862D2" w:rsidP="009862D2" w:rsidR="009862D2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lastRenderedPageBreak/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003E88">
        <w:t>26. siječnja 2016</w:t>
      </w:r>
      <w:r w:rsidR="00215F13">
        <w:t>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C87362" w:rsidP="0065129A" w:rsidR="00C87362">
      <w:pPr>
        <w:numPr>
          <w:ilvl w:val="12"/>
          <w:numId w:val="0"/>
        </w:numPr>
        <w:spacing w:before="100"/>
        <w:jc w:val="both"/>
      </w:pP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C06DF" w:rsidP="00162996" w:rsidR="00CB225A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62996">
        <w:t xml:space="preserve">mrežna stranica e-Oglasna ploča sudova </w:t>
      </w:r>
    </w:p>
    <w:p w:rsidRDefault="0065129A" w:rsidP="00162996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67E3" w:rsidR="006F67E3">
      <w:r>
        <w:separator/>
      </w:r>
    </w:p>
  </w:endnote>
  <w:endnote w:id="0" w:type="continuationSeparator">
    <w:p w:rsidRDefault="006F67E3" w:rsidR="006F6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67E3" w:rsidR="006F67E3">
      <w:r>
        <w:separator/>
      </w:r>
    </w:p>
  </w:footnote>
  <w:footnote w:id="0" w:type="continuationSeparator">
    <w:p w:rsidRDefault="006F67E3" w:rsidR="006F67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10A38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003E88">
      <w:t>146</w:t>
    </w:r>
    <w:r w:rsidR="00F7328E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03E88">
      <w:t>146</w:t>
    </w:r>
    <w:r w:rsidR="00F7328E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3E88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C06DF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62996"/>
    <w:rsid w:val="001C2F44"/>
    <w:rsid w:val="001D2072"/>
    <w:rsid w:val="001D2EB8"/>
    <w:rsid w:val="002010AB"/>
    <w:rsid w:val="002067C4"/>
    <w:rsid w:val="00207B3C"/>
    <w:rsid w:val="00211C82"/>
    <w:rsid w:val="00215F13"/>
    <w:rsid w:val="00216A56"/>
    <w:rsid w:val="002177DD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201F0"/>
    <w:rsid w:val="005303C5"/>
    <w:rsid w:val="00535795"/>
    <w:rsid w:val="00551E28"/>
    <w:rsid w:val="00552537"/>
    <w:rsid w:val="00567542"/>
    <w:rsid w:val="00576996"/>
    <w:rsid w:val="00581DE9"/>
    <w:rsid w:val="0058254A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05E62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29BD"/>
    <w:rsid w:val="006E4546"/>
    <w:rsid w:val="006E5670"/>
    <w:rsid w:val="006F67E3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740C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44F5F"/>
    <w:rsid w:val="009505D9"/>
    <w:rsid w:val="00951C24"/>
    <w:rsid w:val="00953D3D"/>
    <w:rsid w:val="00955CD8"/>
    <w:rsid w:val="00960E2D"/>
    <w:rsid w:val="00976439"/>
    <w:rsid w:val="009862D2"/>
    <w:rsid w:val="0099084A"/>
    <w:rsid w:val="0099729D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87924"/>
    <w:rsid w:val="00A90229"/>
    <w:rsid w:val="00AC19BB"/>
    <w:rsid w:val="00AC4EF2"/>
    <w:rsid w:val="00AC6F04"/>
    <w:rsid w:val="00AD128B"/>
    <w:rsid w:val="00AD2623"/>
    <w:rsid w:val="00AD608A"/>
    <w:rsid w:val="00AE7A63"/>
    <w:rsid w:val="00AF6D58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A2C9B"/>
    <w:rsid w:val="00BB5EDE"/>
    <w:rsid w:val="00BC1BB8"/>
    <w:rsid w:val="00BC1EB9"/>
    <w:rsid w:val="00BD17B0"/>
    <w:rsid w:val="00BD37FE"/>
    <w:rsid w:val="00BE64CD"/>
    <w:rsid w:val="00C071DF"/>
    <w:rsid w:val="00C07DA5"/>
    <w:rsid w:val="00C1723C"/>
    <w:rsid w:val="00C213BE"/>
    <w:rsid w:val="00C2366F"/>
    <w:rsid w:val="00C40D3E"/>
    <w:rsid w:val="00C42ADA"/>
    <w:rsid w:val="00C57239"/>
    <w:rsid w:val="00C634D4"/>
    <w:rsid w:val="00C6460C"/>
    <w:rsid w:val="00C729AD"/>
    <w:rsid w:val="00C746F6"/>
    <w:rsid w:val="00C8657B"/>
    <w:rsid w:val="00C86FF1"/>
    <w:rsid w:val="00C87362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3B23"/>
    <w:rsid w:val="00D158CE"/>
    <w:rsid w:val="00D20319"/>
    <w:rsid w:val="00D359EC"/>
    <w:rsid w:val="00D438B6"/>
    <w:rsid w:val="00D6364C"/>
    <w:rsid w:val="00D96FEC"/>
    <w:rsid w:val="00DA1B30"/>
    <w:rsid w:val="00DA2F7B"/>
    <w:rsid w:val="00DA755E"/>
    <w:rsid w:val="00DB5821"/>
    <w:rsid w:val="00DB69E0"/>
    <w:rsid w:val="00DD3E9E"/>
    <w:rsid w:val="00DD51D8"/>
    <w:rsid w:val="00DD5FE9"/>
    <w:rsid w:val="00DE2B55"/>
    <w:rsid w:val="00DF2458"/>
    <w:rsid w:val="00DF748F"/>
    <w:rsid w:val="00E03193"/>
    <w:rsid w:val="00E03D7B"/>
    <w:rsid w:val="00E10A38"/>
    <w:rsid w:val="00E161B7"/>
    <w:rsid w:val="00E23552"/>
    <w:rsid w:val="00E45782"/>
    <w:rsid w:val="00E53574"/>
    <w:rsid w:val="00E538E7"/>
    <w:rsid w:val="00E557F6"/>
    <w:rsid w:val="00E55DFF"/>
    <w:rsid w:val="00E56836"/>
    <w:rsid w:val="00E77024"/>
    <w:rsid w:val="00EB174F"/>
    <w:rsid w:val="00EB6CC8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28E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LJUDSKI POTENCIJALI d.o.o. za usluge</izvorni_sadrzaj>
    <derivirana_varijabla naziv="DomainObject.Predmet.ProtustrankaFormated_1">  HERUS LJUDSKI POTENCIJALI d.o.o. za usluge</derivirana_varijabla>
  </DomainObject.Predmet.ProtustrankaFormated>
  <DomainObject.Predmet.ProtustrankaFormatedOIB>
    <izvorni_sadrzaj>  HERUS LJUDSKI POTENCIJALI d.o.o. za usluge, OIB 01474587955</izvorni_sadrzaj>
    <derivirana_varijabla naziv="DomainObject.Predmet.ProtustrankaFormatedOIB_1">  HERUS LJUDSKI POTENCIJALI d.o.o. za usluge, OIB 01474587955</derivirana_varijabla>
  </DomainObject.Predmet.ProtustrankaFormatedOIB>
  <DomainObject.Predmet.ProtustrankaFormatedWithAdress>
    <izvorni_sadrzaj> HERUS LJUDSKI POTENCIJALI d.o.o. za usluge, Poljička cesta 39, 21000 Split</izvorni_sadrzaj>
    <derivirana_varijabla naziv="DomainObject.Predmet.ProtustrankaFormatedWithAdress_1"> HERUS LJUDSKI POTENCIJALI d.o.o. za usluge, Poljička cesta 39, 21000 Split</derivirana_varijabla>
  </DomainObject.Predmet.ProtustrankaFormatedWithAdress>
  <DomainObject.Predmet.ProtustrankaFormatedWithAdressOIB>
    <izvorni_sadrzaj> HERUS LJUDSKI POTENCIJALI d.o.o. za usluge, OIB 01474587955, Poljička cesta 39, 21000 Split</izvorni_sadrzaj>
    <derivirana_varijabla naziv="DomainObject.Predmet.ProtustrankaFormatedWithAdressOIB_1"> HERUS LJUDSKI POTENCIJALI d.o.o. za usluge, OIB 01474587955, Poljička cesta 39, 21000 Split</derivirana_varijabla>
  </DomainObject.Predmet.ProtustrankaFormatedWithAdressOIB>
  <DomainObject.Predmet.ProtustrankaWithAdress>
    <izvorni_sadrzaj>HERUS LJUDSKI POTENCIJALI d.o.o. za usluge Poljička cesta 39, 21000 Split</izvorni_sadrzaj>
    <derivirana_varijabla naziv="DomainObject.Predmet.ProtustrankaWithAdress_1">HERUS LJUDSKI POTENCIJALI d.o.o. za usluge Poljička cesta 39, 21000 Split</derivirana_varijabla>
  </DomainObject.Predmet.ProtustrankaWithAdress>
  <DomainObject.Predmet.ProtustrankaWithAdressOIB>
    <izvorni_sadrzaj>HERUS LJUDSKI POTENCIJALI d.o.o. za usluge, OIB 01474587955, Poljička cesta 39, 21000 Split</izvorni_sadrzaj>
    <derivirana_varijabla naziv="DomainObject.Predmet.ProtustrankaWithAdressOIB_1">HERUS LJUDSKI POTENCIJALI d.o.o. za usluge, OIB 01474587955, Poljička cesta 39, 21000 Split</derivirana_varijabla>
  </DomainObject.Predmet.ProtustrankaWithAdressOIB>
  <DomainObject.Predmet.ProtustrankaNazivFormated>
    <izvorni_sadrzaj>HERUS LJUDSKI POTENCIJALI d.o.o. za usluge</izvorni_sadrzaj>
    <derivirana_varijabla naziv="DomainObject.Predmet.ProtustrankaNazivFormated_1">HERUS LJUDSKI POTENCIJALI d.o.o. za usluge</derivirana_varijabla>
  </DomainObject.Predmet.ProtustrankaNazivFormated>
  <DomainObject.Predmet.ProtustrankaNazivFormatedOIB>
    <izvorni_sadrzaj>HERUS LJUDSKI POTENCIJALI d.o.o. za usluge, OIB 01474587955</izvorni_sadrzaj>
    <derivirana_varijabla naziv="DomainObject.Predmet.ProtustrankaNazivFormatedOIB_1">HERUS LJUDSKI POTENCIJALI d.o.o. za usluge, OIB 01474587955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HERUS LJUDSKI POTENCIJALI d.o.o. za usluge</item>
    </izvorni_sadrzaj>
    <derivirana_varijabla naziv="DomainObject.Predmet.ProtuStrankaListFormated_1">
      <item>HERUS LJUDSKI POTENCIJALI d.o.o. za usluge</item>
    </derivirana_varijabla>
  </DomainObject.Predmet.ProtuStrankaListFormated>
  <DomainObject.Predmet.ProtuStrankaListFormatedOIB>
    <izvorni_sadrzaj>
      <item>HERUS LJUDSKI POTENCIJALI d.o.o. za usluge, OIB 01474587955</item>
    </izvorni_sadrzaj>
    <derivirana_varijabla naziv="DomainObject.Predmet.ProtuStrankaListFormatedOIB_1">
      <item>HERUS LJUDSKI POTENCIJALI d.o.o. za usluge, OIB 01474587955</item>
    </derivirana_varijabla>
  </DomainObject.Predmet.ProtuStrankaListFormatedOIB>
  <DomainObject.Predmet.ProtuStrankaListFormatedWithAdress>
    <izvorni_sadrzaj>
      <item>HERUS LJUDSKI POTENCIJALI d.o.o. za usluge, Poljička cesta 39, 21000 Split</item>
    </izvorni_sadrzaj>
    <derivirana_varijabla naziv="DomainObject.Predmet.ProtuStrankaListFormatedWithAdress_1">
      <item>HERUS LJUDSKI POTENCIJALI d.o.o. za usluge, Poljička cesta 39, 21000 Split</item>
    </derivirana_varijabla>
  </DomainObject.Predmet.ProtuStrankaListFormatedWithAdress>
  <DomainObject.Predmet.ProtuStrankaListFormatedWithAdressOIB>
    <izvorni_sadrzaj>
      <item>HERUS LJUDSKI POTENCIJALI d.o.o. za usluge, OIB 01474587955, Poljička cesta 39, 21000 Split</item>
    </izvorni_sadrzaj>
    <derivirana_varijabla naziv="DomainObject.Predmet.ProtuStrankaListFormatedWithAdressOIB_1">
      <item>HERUS LJUDSKI POTENCIJALI d.o.o. za usluge, OIB 01474587955, Poljička cesta 39, 21000 Split</item>
    </derivirana_varijabla>
  </DomainObject.Predmet.ProtuStrankaListFormatedWithAdressOIB>
  <DomainObject.Predmet.ProtuStrankaListNazivFormated>
    <izvorni_sadrzaj>
      <item>HERUS LJUDSKI POTENCIJALI d.o.o. za usluge</item>
    </izvorni_sadrzaj>
    <derivirana_varijabla naziv="DomainObject.Predmet.ProtuStrankaListNazivFormated_1">
      <item>HERUS LJUDSKI POTENCIJALI d.o.o. za usluge</item>
    </derivirana_varijabla>
  </DomainObject.Predmet.ProtuStrankaListNazivFormated>
  <DomainObject.Predmet.ProtuStrankaListNazivFormatedOIB>
    <izvorni_sadrzaj>
      <item>HERUS LJUDSKI POTENCIJALI d.o.o. za usluge, OIB 01474587955</item>
    </izvorni_sadrzaj>
    <derivirana_varijabla naziv="DomainObject.Predmet.ProtuStrankaListNazivFormatedOIB_1">
      <item>HERUS LJUDSKI POTENCIJALI d.o.o. za usluge, OIB 01474587955</item>
    </derivirana_varijabla>
  </DomainObject.Predmet.ProtuStrankaListNazivFormatedOIB>
  <DomainObject.Predmet.OstaliListFormated>
    <izvorni_sadrzaj>
      <item>Stjepan Tomaš</item>
      <item>Goran Lučić</item>
    </izvorni_sadrzaj>
    <derivirana_varijabla naziv="DomainObject.Predmet.OstaliListFormated_1">
      <item>Stjepan Tomaš</item>
      <item>Goran Lučić</item>
    </derivirana_varijabla>
  </DomainObject.Predmet.OstaliListFormated>
  <DomainObject.Predmet.OstaliListFormatedOIB>
    <izvorni_sadrzaj>
      <item>Stjepan Tomaš, OIB 99042190680</item>
      <item>Goran Lučić</item>
    </izvorni_sadrzaj>
    <derivirana_varijabla naziv="DomainObject.Predmet.OstaliListFormatedOIB_1">
      <item>Stjepan Tomaš, OIB 99042190680</item>
      <item>Goran Lučić</item>
    </derivirana_varijabla>
  </DomainObject.Predmet.OstaliListFormatedOIB>
  <DomainObject.Predmet.OstaliListFormatedWithAdress>
    <izvorni_sadrzaj>
      <item>Stjepan Tomaš, Pojišanska 24, 21000 Split</item>
      <item>Goran Lučić, Domovinskog rata 26/III, 21000 Split</item>
    </izvorni_sadrzaj>
    <derivirana_varijabla naziv="DomainObject.Predmet.OstaliListFormatedWithAdress_1">
      <item>Stjepan Tomaš, Pojišanska 24, 21000 Split</item>
      <item>Goran Lučić, Domovinskog rata 26/III, 21000 Split</item>
    </derivirana_varijabla>
  </DomainObject.Predmet.OstaliListFormatedWithAdress>
  <DomainObject.Predmet.OstaliListFormatedWithAdressOIB>
    <izvorni_sadrzaj>
      <item>Stjepan Tomaš, OIB 99042190680, Pojišanska 24, 21000 Split</item>
      <item>Goran Lučić, Domovinskog rata 26/III, 21000 Split</item>
    </izvorni_sadrzaj>
    <derivirana_varijabla naziv="DomainObject.Predmet.OstaliListFormatedWithAdressOIB_1">
      <item>Stjepan Tomaš, OIB 99042190680, Pojišanska 24, 21000 Split</item>
      <item>Goran Lučić, Domovinskog rata 26/III, 21000 Split</item>
    </derivirana_varijabla>
  </DomainObject.Predmet.OstaliListFormatedWithAdressOIB>
  <DomainObject.Predmet.OstaliListNazivFormated>
    <izvorni_sadrzaj>
      <item>Stjepan Tomaš</item>
      <item>Goran Lučić</item>
    </izvorni_sadrzaj>
    <derivirana_varijabla naziv="DomainObject.Predmet.OstaliListNazivFormated_1">
      <item>Stjepan Tomaš</item>
      <item>Goran Lučić</item>
    </derivirana_varijabla>
  </DomainObject.Predmet.OstaliListNazivFormated>
  <DomainObject.Predmet.OstaliListNazivFormatedOIB>
    <izvorni_sadrzaj>
      <item>Stjepan Tomaš, OIB 99042190680</item>
      <item>Goran Lučić</item>
    </izvorni_sadrzaj>
    <derivirana_varijabla naziv="DomainObject.Predmet.OstaliListNazivFormatedOIB_1">
      <item>Stjepan Tomaš, OIB 99042190680</item>
      <item>Goran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HERUS LJUDSKI POTENCIJALI d.o.o. za usluge</izvorni_sadrzaj>
    <derivirana_varijabla naziv="DomainObject.Predmet.ProtustrankaIDrugi_1">HERUS LJUDSKI POTENCIJALI d.o.o. za usluge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HERUS LJUDSKI POTENCIJALI d.o.o. za usluge, OIB 01474587955, Poljička cesta 39, 21000 Split</izvorni_sadrzaj>
    <derivirana_varijabla naziv="DomainObject.Predmet.ProtustrankaIDrugiAdressOIB_1">HERUS LJUDSKI POTENCIJALI d.o.o. za usluge, OIB 01474587955,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HERUS LJUDSKI POTENCIJALI d.o.o. za usluge</item>
      <item>Stjepan Tomaš</item>
      <item>Goran Lučić</item>
    </izvorni_sadrzaj>
    <derivirana_varijabla naziv="DomainObject.Predmet.SudioniciListNaziv_1">
      <item>FINA SPLIT</item>
      <item>HERUS LJUDSKI POTENCIJALI d.o.o. za usluge</item>
      <item>Stjepan Tomaš</item>
      <item>Goran Lučić</item>
    </derivirana_varijabla>
  </DomainObject.Predmet.SudioniciListNaziv>
  <DomainObject.Predmet.SudioniciListAdressOIB>
    <izvorni_sadrzaj>
      <item>FINA SPLIT, OIB 85821130368, Mažuranićevo šetalište 24 b,21000 Split</item>
      <item>HERUS LJUDSKI POTENCIJALI d.o.o. za usluge, OIB 01474587955, Poljička cesta 39,21000 Split</item>
      <item>Stjepan Tomaš, OIB 99042190680, Pojišanska 24,21000 Split</item>
      <item>Goran Lučić, Domovinskog rata 26/III,21000 Split</item>
    </izvorni_sadrzaj>
    <derivirana_varijabla naziv="DomainObject.Predmet.SudioniciListAdressOIB_1">
      <item>FINA SPLIT, OIB 85821130368, Mažuranićevo šetalište 24 b,21000 Split</item>
      <item>HERUS LJUDSKI POTENCIJALI d.o.o. za usluge, OIB 01474587955, Poljička cesta 39,21000 Split</item>
      <item>Stjepan Tomaš, OIB 99042190680, Pojišanska 24,21000 Split</item>
      <item>Goran Lučić, Domovinskog rata 26/III,21000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01474587955</item>
      <item>, OIB 99042190680</item>
      <item>, OIB null</item>
    </izvorni_sadrzaj>
    <derivirana_varijabla naziv="DomainObject.Predmet.SudioniciListNazivOIB_1">
      <item>, OIB 85821130368</item>
      <item>, OIB 01474587955</item>
      <item>, OIB 99042190680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371CF-E984-43E7-AF29-65D10B25A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964</properties:Words>
  <properties:Characters>5516</properties:Characters>
  <properties:Lines>97</properties:Lines>
  <properties:Paragraphs>29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2015-10-27T14:26:00Z</dcterms:created>
  <dc:creator>nmarkovic</dc:creator>
  <cp:lastModifiedBy>Ana Golub Gruić</cp:lastModifiedBy>
  <cp:lastPrinted>2016-01-26T11:49:00Z</cp:lastPrinted>
  <dcterms:modified xmlns:xsi="http://www.w3.org/2001/XMLSchema-instance" xsi:type="dcterms:W3CDTF">2016-01-26T14:05:00Z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