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207e" w14:paraId="38a207e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3E669C" w:rsidRPr="003E669C">
        <w:t>PROJEKT VODOVODNA d.o.o. u stečaju, Zagreb, Trg Nikole Šubića Zrinskog 2, OIB: 11192923439</w:t>
      </w:r>
      <w:r w:rsidR="003E669C">
        <w:t>,</w:t>
      </w:r>
      <w:r w:rsidR="001B679E">
        <w:t xml:space="preserve"> </w:t>
      </w:r>
      <w:r w:rsidR="003E669C">
        <w:t>23. siječnja 2018</w:t>
      </w:r>
      <w:r w:rsidRPr="00E16331">
        <w:t>., temeljem čl. 264. Stečajnog zakona (NN 71/15, 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3E669C" w:rsidP="003E669C" w:rsidR="003E669C">
      <w:pPr>
        <w:pStyle w:val="Odlomakpopisa"/>
        <w:numPr>
          <w:ilvl w:val="1"/>
          <w:numId w:val="15"/>
        </w:numPr>
        <w:contextualSpacing w:val="false"/>
        <w:jc w:val="both"/>
      </w:pPr>
      <w:r w:rsidRPr="00DC0339">
        <w:t>Marinko Salapić, Zagreb, Bukovačka cesta 3,</w:t>
      </w:r>
    </w:p>
    <w:p w:rsidRDefault="003E669C" w:rsidP="003E669C" w:rsidR="003E669C" w:rsidRPr="00DC0339">
      <w:pPr>
        <w:pStyle w:val="Odlomakpopisa"/>
        <w:ind w:left="1428"/>
        <w:contextualSpacing w:val="false"/>
        <w:jc w:val="both"/>
      </w:pPr>
      <w:r w:rsidRPr="00DC0339">
        <w:t xml:space="preserve">OIB: 93265747552, u iznosu od                                       </w:t>
      </w:r>
      <w:r>
        <w:t xml:space="preserve">       </w:t>
      </w:r>
      <w:r w:rsidRPr="00DC0339">
        <w:t xml:space="preserve"> </w:t>
      </w:r>
      <w:r>
        <w:t xml:space="preserve">    </w:t>
      </w:r>
      <w:r w:rsidRPr="00DC0339">
        <w:t xml:space="preserve"> 268.175,27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DC0339">
        <w:t xml:space="preserve">Hrvoje Zovko, Zagreb, Palmotićeva 38, </w:t>
      </w:r>
    </w:p>
    <w:p w:rsidRDefault="003E669C" w:rsidP="003E669C" w:rsidR="003E669C" w:rsidRPr="00DC0339">
      <w:pPr>
        <w:pStyle w:val="Odlomakpopisa"/>
        <w:ind w:left="1428"/>
        <w:jc w:val="both"/>
      </w:pPr>
      <w:r w:rsidRPr="00DC0339">
        <w:t xml:space="preserve">OIB: 05567404486, u iznosu od                                       </w:t>
      </w:r>
      <w:r>
        <w:t xml:space="preserve">          </w:t>
      </w:r>
      <w:r w:rsidRPr="00DC0339">
        <w:t xml:space="preserve">   177.066,46 kn</w:t>
      </w:r>
    </w:p>
    <w:p w:rsidRDefault="003E669C" w:rsidP="003E669C" w:rsidR="003E669C">
      <w:pPr>
        <w:pStyle w:val="Odlomakpopisa"/>
        <w:numPr>
          <w:ilvl w:val="1"/>
          <w:numId w:val="15"/>
        </w:numPr>
        <w:contextualSpacing w:val="false"/>
        <w:jc w:val="both"/>
      </w:pPr>
      <w:r w:rsidRPr="00DC0339">
        <w:t>Republika Hrvatska, Ministarstvo financija,</w:t>
      </w:r>
    </w:p>
    <w:p w:rsidRDefault="003E669C" w:rsidP="003E669C" w:rsidR="003E669C">
      <w:pPr>
        <w:pStyle w:val="Odlomakpopisa"/>
        <w:ind w:left="1428"/>
        <w:contextualSpacing w:val="false"/>
        <w:jc w:val="both"/>
      </w:pPr>
      <w:r w:rsidRPr="00DC0339">
        <w:t>Porezna uprava, Područni ured Zagreb, Zagreb</w:t>
      </w:r>
    </w:p>
    <w:p w:rsidRDefault="003E669C" w:rsidP="003E669C" w:rsidR="003E669C" w:rsidRPr="00DC0339">
      <w:pPr>
        <w:pStyle w:val="Odlomakpopisa"/>
        <w:ind w:left="1428"/>
        <w:contextualSpacing w:val="false"/>
        <w:jc w:val="both"/>
      </w:pPr>
      <w:r w:rsidRPr="00DC0339">
        <w:t xml:space="preserve">Zagreb, Ilica 25, OIB: 18683136487, u iznosu od                </w:t>
      </w:r>
      <w:r>
        <w:t xml:space="preserve">        </w:t>
      </w:r>
      <w:r w:rsidRPr="00DC0339">
        <w:t>234.270,28 kn</w:t>
      </w:r>
      <w:r>
        <w:t>.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112DA9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C92400" w:rsidP="007E1386" w:rsidR="003E669C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 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>Hrvatski telekom d.d., Zagreb, Roberta Frangeša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Mihanovića 9, OIB: 81793146560, u iznosu od               </w:t>
      </w:r>
      <w:r>
        <w:t xml:space="preserve">             </w:t>
      </w:r>
      <w:r w:rsidRPr="003E669C">
        <w:t xml:space="preserve">   4.709,97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>Republika Hrvatska, Ministarstvo financija,</w:t>
      </w:r>
    </w:p>
    <w:p w:rsidRDefault="003E669C" w:rsidP="003E669C" w:rsidR="003E669C">
      <w:pPr>
        <w:pStyle w:val="Odlomakpopisa"/>
        <w:ind w:left="1428"/>
        <w:jc w:val="both"/>
      </w:pPr>
      <w:r w:rsidRPr="003E669C">
        <w:t>Porezna uprava, Područni ured Zagreb, Zagreb</w:t>
      </w:r>
    </w:p>
    <w:p w:rsidRDefault="003E669C" w:rsidP="003E669C" w:rsidR="003E669C">
      <w:pPr>
        <w:pStyle w:val="Odlomakpopisa"/>
        <w:ind w:left="1428"/>
        <w:jc w:val="both"/>
      </w:pPr>
      <w:r w:rsidRPr="003E669C">
        <w:t xml:space="preserve">Zagreb, Av. Dubrovnik 32, OIB: 18683136487, 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u iznosu od                                                                      </w:t>
      </w:r>
      <w:r>
        <w:t xml:space="preserve">                </w:t>
      </w:r>
      <w:r w:rsidRPr="003E669C">
        <w:t xml:space="preserve">  3.939,05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 xml:space="preserve">Centar banka d.d. u stečaju, Zagreb, 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Heinzelova 47A, OIB: 89296739230, u iznosu od        </w:t>
      </w:r>
      <w:r>
        <w:t xml:space="preserve">            </w:t>
      </w:r>
      <w:r w:rsidRPr="003E669C">
        <w:t>1.170.352,99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>Erste &amp; Steiermärkische bank d.d., Rijeka,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Jadranski trg 3a, OIB: 23057039320, u iznosu od            </w:t>
      </w:r>
      <w:r>
        <w:t xml:space="preserve">            </w:t>
      </w:r>
      <w:r w:rsidRPr="003E669C">
        <w:t>527.868,95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>Zagrebački holding d.o.o., Zagreb, Ulica grada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Vukovara 41, OIB: 85584865987, u iznosu od                </w:t>
      </w:r>
      <w:r>
        <w:t xml:space="preserve">            </w:t>
      </w:r>
      <w:r w:rsidRPr="003E669C">
        <w:t xml:space="preserve">     1.622,61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lastRenderedPageBreak/>
        <w:t>Suvlasnici stambene zgrade u Zagrebu, Bukovačka</w:t>
      </w:r>
    </w:p>
    <w:p w:rsidRDefault="003E669C" w:rsidP="003E669C" w:rsidR="003E669C">
      <w:pPr>
        <w:pStyle w:val="Odlomakpopisa"/>
        <w:ind w:left="1428"/>
        <w:jc w:val="both"/>
      </w:pPr>
      <w:r w:rsidRPr="003E669C">
        <w:t>cesta 3, koje zastupa Gradsko stambeno komunalno</w:t>
      </w:r>
    </w:p>
    <w:p w:rsidRDefault="003E669C" w:rsidP="003E669C" w:rsidR="003E669C">
      <w:pPr>
        <w:pStyle w:val="Odlomakpopisa"/>
        <w:ind w:left="1428"/>
        <w:jc w:val="both"/>
      </w:pPr>
      <w:r w:rsidRPr="003E669C">
        <w:t xml:space="preserve">gospodarstvo d.o.o., Zagreb, Savska cesta 1, 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OIB: 03744272526, u iznosu od                                    </w:t>
      </w:r>
      <w:r>
        <w:t xml:space="preserve">               </w:t>
      </w:r>
      <w:r w:rsidRPr="003E669C">
        <w:t xml:space="preserve">   15.919,49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 xml:space="preserve">HEP Elektra d.o.o., Zagreb, Ulica grada 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Vukovara 37, OIB: 43965974818, u iznosu od         </w:t>
      </w:r>
      <w:r>
        <w:t xml:space="preserve">             </w:t>
      </w:r>
      <w:r w:rsidRPr="003E669C">
        <w:t xml:space="preserve">           8.036,87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>Republika Hrvatska, Ministarstvo financija,</w:t>
      </w:r>
    </w:p>
    <w:p w:rsidRDefault="003E669C" w:rsidP="003E669C" w:rsidR="003E669C">
      <w:pPr>
        <w:pStyle w:val="Odlomakpopisa"/>
        <w:ind w:left="1428"/>
        <w:jc w:val="both"/>
      </w:pPr>
      <w:r w:rsidRPr="003E669C">
        <w:t>Porezna uprava, Područni ured Zagreb, Ilica 25,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OIB: 18683136487, u iznosu od                                     </w:t>
      </w:r>
      <w:r>
        <w:t xml:space="preserve">            </w:t>
      </w:r>
      <w:r w:rsidRPr="003E669C">
        <w:t xml:space="preserve">  314.748,22 kn</w:t>
      </w:r>
    </w:p>
    <w:p w:rsidRDefault="003E669C" w:rsidP="003E669C" w:rsidR="003E669C">
      <w:pPr>
        <w:pStyle w:val="Odlomakpopisa"/>
        <w:numPr>
          <w:ilvl w:val="1"/>
          <w:numId w:val="15"/>
        </w:numPr>
        <w:jc w:val="both"/>
      </w:pPr>
      <w:r w:rsidRPr="003E669C">
        <w:t>Hrvatska banka za obnovu i razvitak, Zagreb,</w:t>
      </w:r>
    </w:p>
    <w:p w:rsidRDefault="003E669C" w:rsidP="003E669C" w:rsidR="003E669C" w:rsidRPr="003E669C">
      <w:pPr>
        <w:pStyle w:val="Odlomakpopisa"/>
        <w:ind w:left="1428"/>
        <w:jc w:val="both"/>
      </w:pPr>
      <w:r w:rsidRPr="003E669C">
        <w:t xml:space="preserve">Strossmayerov trg 9, OIB: 26702280390, u iznosu od  </w:t>
      </w:r>
      <w:r>
        <w:t xml:space="preserve">            </w:t>
      </w:r>
      <w:r w:rsidRPr="003E669C">
        <w:t>1.869.064,13 kn</w:t>
      </w:r>
      <w:r>
        <w:t>.</w:t>
      </w:r>
    </w:p>
    <w:p w:rsidRDefault="003E669C" w:rsidP="007E1386" w:rsidR="003E669C">
      <w:pPr>
        <w:pStyle w:val="Odlomakpopisa"/>
        <w:spacing w:after="240"/>
        <w:ind w:left="1068"/>
        <w:jc w:val="both"/>
      </w:pPr>
    </w:p>
    <w:p w:rsidRDefault="003E669C" w:rsidP="007E1386" w:rsidR="003E669C">
      <w:pPr>
        <w:pStyle w:val="Odlomakpopisa"/>
        <w:spacing w:after="240"/>
        <w:ind w:left="1068"/>
        <w:jc w:val="both"/>
      </w:pPr>
    </w:p>
    <w:p w:rsidRDefault="007E1386" w:rsidP="007E1386" w:rsidR="007E1386">
      <w:pPr>
        <w:pStyle w:val="Odlomakpopisa"/>
        <w:numPr>
          <w:ilvl w:val="0"/>
          <w:numId w:val="7"/>
        </w:numPr>
        <w:jc w:val="both"/>
      </w:pPr>
      <w:r>
        <w:t>Osporene tražbine, koje je osporio stečajni upravitelj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0"/>
          <w:numId w:val="10"/>
        </w:numPr>
        <w:jc w:val="both"/>
      </w:pPr>
      <w:r>
        <w:t>Drugi viši isplatni red</w:t>
      </w:r>
    </w:p>
    <w:p w:rsidRDefault="007E1386" w:rsidP="007E1386" w:rsidR="007E1386">
      <w:pPr>
        <w:pStyle w:val="Odlomakpopisa"/>
        <w:ind w:left="1440"/>
        <w:jc w:val="both"/>
      </w:pPr>
    </w:p>
    <w:p w:rsidRDefault="003E669C" w:rsidP="003E669C" w:rsidR="003E669C" w:rsidRPr="003E669C">
      <w:pPr>
        <w:pStyle w:val="Odlomakpopisa"/>
        <w:numPr>
          <w:ilvl w:val="1"/>
          <w:numId w:val="10"/>
        </w:numPr>
        <w:jc w:val="both"/>
      </w:pPr>
      <w:r>
        <w:t xml:space="preserve"> </w:t>
      </w:r>
      <w:r w:rsidRPr="003E669C">
        <w:t xml:space="preserve">Erste &amp; Steiermärkische bank d.d. Rijeka, </w:t>
      </w:r>
    </w:p>
    <w:p w:rsidRDefault="003E669C" w:rsidP="003E669C" w:rsidR="003E669C" w:rsidRPr="003E669C">
      <w:pPr>
        <w:ind w:left="720"/>
        <w:jc w:val="both"/>
      </w:pPr>
      <w:r>
        <w:t xml:space="preserve">                  </w:t>
      </w:r>
      <w:r w:rsidRPr="003E669C">
        <w:t>Jadranski trg 3a, OIB: 23057039320,</w:t>
      </w:r>
      <w:r>
        <w:t xml:space="preserve"> </w:t>
      </w:r>
      <w:r w:rsidRPr="003E669C">
        <w:t xml:space="preserve">za iznos od  </w:t>
      </w:r>
      <w:r>
        <w:t xml:space="preserve">  </w:t>
      </w:r>
      <w:r w:rsidRPr="003E669C">
        <w:t xml:space="preserve">               </w:t>
      </w:r>
      <w:r>
        <w:t xml:space="preserve"> </w:t>
      </w:r>
      <w:r w:rsidRPr="003E669C">
        <w:t xml:space="preserve">41.904,17 kn </w:t>
      </w:r>
    </w:p>
    <w:p w:rsidRDefault="003E669C" w:rsidP="003E669C" w:rsidR="003E669C" w:rsidRPr="003E669C">
      <w:pPr>
        <w:pStyle w:val="Odlomakpopisa"/>
        <w:numPr>
          <w:ilvl w:val="1"/>
          <w:numId w:val="10"/>
        </w:numPr>
        <w:jc w:val="both"/>
      </w:pPr>
      <w:r>
        <w:t xml:space="preserve"> </w:t>
      </w:r>
      <w:r w:rsidRPr="003E669C">
        <w:t>Hrvatska banka za obnovu i razvitak, Zagreb,</w:t>
      </w:r>
    </w:p>
    <w:p w:rsidRDefault="003E669C" w:rsidP="003E669C" w:rsidR="003E669C" w:rsidRPr="003E669C">
      <w:pPr>
        <w:ind w:left="720"/>
        <w:jc w:val="both"/>
      </w:pPr>
      <w:r>
        <w:t xml:space="preserve">                  </w:t>
      </w:r>
      <w:r w:rsidRPr="003E669C">
        <w:t xml:space="preserve">Strossmayerov trg 9, OIB: 26702280390, za iznos od   </w:t>
      </w:r>
      <w:r>
        <w:t xml:space="preserve">       </w:t>
      </w:r>
      <w:r w:rsidRPr="003E669C">
        <w:t xml:space="preserve"> 146.008,49 kn</w:t>
      </w:r>
      <w:r>
        <w:t>.</w:t>
      </w:r>
    </w:p>
    <w:p w:rsidRDefault="003E669C" w:rsidP="007E1386" w:rsidR="003E669C">
      <w:pPr>
        <w:pStyle w:val="Odlomakpopisa"/>
        <w:ind w:left="1440"/>
        <w:jc w:val="both"/>
      </w:pP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46A16" w:rsidR="00E16331">
      <w:pPr>
        <w:jc w:val="center"/>
      </w:pPr>
      <w:r w:rsidRPr="00E16331">
        <w:t xml:space="preserve">U Karlovcu </w:t>
      </w:r>
      <w:r w:rsidR="003E669C">
        <w:t>23. siječnja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3D6" w:rsidR="004B43D6">
      <w:r>
        <w:separator/>
      </w:r>
    </w:p>
  </w:endnote>
  <w:endnote w:id="0" w:type="continuationSeparator">
    <w:p w:rsidRDefault="004B43D6" w:rsidR="004B4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3D6" w:rsidR="004B43D6">
      <w:r>
        <w:separator/>
      </w:r>
    </w:p>
  </w:footnote>
  <w:footnote w:id="0" w:type="continuationSeparator">
    <w:p w:rsidRDefault="004B43D6" w:rsidR="004B43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3E669C">
      <w:t>4275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ED8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3E669C">
      <w:t>4275</w:t>
    </w:r>
    <w:r w:rsidR="007E13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7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8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9"/>
  </w:num>
  <w:num w:numId="5">
    <w:abstractNumId w:val="5"/>
  </w:num>
  <w:num w:numId="6">
    <w:abstractNumId w:val="1"/>
  </w:num>
  <w:num w:numId="7">
    <w:abstractNumId w:val="19"/>
  </w:num>
  <w:num w:numId="8">
    <w:abstractNumId w:val="23"/>
  </w:num>
  <w:num w:numId="9">
    <w:abstractNumId w:val="4"/>
  </w:num>
  <w:num w:numId="10">
    <w:abstractNumId w:val="21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2"/>
  </w:num>
  <w:num w:numId="17">
    <w:abstractNumId w:val="7"/>
  </w:num>
  <w:num w:numId="18">
    <w:abstractNumId w:val="11"/>
  </w:num>
  <w:num w:numId="19">
    <w:abstractNumId w:val="20"/>
  </w:num>
  <w:num w:numId="20">
    <w:abstractNumId w:val="10"/>
  </w:num>
  <w:num w:numId="21">
    <w:abstractNumId w:val="6"/>
  </w:num>
  <w:num w:numId="22">
    <w:abstractNumId w:val="17"/>
  </w:num>
  <w:num w:numId="23">
    <w:abstractNumId w:val="2"/>
  </w:num>
  <w:num w:numId="24">
    <w:abstractNumId w:val="15"/>
  </w:num>
  <w:num w:numId="25">
    <w:abstractNumId w:val="16"/>
  </w:num>
  <w:num w:numId="26">
    <w:abstractNumId w:val="8"/>
  </w:num>
  <w:num w:numId="27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15ED8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7E1386"/>
    <w:rsid w:val="00803CD3"/>
    <w:rsid w:val="00817828"/>
    <w:rsid w:val="008248D0"/>
    <w:rsid w:val="008827DE"/>
    <w:rsid w:val="008E5CCB"/>
    <w:rsid w:val="008E75ED"/>
    <w:rsid w:val="009068DA"/>
    <w:rsid w:val="0093541B"/>
    <w:rsid w:val="009625F1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ED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ED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ED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ED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ED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ED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ED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ED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St-4275/2016</izvorni_sadrzaj>
    <derivirana_varijabla naziv="DomainObject.Predmet.OznakaBroj_1">St-4275/2016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VODOVODNA d.o.o. zastupanog po punomoćniku Hrvoje Zovko; Damir Marković</izvorni_sadrzaj>
    <derivirana_varijabla naziv="DomainObject.Predmet.ProtustrankaFormated_1">  PROJEKT VODOVODNA d.o.o. zastupanog po punomoćniku Hrvoje Zovko; Damir Marković</derivirana_varijabla>
  </DomainObject.Predmet.ProtustrankaFormated>
  <DomainObject.Predmet.ProtustrankaFormatedOIB>
    <izvorni_sadrzaj>  PROJEKT VODOVODNA d.o.o., OIB 11192923439 zastupanog po punomoćniku Hrvoje Zovko; Damir Marković</izvorni_sadrzaj>
    <derivirana_varijabla naziv="DomainObject.Predmet.ProtustrankaFormatedOIB_1">  PROJEKT VODOVODNA d.o.o., OIB 11192923439 zastupanog po punomoćniku Hrvoje Zovko; Damir Marković</derivirana_varijabla>
  </DomainObject.Predmet.ProtustrankaFormatedOIB>
  <DomainObject.Predmet.ProtustrankaFormatedWithAdress>
    <izvorni_sadrzaj> PROJEKT VODOVODNA d.o.o., Trg Nikole Šubića Zrinskog 2, 10000 Zagreb zastupanog po punomoćniku Hrvoje Zovko; Damir Marković</izvorni_sadrzaj>
    <derivirana_varijabla naziv="DomainObject.Predmet.ProtustrankaFormatedWithAdress_1"> PROJEKT VODOVODNA d.o.o., Trg Nikole Šubića Zrinskog 2, 10000 Zagreb zastupanog po punomoćniku Hrvoje Zovko; Damir Marković</derivirana_varijabla>
  </DomainObject.Predmet.ProtustrankaFormatedWithAdress>
  <DomainObject.Predmet.ProtustrankaFormatedWithAdressOIB>
    <izvorni_sadrzaj> PROJEKT VODOVODNA d.o.o., OIB 11192923439, Trg Nikole Šubića Zrinskog 2, 10000 Zagreb zastupanog po punomoćniku Hrvoje Zovko; Damir Marković</izvorni_sadrzaj>
    <derivirana_varijabla naziv="DomainObject.Predmet.ProtustrankaFormatedWithAdressOIB_1"> PROJEKT VODOVODNA d.o.o., OIB 11192923439, Trg Nikole Šubića Zrinskog 2, 10000 Zagreb zastupanog po punomoćniku Hrvoje Zovko; Damir Marković</derivirana_varijabla>
  </DomainObject.Predmet.ProtustrankaFormatedWithAdressOIB>
  <DomainObject.Predmet.ProtustrankaWithAdress>
    <izvorni_sadrzaj>PROJEKT VODOVODNA d.o.o. Trg Nikole Šubića Zrinskog 2, 10000 Zagreb</izvorni_sadrzaj>
    <derivirana_varijabla naziv="DomainObject.Predmet.ProtustrankaWithAdress_1">PROJEKT VODOVODNA d.o.o. Trg Nikole Šubića Zrinskog 2, 10000 Zagreb</derivirana_varijabla>
  </DomainObject.Predmet.ProtustrankaWithAdress>
  <DomainObject.Predmet.ProtustrankaWithAdressOIB>
    <izvorni_sadrzaj>PROJEKT VODOVODNA d.o.o., OIB 11192923439, Trg Nikole Šubića Zrinskog 2, 10000 Zagreb</izvorni_sadrzaj>
    <derivirana_varijabla naziv="DomainObject.Predmet.ProtustrankaWithAdressOIB_1">PROJEKT VODOVODNA d.o.o., OIB 11192923439, Trg Nikole Šubića Zrinskog 2, 10000 Zagreb</derivirana_varijabla>
  </DomainObject.Predmet.ProtustrankaWithAdressOIB>
  <DomainObject.Predmet.ProtustrankaNazivFormated>
    <izvorni_sadrzaj>PROJEKT VODOVODNA d.o.o.</izvorni_sadrzaj>
    <derivirana_varijabla naziv="DomainObject.Predmet.ProtustrankaNazivFormated_1">PROJEKT VODOVODNA d.o.o.</derivirana_varijabla>
  </DomainObject.Predmet.ProtustrankaNazivFormated>
  <DomainObject.Predmet.ProtustrankaNazivFormatedOIB>
    <izvorni_sadrzaj>PROJEKT VODOVODNA d.o.o., OIB 11192923439</izvorni_sadrzaj>
    <derivirana_varijabla naziv="DomainObject.Predmet.ProtustrankaNazivFormatedOIB_1">PROJEKT VODOVODNA d.o.o., OIB 11192923439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Zovko; Damir Marković</izvorni_sadrzaj>
    <derivirana_varijabla naziv="DomainObject.Predmet.StrankaFormated_1">  FINA Regionalni centar Zagreb; Hrvoje Zovko; Damir Marković</derivirana_varijabla>
  </DomainObject.Predmet.StrankaFormated>
  <DomainObject.Predmet.StrankaFormatedOIB>
    <izvorni_sadrzaj>  FINA Regionalni centar Zagreb, OIB 85821130368; Hrvoje Zovko, OIB 05567404486; Damir Marković, OIB 85933700078</izvorni_sadrzaj>
    <derivirana_varijabla naziv="DomainObject.Predmet.StrankaFormatedOIB_1">  FINA Regionalni centar Zagreb, OIB 85821130368; Hrvoje Zovko, OIB 05567404486; Damir Marković, OIB 85933700078</derivirana_varijabla>
  </DomainObject.Predmet.StrankaFormatedOIB>
  <DomainObject.Predmet.StrankaFormatedWithAdress>
    <izvorni_sadrzaj> FINA Regionalni centar Zagreb, Trg svibanjskih žrtava 1995. br. 1, 10000 Zagreb; Hrvoje Zovko; Damir Marković, Podbrežje Viii. 34, 10000 Zagreb</izvorni_sadrzaj>
    <derivirana_varijabla naziv="DomainObject.Predmet.StrankaFormatedWithAdress_1"> FINA Regionalni centar Zagreb, Trg svibanjskih žrtava 1995. br. 1, 10000 Zagreb; Hrvoje Zovko; Damir Marković, Podbrežje Viii. 34, 10000 Zagreb</derivirana_varijabla>
  </DomainObject.Predmet.StrankaFormatedWithAdress>
  <DomainObject.Predmet.StrankaFormatedWithAdressOIB>
    <izvorni_sadrzaj> FINA Regionalni centar Zagreb, OIB 85821130368, Trg svibanjskih žrtava 1995. br. 1, 10000 Zagreb; Hrvoje Zovko, OIB 05567404486; Damir Marković, OIB 85933700078, Podbrežje Viii. 34, 10000 Zagreb</izvorni_sadrzaj>
    <derivirana_varijabla naziv="DomainObject.Predmet.StrankaFormatedWithAdressOIB_1"> FINA Regionalni centar Zagreb, OIB 85821130368, Trg svibanjskih žrtava 1995. br. 1, 10000 Zagreb; Hrvoje Zovko, OIB 05567404486; Damir Marković, OIB 85933700078, Podbrežje Viii. 34, 10000 Zagreb</derivirana_varijabla>
  </DomainObject.Predmet.StrankaFormatedWithAdressOIB>
  <DomainObject.Predmet.StrankaWithAdress>
    <izvorni_sadrzaj>FINA Regionalni centar Zagreb Trg svibanjskih žrtava 1995. br. 1,10000 Zagreb,Hrvoje Zovko ,Damir Marković Podbrežje Viii. 34,10000 Zagreb</izvorni_sadrzaj>
    <derivirana_varijabla naziv="DomainObject.Predmet.StrankaWithAdress_1">FINA Regionalni centar Zagreb Trg svibanjskih žrtava 1995. br. 1,10000 Zagreb,Hrvoje Zovko ,Damir Marković Podbrežje Viii. 34,10000 Zagreb</derivirana_varijabla>
  </DomainObject.Predmet.StrankaWithAdress>
  <DomainObject.Predmet.StrankaWithAdressOIB>
    <izvorni_sadrzaj>FINA Regionalni centar Zagreb, OIB 85821130368, Trg svibanjskih žrtava 1995. br. 1,10000 Zagreb,Hrvoje Zovko, OIB 05567404486,Damir Marković, OIB 85933700078, Podbrežje Viii. 34,10000 Zagreb</izvorni_sadrzaj>
    <derivirana_varijabla naziv="DomainObject.Predmet.StrankaWithAdressOIB_1">FINA Regionalni centar Zagreb, OIB 85821130368, Trg svibanjskih žrtava 1995. br. 1,10000 Zagreb,Hrvoje Zovko, OIB 05567404486,Damir Marković, OIB 85933700078, Podbrežje Viii. 34,10000 Zagreb</derivirana_varijabla>
  </DomainObject.Predmet.StrankaWithAdressOIB>
  <DomainObject.Predmet.StrankaNazivFormated>
    <izvorni_sadrzaj>FINA Regionalni centar Zagreb,Hrvoje Zovko,Damir Marković</izvorni_sadrzaj>
    <derivirana_varijabla naziv="DomainObject.Predmet.StrankaNazivFormated_1">FINA Regionalni centar Zagreb,Hrvoje Zovko,Damir Marković</derivirana_varijabla>
  </DomainObject.Predmet.StrankaNazivFormated>
  <DomainObject.Predmet.StrankaNazivFormatedOIB>
    <izvorni_sadrzaj>FINA Regionalni centar Zagreb, OIB 85821130368,Hrvoje Zovko, OIB 05567404486,Damir Marković, OIB 85933700078</izvorni_sadrzaj>
    <derivirana_varijabla naziv="DomainObject.Predmet.StrankaNazivFormatedOIB_1">FINA Regionalni centar Zagreb, OIB 85821130368,Hrvoje Zovko, OIB 05567404486,Damir Marković, OIB 85933700078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Hrvoje Zovko</item>
      <item>Damir Marković</item>
    </izvorni_sadrzaj>
    <derivirana_varijabla naziv="DomainObject.Predmet.StrankaListFormated_1">
      <item>FINA Regionalni centar Zagreb</item>
      <item>Hrvoje Zovko</item>
      <item>Damir Marković</item>
    </derivirana_varijabla>
  </DomainObject.Predmet.StrankaListFormated>
  <DomainObject.Predmet.StrankaList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FormatedOIB_1">
      <item>FINA Regionalni centar Zagreb, OIB 85821130368</item>
      <item>Hrvoje Zovko, OIB 05567404486</item>
      <item>Damir Marković, OIB 85933700078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Zovko</item>
      <item>Damir Marković, Podbrežje Viii. 34, 10000 Zagreb</item>
    </izvorni_sadrzaj>
    <derivirana_varijabla naziv="DomainObject.Predmet.StrankaListFormatedWithAdress_1">
      <item>FINA Regionalni centar Zagreb, Trg svibanjskih žrtava 1995. br. 1, 10000 Zagreb</item>
      <item>Hrvoje Zovko</item>
      <item>Damir Marković, Podbrežje Viii.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Zovko, OIB 05567404486</item>
      <item>Damir Marković, OIB 85933700078, Podbrežje Viii. 34, 10000 Zagreb</item>
    </izvorni_sadrzaj>
    <derivirana_varijabla naziv="DomainObject.Predmet.StrankaListFormatedWithAdressOIB_1">
      <item>FINA Regionalni centar Zagreb, OIB 85821130368, Trg svibanjskih žrtava 1995. br. 1, 10000 Zagreb</item>
      <item>Hrvoje Zovko, OIB 05567404486</item>
      <item>Damir Marković, OIB 85933700078, Podbrežje Viii. 34, 10000 Zagreb</item>
    </derivirana_varijabla>
  </DomainObject.Predmet.StrankaListFormatedWithAdressOIB>
  <DomainObject.Predmet.StrankaListNazivFormated>
    <izvorni_sadrzaj>
      <item>FINA Regionalni centar Zagreb</item>
      <item>Hrvoje Zovko</item>
      <item>Damir Marković</item>
    </izvorni_sadrzaj>
    <derivirana_varijabla naziv="DomainObject.Predmet.StrankaListNazivFormated_1">
      <item>FINA Regionalni centar Zagreb</item>
      <item>Hrvoje Zovko</item>
      <item>Damir Marković</item>
    </derivirana_varijabla>
  </DomainObject.Predmet.StrankaListNazivFormated>
  <DomainObject.Predmet.StrankaListNaziv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NazivFormatedOIB_1">
      <item>FINA Regionalni centar Zagreb, OIB 85821130368</item>
      <item>Hrvoje Zovko, OIB 05567404486</item>
      <item>Damir Marković, OIB 85933700078</item>
    </derivirana_varijabla>
  </DomainObject.Predmet.StrankaListNazivFormatedOIB>
  <DomainObject.Predmet.ProtuStrankaListFormated>
    <izvorni_sadrzaj>
      <item>PROJEKT VODOVODNA d.o.o. zastupanog po punomoćniku Hrvoje Zovko; Damir Marković</item>
    </izvorni_sadrzaj>
    <derivirana_varijabla naziv="DomainObject.Predmet.ProtuStrankaListFormated_1">
      <item>PROJEKT VODOVODNA d.o.o. zastupanog po punomoćniku Hrvoje Zovko; Damir Marković</item>
    </derivirana_varijabla>
  </DomainObject.Predmet.ProtuStrankaListFormated>
  <DomainObject.Predmet.ProtuStrankaListFormatedOIB>
    <izvorni_sadrzaj>
      <item>PROJEKT VODOVODNA d.o.o., OIB 11192923439 zastupanog po punomoćniku Hrvoje Zovko; Damir Marković</item>
    </izvorni_sadrzaj>
    <derivirana_varijabla naziv="DomainObject.Predmet.ProtuStrankaListFormatedOIB_1">
      <item>PROJEKT VODOVODNA d.o.o., OIB 11192923439 zastupanog po punomoćniku Hrvoje Zovko; Damir Marković</item>
    </derivirana_varijabla>
  </DomainObject.Predmet.ProtuStrankaListFormatedOIB>
  <DomainObject.Predmet.ProtuStrankaListFormatedWithAdress>
    <izvorni_sadrzaj>
      <item>PROJEKT VODOVODNA d.o.o., Trg Nikole Šubića Zrinskog 2, 10000 Zagreb zastupanog po punomoćniku Hrvoje Zovko; Damir Marković</item>
    </izvorni_sadrzaj>
    <derivirana_varijabla naziv="DomainObject.Predmet.ProtuStrankaListFormatedWithAdress_1">
      <item>PROJEKT VODOVODNA d.o.o., Trg Nikole Šubića Zrinskog 2, 10000 Zagreb zastupanog po punomoćniku Hrvoje Zovko; Damir Marković</item>
    </derivirana_varijabla>
  </DomainObject.Predmet.ProtuStrankaListFormatedWithAdress>
  <DomainObject.Predmet.ProtuStrankaListFormatedWithAdressOIB>
    <izvorni_sadrzaj>
      <item>PROJEKT VODOVODNA d.o.o., OIB 11192923439, Trg Nikole Šubića Zrinskog 2, 10000 Zagreb zastupanog po punomoćniku Hrvoje Zovko; Damir Marković</item>
    </izvorni_sadrzaj>
    <derivirana_varijabla naziv="DomainObject.Predmet.ProtuStrankaListFormatedWithAdressOIB_1">
      <item>PROJEKT VODOVODNA d.o.o., OIB 11192923439, Trg Nikole Šubića Zrinskog 2, 10000 Zagreb zastupanog po punomoćniku Hrvoje Zovko; Damir Marković</item>
    </derivirana_varijabla>
  </DomainObject.Predmet.ProtuStrankaListFormatedWithAdressOIB>
  <DomainObject.Predmet.ProtuStrankaListNazivFormated>
    <izvorni_sadrzaj>
      <item>PROJEKT VODOVODNA d.o.o.</item>
    </izvorni_sadrzaj>
    <derivirana_varijabla naziv="DomainObject.Predmet.ProtuStrankaListNazivFormated_1">
      <item>PROJEKT VODOVODNA d.o.o.</item>
    </derivirana_varijabla>
  </DomainObject.Predmet.ProtuStrankaListNazivFormated>
  <DomainObject.Predmet.ProtuStrankaListNazivFormatedOIB>
    <izvorni_sadrzaj>
      <item>PROJEKT VODOVODNA d.o.o., OIB 11192923439</item>
    </izvorni_sadrzaj>
    <derivirana_varijabla naziv="DomainObject.Predmet.ProtuStrankaListNazivFormatedOIB_1">
      <item>PROJEKT VODOVODNA d.o.o., OIB 11192923439</item>
    </derivirana_varijabla>
  </DomainObject.Predmet.ProtuStrankaListNazivFormatedOIB>
  <DomainObject.Predmet.OstaliListFormated>
    <izvorni_sadrzaj>
      <item>Hrvoje Zovko punomoćnik sudionika u postupku PROJEKT VODOVODNA d.o.o.</item>
      <item>Damir Marković punomoćnik sudionika u postupku PROJEKT VODOVODNA d.o.o.</item>
      <item>Tomislav Strniščak</item>
    </izvorni_sadrzaj>
    <derivirana_varijabla naziv="DomainObject.Predmet.OstaliListFormated_1">
      <item>Hrvoje Zovko punomoćnik sudionika u postupku PROJEKT VODOVODNA d.o.o.</item>
      <item>Damir Marković punomoćnik sudionika u postupku PROJEKT VODOVODNA d.o.o.</item>
      <item>Tomislav Strniščak</item>
    </derivirana_varijabla>
  </DomainObject.Predmet.OstaliListFormated>
  <DomainObject.Predmet.OstaliListFormatedOIB>
    <izvorni_sadrzaj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izvorni_sadrzaj>
    <derivirana_varijabla naziv="DomainObject.Predmet.OstaliListFormatedOIB_1"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derivirana_varijabla>
  </DomainObject.Predmet.OstaliListFormatedOIB>
  <DomainObject.Predmet.OstaliListFormatedWithAdress>
    <izvorni_sadrzaj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izvorni_sadrzaj>
    <derivirana_varijabla naziv="DomainObject.Predmet.OstaliListFormatedWithAdress_1"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derivirana_varijabla>
  </DomainObject.Predmet.OstaliListFormatedWithAdress>
  <DomainObject.Predmet.OstaliListFormatedWithAdressOIB>
    <izvorni_sadrzaj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izvorni_sadrzaj>
    <derivirana_varijabla naziv="DomainObject.Predmet.OstaliListFormatedWithAdressOIB_1"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derivirana_varijabla>
  </DomainObject.Predmet.OstaliListFormatedWithAdressOIB>
  <DomainObject.Predmet.OstaliListNazivFormated>
    <izvorni_sadrzaj>
      <item>Hrvoje Zovko</item>
      <item>Damir Marković</item>
      <item>Tomislav Strniščak</item>
    </izvorni_sadrzaj>
    <derivirana_varijabla naziv="DomainObject.Predmet.OstaliListNazivFormated_1">
      <item>Hrvoje Zovko</item>
      <item>Damir Marković</item>
      <item>Tomislav Strniščak</item>
    </derivirana_varijabla>
  </DomainObject.Predmet.OstaliListNazivFormated>
  <DomainObject.Predmet.OstaliListNazivFormatedOIB>
    <izvorni_sadrzaj>
      <item>Hrvoje Zovko, OIB 05567404486</item>
      <item>Damir Marković, OIB 85933700078</item>
      <item>Tomislav Strniščak, OIB 26341315268</item>
    </izvorni_sadrzaj>
    <derivirana_varijabla naziv="DomainObject.Predmet.OstaliListNazivFormatedOIB_1">
      <item>Hrvoje Zovko, OIB 05567404486</item>
      <item>Damir Marković, OIB 85933700078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VODOVODNA d.o.o.</izvorni_sadrzaj>
    <derivirana_varijabla naziv="DomainObject.Predmet.ProtustrankaIDrugi_1">PROJEKT VODOVODNA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PROJEKT VODOVODNA d.o.o., OIB 11192923439, Trg Nikole Šubića Zrinskog 2, 10000 Zagreb</izvorni_sadrzaj>
    <derivirana_varijabla naziv="DomainObject.Predmet.ProtustrankaIDrugiAdressOIB_1">PROJEKT VODOVODNA d.o.o., OIB 11192923439, Trg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VODOVODNA d.o.o.</item>
      <item>Hrvoje Zovko</item>
      <item>Hrvoje Zovko</item>
      <item>Damir Marković</item>
      <item>Damir Marković</item>
      <item>Tomislav Strniščak</item>
    </izvorni_sadrzaj>
    <derivirana_varijabla naziv="DomainObject.Predmet.SudioniciListNaziv_1">
      <item>FINA Regionalni centar Zagreb</item>
      <item>PROJEKT VODOVODNA d.o.o.</item>
      <item>Hrvoje Zovko</item>
      <item>Hrvoje Zovko</item>
      <item>Damir Marković</item>
      <item>Damir Marković</item>
      <item>Tomislav Strniščak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izvorni_sadrzaj>
    <derivirana_varijabla naziv="DomainObject.Predmet.SudioniciListAdressOIB_1"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11192923439</item>
      <item>, OIB 05567404486</item>
      <item>, OIB 05567404486</item>
      <item>, OIB 85933700078</item>
      <item>, OIB 85933700078</item>
      <item>, OIB 26341315268</item>
    </izvorni_sadrzaj>
    <derivirana_varijabla naziv="DomainObject.Predmet.SudioniciListNazivOIB_1">
      <item>, OIB 85821130368</item>
      <item>, OIB 11192923439</item>
      <item>, OIB 05567404486</item>
      <item>, OIB 05567404486</item>
      <item>, OIB 85933700078</item>
      <item>, OIB 85933700078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2104</properties:Characters>
  <properties:Lines>86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2018-01-23T09:39:00Z</dcterms:created>
  <dc:creator>Korisnik</dc:creator>
  <cp:lastModifiedBy>Draženka Prpić</cp:lastModifiedBy>
  <cp:lastPrinted>2018-01-23T09:40:00Z</cp:lastPrinted>
  <dcterms:modified xmlns:xsi="http://www.w3.org/2001/XMLSchema-instance" xsi:type="dcterms:W3CDTF">2018-01-23T09:40:00Z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