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f483" w14:paraId="4b9f48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0A2135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34A29" w:rsidP="00070A05" w:rsidR="00B34A29">
      <w:pPr>
        <w:jc w:val="center"/>
        <w:rPr>
          <w:rFonts w:hAnsi="Times New Roman" w:ascii="Times New Roman"/>
          <w:b/>
        </w:rPr>
      </w:pPr>
      <w:r w:rsidRPr="00B34A29">
        <w:rPr>
          <w:rFonts w:hAnsi="Times New Roman" w:ascii="Times New Roman"/>
          <w:b/>
        </w:rPr>
        <w:t>BROŠTULIN d.o.o. u likvidaciji, MALI VAREŠKI, Mali Vareški 7, OIB: 41516359885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912E0B">
        <w:rPr>
          <w:rFonts w:hAnsi="Times New Roman" w:ascii="Times New Roman"/>
        </w:rPr>
        <w:t>10:</w:t>
      </w:r>
      <w:r w:rsidR="00B34A29">
        <w:rPr>
          <w:rFonts w:hAnsi="Times New Roman" w:ascii="Times New Roman"/>
        </w:rPr>
        <w:t>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260092" w:rsidP="00F54B6C" w:rsidR="00F54B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Branko Vareško, identitet utvrđen uvidom u OI broj: 112444425. </w:t>
      </w:r>
    </w:p>
    <w:p w:rsidRDefault="00FC2E26" w:rsidP="00F54B6C" w:rsidR="00FC2E26" w:rsidRPr="004D73AE">
      <w:pPr>
        <w:jc w:val="both"/>
        <w:rPr>
          <w:rFonts w:hAnsi="Times New Roman" w:ascii="Times New Roman"/>
        </w:rPr>
      </w:pP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260092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C2E26" w:rsidP="00F7305D" w:rsidR="00FC2E26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F104F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AF104F">
        <w:rPr>
          <w:rFonts w:hAnsi="Times New Roman" w:ascii="Times New Roman"/>
        </w:rPr>
        <w:t>15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F104F">
        <w:rPr>
          <w:rFonts w:hAnsi="Times New Roman" w:ascii="Times New Roman"/>
        </w:rPr>
        <w:t>16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260092">
        <w:rPr>
          <w:rFonts w:hAnsi="Times New Roman" w:ascii="Times New Roman"/>
        </w:rPr>
        <w:t xml:space="preserve"> </w:t>
      </w:r>
      <w:r w:rsidR="00DF5705">
        <w:rPr>
          <w:rFonts w:hAnsi="Times New Roman" w:ascii="Times New Roman"/>
        </w:rPr>
        <w:t xml:space="preserve">da ne osporava da je račun dužnika na dan 1.9.2015. bio blokiran duže od 120 dana i to na iznos 2.024,19 kuna. Zz dužnika nije poznato da li se taj dug do današnjeg dana povećao.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525FEC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25FEC">
        <w:rPr>
          <w:rFonts w:hAnsi="Times New Roman" w:ascii="Times New Roman"/>
        </w:rPr>
        <w:t>ZZ dužnika je dostavio 25.4.2016. popis imovine i obveza dužnika iz koje je razvidno da dužnik nema nikakve imovine.</w:t>
      </w:r>
    </w:p>
    <w:p w:rsidRDefault="00525FEC" w:rsidP="00525FEC" w:rsidR="00525FEC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070A05" w:rsidP="00753A24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525FEC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525FEC" w:rsidP="00753A24" w:rsidR="00C22467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F07DE6">
        <w:rPr>
          <w:rFonts w:hAnsi="Times New Roman" w:ascii="Times New Roman"/>
        </w:rPr>
        <w:t>10:</w:t>
      </w:r>
      <w:r w:rsidR="00B34A29">
        <w:rPr>
          <w:rFonts w:hAnsi="Times New Roman" w:ascii="Times New Roman"/>
        </w:rPr>
        <w:t>5</w:t>
      </w:r>
      <w:r w:rsidR="00FC2E26">
        <w:rPr>
          <w:rFonts w:hAnsi="Times New Roman" w:ascii="Times New Roman"/>
        </w:rPr>
        <w:t>8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</w:t>
      </w:r>
      <w:r w:rsidR="00AF104F">
        <w:rPr>
          <w:rFonts w:hAnsi="Times New Roman" w:ascii="Times New Roman"/>
        </w:rPr>
        <w:t xml:space="preserve">                         </w:t>
      </w:r>
      <w:r w:rsidR="004D73AE">
        <w:rPr>
          <w:rFonts w:hAnsi="Times New Roman" w:ascii="Times New Roman"/>
        </w:rPr>
        <w:t xml:space="preserve">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AF104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F104F" w:rsidP="00175DF2" w:rsidR="00AF104F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</w:t>
      </w:r>
      <w:r w:rsidR="00AF104F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B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4A29" w:rsidP="00B34A29" w:rsidR="00B34A29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519/2016-11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25065">
      <w:rPr>
        <w:sz w:val="22"/>
        <w:szCs w:val="22"/>
      </w:rPr>
      <w:t>5</w:t>
    </w:r>
    <w:r w:rsidR="00B34A29">
      <w:rPr>
        <w:sz w:val="22"/>
        <w:szCs w:val="22"/>
      </w:rPr>
      <w:t>19</w:t>
    </w:r>
    <w:r w:rsidR="00825065">
      <w:rPr>
        <w:sz w:val="22"/>
        <w:szCs w:val="22"/>
      </w:rPr>
      <w:t>/2016-11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2A44"/>
    <w:rsid w:val="000A00E1"/>
    <w:rsid w:val="000A2135"/>
    <w:rsid w:val="000A7400"/>
    <w:rsid w:val="000E6670"/>
    <w:rsid w:val="0011404E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60092"/>
    <w:rsid w:val="00266A0E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97C32"/>
    <w:rsid w:val="004D73AE"/>
    <w:rsid w:val="00525FEC"/>
    <w:rsid w:val="00547932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5065"/>
    <w:rsid w:val="008357EF"/>
    <w:rsid w:val="00874813"/>
    <w:rsid w:val="008936AA"/>
    <w:rsid w:val="008B3034"/>
    <w:rsid w:val="008C0427"/>
    <w:rsid w:val="0091062F"/>
    <w:rsid w:val="00912E0B"/>
    <w:rsid w:val="00924A2B"/>
    <w:rsid w:val="0093737F"/>
    <w:rsid w:val="00937EFC"/>
    <w:rsid w:val="00940C4B"/>
    <w:rsid w:val="00963B1D"/>
    <w:rsid w:val="00966256"/>
    <w:rsid w:val="009732C9"/>
    <w:rsid w:val="0097467C"/>
    <w:rsid w:val="009836F3"/>
    <w:rsid w:val="009C512A"/>
    <w:rsid w:val="009F687B"/>
    <w:rsid w:val="00A61E53"/>
    <w:rsid w:val="00A73FBB"/>
    <w:rsid w:val="00A830AE"/>
    <w:rsid w:val="00AB50C1"/>
    <w:rsid w:val="00AC33A7"/>
    <w:rsid w:val="00AE7D77"/>
    <w:rsid w:val="00AF104F"/>
    <w:rsid w:val="00B12902"/>
    <w:rsid w:val="00B200C4"/>
    <w:rsid w:val="00B34A29"/>
    <w:rsid w:val="00B4044D"/>
    <w:rsid w:val="00B46C27"/>
    <w:rsid w:val="00BC7BF8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2F1"/>
    <w:rsid w:val="00DF0331"/>
    <w:rsid w:val="00DF5705"/>
    <w:rsid w:val="00E3781E"/>
    <w:rsid w:val="00E51C1E"/>
    <w:rsid w:val="00F07DE6"/>
    <w:rsid w:val="00F54B6C"/>
    <w:rsid w:val="00F67BAA"/>
    <w:rsid w:val="00F7305D"/>
    <w:rsid w:val="00FB6C30"/>
    <w:rsid w:val="00FC2E26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B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B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2016.</izvorni_sadrzaj>
    <derivirana_varijabla naziv="DomainObject.StvarniPocetakDatum_1">18. svibnja 2016.</derivirana_varijabla>
  </DomainObject.StvarniPocetakDatum>
  <DomainObject.StvarniZavrsetakDatum>
    <izvorni_sadrzaj>18. svibnja 2016.</izvorni_sadrzaj>
    <derivirana_varijabla naziv="DomainObject.StvarniZavrsetakDatum_1">18. svibnja 2016.</derivirana_varijabla>
  </DomainObject.StvarniZavrsetakDatum>
  <DomainObject.PlaniraniZavrsetakDatum>
    <izvorni_sadrzaj>18. svibnja 2016.</izvorni_sadrzaj>
    <derivirana_varijabla naziv="DomainObject.PlaniraniZavrsetakDatum_1">18. svibnja 2016.</derivirana_varijabla>
  </DomainObject.PlaniraniZavrsetakDatum>
  <DomainObject.PlaniraniPocetakDatum>
    <izvorni_sadrzaj>18. svibnja 2016.</izvorni_sadrzaj>
    <derivirana_varijabla naziv="DomainObject.PlaniraniPocetakDatum_1">18. svibnja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Branko Vareško</item>
      <item>BROŠTULIN d.o.o. u likvidaciji, MALI VAREŠKI</item>
      <item>FINANCIJSKA AGENCIJA, RC RIJEKA, PODRUŽNICA PULA, PULA</item>
    </izvorni_sadrzaj>
    <derivirana_varijabla naziv="DomainObject.UcesnikSudskeRadnjeListNaziv_1">
      <item>Branko Vareško</item>
      <item>BROŠTULIN d.o.o. u likvidaciji, MALI VAREŠKI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BROŠTULIN d.o.o. u likvidaciji, MALI VAREŠKI zastupanog po punomoćniku Branko Vareško</izvorni_sadrzaj>
    <derivirana_varijabla naziv="DomainObject.Predmet.ProtustrankaFormated_1">  BROŠTULIN d.o.o. u likvidaciji, MALI VAREŠKI zastupanog po punomoćniku Branko Vareško</derivirana_varijabla>
  </DomainObject.Predmet.ProtustrankaFormated>
  <DomainObject.Predmet.ProtustrankaFormatedOIB>
    <izvorni_sadrzaj>  BROŠTULIN d.o.o. u likvidaciji, MALI VAREŠKI, OIB 41516359885 zastupanog po punomoćniku Branko Vareško</izvorni_sadrzaj>
    <derivirana_varijabla naziv="DomainObject.Predmet.ProtustrankaFormatedOIB_1">  BROŠTULIN d.o.o. u likvidaciji, MALI VAREŠKI, OIB 41516359885 zastupanog po punomoćniku Branko Vareško</derivirana_varijabla>
  </DomainObject.Predmet.ProtustrankaFormatedOIB>
  <DomainObject.Predmet.ProtustrankaFormatedWithAdress>
    <izvorni_sadrzaj> BROŠTULIN d.o.o. u likvidaciji, MALI VAREŠKI, Mali Vareški 7, 52207 Mali Vareški zastupanog po punomoćniku Branko Vareško</izvorni_sadrzaj>
    <derivirana_varijabla naziv="DomainObject.Predmet.ProtustrankaFormatedWithAdress_1"> BROŠTULIN d.o.o. u likvidaciji, MALI VAREŠKI, Mali Vareški 7, 52207 Mali Vareški zastupanog po punomoćniku Branko Vareško</derivirana_varijabla>
  </DomainObject.Predmet.ProtustrankaFormatedWithAdress>
  <DomainObject.Predmet.ProtustrankaFormatedWithAdressOIB>
    <izvorni_sadrzaj> BROŠTULIN d.o.o. u likvidaciji, MALI VAREŠKI, OIB 41516359885, Mali Vareški 7, 52207 Mali Vareški zastupanog po punomoćniku Branko Vareško</izvorni_sadrzaj>
    <derivirana_varijabla naziv="DomainObject.Predmet.ProtustrankaFormatedWithAdressOIB_1"> BROŠTULIN d.o.o. u likvidaciji, MALI VAREŠKI, OIB 41516359885, Mali Vareški 7, 52207 Mali Vareški zastupanog po punomoćniku Branko Vareško</derivirana_varijabla>
  </DomainObject.Predmet.ProtustrankaFormatedWithAdressOIB>
  <DomainObject.Predmet.ProtustrankaWithAdress>
    <izvorni_sadrzaj>BROŠTULIN d.o.o. u likvidaciji, MALI VAREŠKI Mali Vareški 7, 52207 Mali Vareški</izvorni_sadrzaj>
    <derivirana_varijabla naziv="DomainObject.Predmet.ProtustrankaWithAdress_1">BROŠTULIN d.o.o. u likvidaciji, MALI VAREŠKI Mali Vareški 7, 52207 Mali Vareški</derivirana_varijabla>
  </DomainObject.Predmet.ProtustrankaWithAdress>
  <DomainObject.Predmet.ProtustrankaWithAdressOIB>
    <izvorni_sadrzaj>BROŠTULIN d.o.o. u likvidaciji, MALI VAREŠKI, OIB 41516359885, Mali Vareški 7, 52207 Mali Vareški</izvorni_sadrzaj>
    <derivirana_varijabla naziv="DomainObject.Predmet.ProtustrankaWithAdressOIB_1">BROŠTULIN d.o.o. u likvidaciji, MALI VAREŠKI, OIB 41516359885, Mali Vareški 7, 52207 Mali Vareški</derivirana_varijabla>
  </DomainObject.Predmet.ProtustrankaWithAdressOIB>
  <DomainObject.Predmet.ProtustrankaNazivFormated>
    <izvorni_sadrzaj>BROŠTULIN d.o.o. u likvidaciji, MALI VAREŠKI</izvorni_sadrzaj>
    <derivirana_varijabla naziv="DomainObject.Predmet.ProtustrankaNazivFormated_1">BROŠTULIN d.o.o. u likvidaciji, MALI VAREŠKI</derivirana_varijabla>
  </DomainObject.Predmet.ProtustrankaNazivFormated>
  <DomainObject.Predmet.ProtustrankaNazivFormatedOIB>
    <izvorni_sadrzaj>BROŠTULIN d.o.o. u likvidaciji, MALI VAREŠKI, OIB 41516359885</izvorni_sadrzaj>
    <derivirana_varijabla naziv="DomainObject.Predmet.ProtustrankaNazivFormatedOIB_1">BROŠTULIN d.o.o. u likvidaciji, MALI VAREŠKI, OIB 41516359885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2024.19</izvorni_sadrzaj>
    <derivirana_varijabla naziv="DomainObject.Predmet.TrenutnaVrijednost_1">2024.19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BROŠTULIN d.o.o. u likvidaciji, MALI VAREŠKI zastupanog po punomoćniku Branko Vareško</item>
    </izvorni_sadrzaj>
    <derivirana_varijabla naziv="DomainObject.Predmet.ProtuStrankaListFormated_1">
      <item>BROŠTULIN d.o.o. u likvidaciji, MALI VAREŠKI zastupanog po punomoćniku Branko Vareško</item>
    </derivirana_varijabla>
  </DomainObject.Predmet.ProtuStrankaListFormated>
  <DomainObject.Predmet.ProtuStrankaListFormatedOIB>
    <izvorni_sadrzaj>
      <item>BROŠTULIN d.o.o. u likvidaciji, MALI VAREŠKI, OIB 41516359885 zastupanog po punomoćniku Branko Vareško</item>
    </izvorni_sadrzaj>
    <derivirana_varijabla naziv="DomainObject.Predmet.ProtuStrankaListFormatedOIB_1">
      <item>BROŠTULIN d.o.o. u likvidaciji, MALI VAREŠKI, OIB 41516359885 zastupanog po punomoćniku Branko Vareško</item>
    </derivirana_varijabla>
  </DomainObject.Predmet.ProtuStrankaListFormatedOIB>
  <DomainObject.Predmet.ProtuStrankaListFormatedWithAdress>
    <izvorni_sadrzaj>
      <item>BROŠTULIN d.o.o. u likvidaciji, MALI VAREŠKI, Mali Vareški 7, 52207 Mali Vareški zastupanog po punomoćniku Branko Vareško</item>
    </izvorni_sadrzaj>
    <derivirana_varijabla naziv="DomainObject.Predmet.ProtuStrankaListFormatedWithAdress_1">
      <item>BROŠTULIN d.o.o. u likvidaciji, MALI VAREŠKI, Mali Vareški 7, 52207 Mali Vareški zastupanog po punomoćniku Branko Vareško</item>
    </derivirana_varijabla>
  </DomainObject.Predmet.ProtuStrankaListFormatedWithAdress>
  <DomainObject.Predmet.ProtuStrankaListFormatedWithAdressOIB>
    <izvorni_sadrzaj>
      <item>BROŠTULIN d.o.o. u likvidaciji, MALI VAREŠKI, OIB 41516359885, Mali Vareški 7, 52207 Mali Vareški zastupanog po punomoćniku Branko Vareško</item>
    </izvorni_sadrzaj>
    <derivirana_varijabla naziv="DomainObject.Predmet.ProtuStrankaListFormatedWithAdressOIB_1">
      <item>BROŠTULIN d.o.o. u likvidaciji, MALI VAREŠKI, OIB 41516359885, Mali Vareški 7, 52207 Mali Vareški zastupanog po punomoćniku Branko Vareško</item>
    </derivirana_varijabla>
  </DomainObject.Predmet.ProtuStrankaListFormatedWithAdressOIB>
  <DomainObject.Predmet.ProtuStrankaListNazivFormated>
    <izvorni_sadrzaj>
      <item>BROŠTULIN d.o.o. u likvidaciji, MALI VAREŠKI</item>
    </izvorni_sadrzaj>
    <derivirana_varijabla naziv="DomainObject.Predmet.ProtuStrankaListNazivFormated_1">
      <item>BROŠTULIN d.o.o. u likvidaciji, MALI VAREŠKI</item>
    </derivirana_varijabla>
  </DomainObject.Predmet.ProtuStrankaListNazivFormated>
  <DomainObject.Predmet.ProtuStrankaListNazivFormatedOIB>
    <izvorni_sadrzaj>
      <item>BROŠTULIN d.o.o. u likvidaciji, MALI VAREŠKI, OIB 41516359885</item>
    </izvorni_sadrzaj>
    <derivirana_varijabla naziv="DomainObject.Predmet.ProtuStrankaListNazivFormatedOIB_1">
      <item>BROŠTULIN d.o.o. u likvidaciji, MALI VAREŠKI, OIB 41516359885</item>
    </derivirana_varijabla>
  </DomainObject.Predmet.ProtuStrankaListNazivFormatedOIB>
  <DomainObject.Predmet.OstaliListFormated>
    <izvorni_sadrzaj>
      <item>Branko Vareško punomoćnik sudionika u postupku BROŠTULIN d.o.o. u likvidaciji, MALI VAREŠKI</item>
    </izvorni_sadrzaj>
    <derivirana_varijabla naziv="DomainObject.Predmet.OstaliListFormated_1">
      <item>Branko Vareško punomoćnik sudionika u postupku BROŠTULIN d.o.o. u likvidaciji, MALI VAREŠKI</item>
    </derivirana_varijabla>
  </DomainObject.Predmet.OstaliListFormated>
  <DomainObject.Predmet.OstaliListFormatedOIB>
    <izvorni_sadrzaj>
      <item>Branko Vareško, OIB 37642176226 punomoćnik sudionika u postupku BROŠTULIN d.o.o. u likvidaciji, MALI VAREŠKI</item>
    </izvorni_sadrzaj>
    <derivirana_varijabla naziv="DomainObject.Predmet.OstaliListFormatedOIB_1">
      <item>Branko Vareško, OIB 37642176226 punomoćnik sudionika u postupku BROŠTULIN d.o.o. u likvidaciji, MALI VAREŠKI</item>
    </derivirana_varijabla>
  </DomainObject.Predmet.OstaliListFormatedOIB>
  <DomainObject.Predmet.OstaliListFormatedWithAdress>
    <izvorni_sadrzaj>
      <item>Branko Vareško, Šegotići 67, 52207 Šegotići punomoćnik sudionika u postupku BROŠTULIN d.o.o. u likvidaciji, MALI VAREŠKI</item>
    </izvorni_sadrzaj>
    <derivirana_varijabla naziv="DomainObject.Predmet.OstaliListFormatedWithAdress_1">
      <item>Branko Vareško, Šegotići 67, 52207 Šegotići punomoćnik sudionika u postupku BROŠTULIN d.o.o. u likvidaciji, MALI VAREŠKI</item>
    </derivirana_varijabla>
  </DomainObject.Predmet.OstaliListFormatedWithAdress>
  <DomainObject.Predmet.OstaliListFormatedWithAdressOIB>
    <izvorni_sadrzaj>
      <item>Branko Vareško, OIB 37642176226, Šegotići 67, 52207 Šegotići punomoćnik sudionika u postupku BROŠTULIN d.o.o. u likvidaciji, MALI VAREŠKI</item>
    </izvorni_sadrzaj>
    <derivirana_varijabla naziv="DomainObject.Predmet.OstaliListFormatedWithAdressOIB_1">
      <item>Branko Vareško, OIB 37642176226, Šegotići 67, 52207 Šegotići punomoćnik sudionika u postupku BROŠTULIN d.o.o. u likvidaciji, MALI VAREŠKI</item>
    </derivirana_varijabla>
  </DomainObject.Predmet.OstaliListFormatedWithAdressOIB>
  <DomainObject.Predmet.OstaliListNazivFormated>
    <izvorni_sadrzaj>
      <item>Branko Vareško</item>
    </izvorni_sadrzaj>
    <derivirana_varijabla naziv="DomainObject.Predmet.OstaliListNazivFormated_1">
      <item>Branko Vareško</item>
    </derivirana_varijabla>
  </DomainObject.Predmet.OstaliListNazivFormated>
  <DomainObject.Predmet.OstaliListNazivFormatedOIB>
    <izvorni_sadrzaj>
      <item>Branko Vareško, OIB 37642176226</item>
    </izvorni_sadrzaj>
    <derivirana_varijabla naziv="DomainObject.Predmet.OstaliListNazivFormatedOIB_1">
      <item>Branko Vareško, OIB 37642176226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BROŠTULIN d.o.o. u likvidaciji, MALI VAREŠKI</izvorni_sadrzaj>
    <derivirana_varijabla naziv="DomainObject.Predmet.ProtustrankaIDrugi_1">BROŠTULIN d.o.o. u likvidaciji, MALI VAREŠKI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BROŠTULIN d.o.o. u likvidaciji, MALI VAREŠKI, OIB 41516359885, Mali Vareški 7, 52207 Mali Vareški</izvorni_sadrzaj>
    <derivirana_varijabla naziv="DomainObject.Predmet.ProtustrankaIDrugiAdressOIB_1">BROŠTULIN d.o.o. u likvidaciji, MALI VAREŠKI, OIB 41516359885, Mali Vareški 7, 52207 Mali Vareški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BROŠTULIN d.o.o. u likvidaciji, MALI VAREŠKI</item>
      <item>Branko Vareško</item>
    </izvorni_sadrzaj>
    <derivirana_varijabla naziv="DomainObject.Predmet.SudioniciListNaziv_1">
      <item>FINANCIJSKA AGENCIJA, RC RIJEKA, PODRUŽNICA PULA, PULA</item>
      <item>BROŠTULIN d.o.o. u likvidaciji, MALI VAREŠKI</item>
      <item>Branko Vareško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BROŠTULIN d.o.o. u likvidaciji, MALI VAREŠKI, OIB 41516359885, Mali Vareški 7,52207 Mali Vareški</item>
      <item>Branko Vareško, OIB 37642176226, Šegotići 67,52207 Šegotići</item>
    </izvorni_sadrzaj>
    <derivirana_varijabla naziv="DomainObject.Predmet.SudioniciListAdressOIB_1">
      <item>FINANCIJSKA AGENCIJA, RC RIJEKA, PODRUŽNICA PULA, PULA, OIB 85821130368, Giardini 5,52100 Pula</item>
      <item>BROŠTULIN d.o.o. u likvidaciji, MALI VAREŠKI, OIB 41516359885, Mali Vareški 7,52207 Mali Vareški</item>
      <item>Branko Vareško, OIB 37642176226, Šegotići 67,52207 Šegotići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41516359885</item>
      <item>, OIB 37642176226</item>
    </izvorni_sadrzaj>
    <derivirana_varijabla naziv="DomainObject.Predmet.SudioniciListNazivOIB_1">
      <item>, OIB 85821130368</item>
      <item>, OIB 41516359885</item>
      <item>, OIB 37642176226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D236D-656B-4AAD-AF16-4DE7F589E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1645</properties:Characters>
  <properties:Lines>74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2011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2016-05-18T06:11:00Z</dcterms:created>
  <dc:creator>epincin</dc:creator>
  <cp:lastModifiedBy>Sanja Prodan</cp:lastModifiedBy>
  <cp:lastPrinted>2016-05-18T08:58:00Z</cp:lastPrinted>
  <dcterms:modified xmlns:xsi="http://www.w3.org/2001/XMLSchema-instance" xsi:type="dcterms:W3CDTF">2016-05-18T10:53:00Z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