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4cdf" w14:paraId="cfa4cdf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LATEBRA d.o.o., OIB: 29760272646, Split, Mažuranićevo Šetalište 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LATEBRA d.o.o., OIB: 29760272646, Split, Mažuranićevo Šetalište 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20.03.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dužnik je obavijestio sud kako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6773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blokadi računa i novčanih sredstava ovršenika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iz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kojih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067730">
        <w:rPr>
          <w:rFonts w:cs="Times New Roman" w:eastAsia="Times New Roman" w:hAnsi="Times New Roman" w:ascii="Times New Roman"/>
          <w:sz w:val="24"/>
          <w:szCs w:val="24"/>
        </w:rPr>
        <w:t>15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67730">
        <w:rPr>
          <w:rFonts w:cs="Times New Roman" w:eastAsia="Times New Roman" w:hAnsi="Times New Roman" w:ascii="Times New Roman"/>
          <w:sz w:val="24"/>
          <w:szCs w:val="24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067730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67730" w:rsidP="000B114D" w:rsidR="00067730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67730" w:rsidP="00067730" w:rsidR="000B114D" w:rsidRPr="000B114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47ECC" w:rsidRPr="00AD128E">
        <w:rPr>
          <w:rFonts w:cs="Times New Roman" w:hAnsi="Times New Roman" w:ascii="Times New Roman"/>
          <w:sz w:val="24"/>
          <w:szCs w:val="24"/>
        </w:rPr>
        <w:t xml:space="preserve">                    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67730">
        <w:rPr>
          <w:rFonts w:cs="Times New Roman" w:eastAsia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</w:t>
      </w:r>
      <w:r w:rsidR="00060621" w:rsidRPr="00067730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067730">
        <w:rPr>
          <w:rFonts w:cs="Times New Roman" w:eastAsia="Times New Roman" w:hAnsi="Times New Roman" w:ascii="Times New Roman"/>
          <w:sz w:val="24"/>
          <w:szCs w:val="24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67730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67730">
        <w:rPr>
          <w:rFonts w:cs="Times New Roman" w:eastAsia="Times New Roman" w:hAnsi="Times New Roman" w:ascii="Times New Roman"/>
          <w:sz w:val="24"/>
          <w:szCs w:val="24"/>
        </w:rPr>
        <w:t>-predlagatelju - Financijskoj agenciji, RC Split</w:t>
      </w: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67730">
        <w:rPr>
          <w:rFonts w:cs="Times New Roman" w:eastAsia="Times New Roman" w:hAnsi="Times New Roman" w:ascii="Times New Roman"/>
          <w:sz w:val="24"/>
          <w:szCs w:val="24"/>
        </w:rPr>
        <w:t>-dužniku</w:t>
      </w: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67730">
        <w:rPr>
          <w:rFonts w:cs="Times New Roman" w:eastAsia="Times New Roman" w:hAnsi="Times New Roman" w:ascii="Times New Roman"/>
          <w:sz w:val="24"/>
          <w:szCs w:val="24"/>
        </w:rPr>
        <w:t>-e-Oglasna ploča suda</w:t>
      </w: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67730">
        <w:rPr>
          <w:rFonts w:cs="Times New Roman" w:eastAsia="Times New Roman" w:hAnsi="Times New Roman" w:ascii="Times New Roman"/>
          <w:sz w:val="24"/>
          <w:szCs w:val="24"/>
        </w:rPr>
        <w:t>-spis</w:t>
      </w:r>
    </w:p>
    <w:p w:rsidRDefault="000B114D" w:rsidP="000B114D" w:rsidR="000B114D" w:rsidRPr="000677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C7764C" w:rsidRPr="00C7764C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067730">
          <w:rPr>
            <w:rFonts w:hAnsi="Times New Roman" w:ascii="Times New Roman"/>
            <w:sz w:val="24"/>
            <w:szCs w:val="24"/>
            <w:lang w:val="hr-HR"/>
          </w:rPr>
          <w:t>432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067730">
          <w:rPr>
            <w:rFonts w:hAnsi="Times New Roman" w:ascii="Times New Roman"/>
            <w:sz w:val="24"/>
            <w:szCs w:val="24"/>
            <w:lang w:val="hr-HR"/>
          </w:rPr>
          <w:t>7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C7764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</w:t>
    </w:r>
    <w:r w:rsidR="00067730">
      <w:rPr>
        <w:rFonts w:hAnsi="Times New Roman" w:ascii="Times New Roman"/>
        <w:sz w:val="24"/>
        <w:szCs w:val="24"/>
        <w:lang w:val="hr-HR"/>
      </w:rPr>
      <w:t>432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067730">
      <w:rPr>
        <w:rFonts w:hAnsi="Times New Roman" w:ascii="Times New Roman"/>
        <w:sz w:val="24"/>
        <w:szCs w:val="24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67730"/>
    <w:rsid w:val="000B114D"/>
    <w:rsid w:val="00254AC3"/>
    <w:rsid w:val="003668F2"/>
    <w:rsid w:val="00434FCD"/>
    <w:rsid w:val="005E2A83"/>
    <w:rsid w:val="007E7C42"/>
    <w:rsid w:val="008706D1"/>
    <w:rsid w:val="00AD128E"/>
    <w:rsid w:val="00B41223"/>
    <w:rsid w:val="00C7764C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66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8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68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68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68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66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8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68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68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68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LATEBRA za građenje i poslovanje nekretninama društvo s ograničenom odgovornošću</izvorni_sadrzaj>
    <derivirana_varijabla naziv="DomainObject.Predmet.ProtustrankaFormated_1">  LATEBRA za građenje i poslovanje nekretninama društvo s ograničenom odgovornošću</derivirana_varijabla>
  </DomainObject.Predmet.ProtustrankaFormated>
  <DomainObject.Predmet.ProtustrankaFormatedOIB>
    <izvorni_sadrzaj>  LATEBRA za građenje i poslovanje nekretninama društvo s ograničenom odgovornošću, OIB 29760272646</izvorni_sadrzaj>
    <derivirana_varijabla naziv="DomainObject.Predmet.ProtustrankaFormatedOIB_1">  LATEBRA za građenje i poslovanje nekretninama društvo s ograničenom odgovornošću, OIB 29760272646</derivirana_varijabla>
  </DomainObject.Predmet.ProtustrankaFormatedOIB>
  <DomainObject.Predmet.ProtustrankaFormatedWithAdress>
    <izvorni_sadrzaj> LATEBRA za građenje i poslovanje nekretninama društvo s ograničenom odgovornošću, Mažuranićevo Šetalište 1, 21000 Split</izvorni_sadrzaj>
    <derivirana_varijabla naziv="DomainObject.Predmet.ProtustrankaFormatedWithAdress_1"> LATEBRA za građenje i poslovanje nekretninama društvo s ograničenom odgovornošću, Mažuranićevo Šetalište 1, 21000 Split</derivirana_varijabla>
  </DomainObject.Predmet.ProtustrankaFormatedWithAdress>
  <DomainObject.Predmet.ProtustrankaFormatedWithAdressOIB>
    <izvorni_sadrzaj> LATEBRA za građenje i poslovanje nekretninama društvo s ograničenom odgovornošću, OIB 29760272646, Mažuranićevo Šetalište 1, 21000 Split</izvorni_sadrzaj>
    <derivirana_varijabla naziv="DomainObject.Predmet.ProtustrankaFormatedWithAdressOIB_1"> LATEBRA za građenje i poslovanje nekretninama društvo s ograničenom odgovornošću, OIB 29760272646, Mažuranićevo Šetalište 1, 21000 Split</derivirana_varijabla>
  </DomainObject.Predmet.ProtustrankaFormatedWithAdressOIB>
  <DomainObject.Predmet.ProtustrankaWithAdress>
    <izvorni_sadrzaj>LATEBRA za građenje i poslovanje nekretninama društvo s ograničenom odgovornošću Mažuranićevo Šetalište 1, 21000 Split</izvorni_sadrzaj>
    <derivirana_varijabla naziv="DomainObject.Predmet.ProtustrankaWithAdress_1">LATEBRA za građenje i poslovanje nekretninama društvo s ograničenom odgovornošću Mažuranićevo Šetalište 1, 21000 Split</derivirana_varijabla>
  </DomainObject.Predmet.ProtustrankaWithAdress>
  <DomainObject.Predmet.ProtustrankaWithAdressOIB>
    <izvorni_sadrzaj>LATEBRA za građenje i poslovanje nekretninama društvo s ograničenom odgovornošću, OIB 29760272646, Mažuranićevo Šetalište 1, 21000 Split</izvorni_sadrzaj>
    <derivirana_varijabla naziv="DomainObject.Predmet.ProtustrankaWithAdressOIB_1">LATEBRA za građenje i poslovanje nekretninama društvo s ograničenom odgovornošću, OIB 29760272646, Mažuranićevo Šetalište 1, 21000 Split</derivirana_varijabla>
  </DomainObject.Predmet.ProtustrankaWithAdressOIB>
  <DomainObject.Predmet.ProtustrankaNazivFormated>
    <izvorni_sadrzaj>LATEBRA za građenje i poslovanje nekretninama društvo s ograničenom odgovornošću</izvorni_sadrzaj>
    <derivirana_varijabla naziv="DomainObject.Predmet.ProtustrankaNazivFormated_1">LATEBRA za građenje i poslovanje nekretninama društvo s ograničenom odgovornošću</derivirana_varijabla>
  </DomainObject.Predmet.ProtustrankaNazivFormated>
  <DomainObject.Predmet.ProtustrankaNazivFormatedOIB>
    <izvorni_sadrzaj>LATEBRA za građenje i poslovanje nekretninama društvo s ograničenom odgovornošću, OIB 29760272646</izvorni_sadrzaj>
    <derivirana_varijabla naziv="DomainObject.Predmet.ProtustrankaNazivFormatedOIB_1">LATEBRA za građenje i poslovanje nekretninama društvo s ograničenom odgovornošću, OIB 29760272646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5012.10</izvorni_sadrzaj>
    <derivirana_varijabla naziv="DomainObject.Predmet.TrenutnaVrijednost_1">5012.10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LATEBRA za građenje i poslovanje nekretninama društvo s ograničenom odgovornošću</item>
    </izvorni_sadrzaj>
    <derivirana_varijabla naziv="DomainObject.Predmet.ProtuStrankaListFormated_1">
      <item>LATEBRA za građenje i poslovanje nekretninama društvo s ograničenom odgovornošću</item>
    </derivirana_varijabla>
  </DomainObject.Predmet.ProtuStrankaListFormated>
  <DomainObject.Predmet.ProtuStrankaListFormatedOIB>
    <izvorni_sadrzaj>
      <item>LATEBRA za građenje i poslovanje nekretninama društvo s ograničenom odgovornošću, OIB 29760272646</item>
    </izvorni_sadrzaj>
    <derivirana_varijabla naziv="DomainObject.Predmet.ProtuStrankaListFormatedOIB_1">
      <item>LATEBRA za građenje i poslovanje nekretninama društvo s ograničenom odgovornošću, OIB 29760272646</item>
    </derivirana_varijabla>
  </DomainObject.Predmet.ProtuStrankaListFormatedOIB>
  <DomainObject.Predmet.ProtuStrankaListFormatedWithAdress>
    <izvorni_sadrzaj>
      <item>LATEBRA za građenje i poslovanje nekretninama društvo s ograničenom odgovornošću, Mažuranićevo Šetalište 1, 21000 Split</item>
    </izvorni_sadrzaj>
    <derivirana_varijabla naziv="DomainObject.Predmet.ProtuStrankaListFormatedWithAdress_1">
      <item>LATEBRA za građenje i poslovanje nekretninama društvo s ograničenom odgovornošću, Mažuranićevo Šetalište 1, 21000 Split</item>
    </derivirana_varijabla>
  </DomainObject.Predmet.ProtuStrankaListFormatedWithAdress>
  <DomainObject.Predmet.ProtuStrankaListFormatedWithAdressOIB>
    <izvorni_sadrzaj>
      <item>LATEBRA za građenje i poslovanje nekretninama društvo s ograničenom odgovornošću, OIB 29760272646, Mažuranićevo Šetalište 1, 21000 Split</item>
    </izvorni_sadrzaj>
    <derivirana_varijabla naziv="DomainObject.Predmet.ProtuStrankaListFormatedWithAdressOIB_1">
      <item>LATEBRA za građenje i poslovanje nekretninama društvo s ograničenom odgovornošću, OIB 29760272646, Mažuranićevo Šetalište 1, 21000 Split</item>
    </derivirana_varijabla>
  </DomainObject.Predmet.ProtuStrankaListFormatedWithAdressOIB>
  <DomainObject.Predmet.ProtuStrankaListNazivFormated>
    <izvorni_sadrzaj>
      <item>LATEBRA za građenje i poslovanje nekretninama društvo s ograničenom odgovornošću</item>
    </izvorni_sadrzaj>
    <derivirana_varijabla naziv="DomainObject.Predmet.ProtuStrankaListNazivFormated_1">
      <item>LATEBRA za građenje i poslovanje nekretninama društvo s ograničenom odgovornošću</item>
    </derivirana_varijabla>
  </DomainObject.Predmet.ProtuStrankaListNazivFormated>
  <DomainObject.Predmet.ProtuStrankaListNazivFormatedOIB>
    <izvorni_sadrzaj>
      <item>LATEBRA za građenje i poslovanje nekretninama društvo s ograničenom odgovornošću, OIB 29760272646</item>
    </izvorni_sadrzaj>
    <derivirana_varijabla naziv="DomainObject.Predmet.ProtuStrankaListNazivFormatedOIB_1">
      <item>LATEBRA za građenje i poslovanje nekretninama društvo s ograničenom odgovornošću, OIB 29760272646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LATEBRA za građenje i poslovanje nekretninama društvo s ograničenom odgovornošću</izvorni_sadrzaj>
    <derivirana_varijabla naziv="DomainObject.Predmet.ProtustrankaIDrugi_1">LATEBRA za građenje i poslovanje nekretninama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LATEBRA za građenje i poslovanje nekretninama društvo s ograničenom odgovornošću, OIB 29760272646, Mažuranićevo Šetalište 1, 21000 Split</izvorni_sadrzaj>
    <derivirana_varijabla naziv="DomainObject.Predmet.ProtustrankaIDrugiAdressOIB_1">LATEBRA za građenje i poslovanje nekretninama društvo s ograničenom odgovornošću, OIB 29760272646,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LATEBRA za građenje i poslovanje nekretninama društvo s ograničenom odgovornošću</item>
      <item>FINANCIJSKA AGENCIJA, RC SPLIT</item>
    </izvorni_sadrzaj>
    <derivirana_varijabla naziv="DomainObject.Predmet.SudioniciListNaziv_1">
      <item>LATEBRA za građenje i poslovanje nekretninama društvo s ograničenom odgovornošću</item>
      <item>FINANCIJSKA AGENCIJA, RC SPLIT</item>
    </derivirana_varijabla>
  </DomainObject.Predmet.SudioniciListNaziv>
  <DomainObject.Predmet.SudioniciListAdressOIB>
    <izvorni_sadrzaj>
      <item>LATEBRA za građenje i poslovanje nekretninama društvo s ograničenom odgovornošću, OIB 29760272646, Mažuranićevo Šetalište 1,21000 Split</item>
      <item>FINANCIJSKA AGENCIJA, RC SPLIT, OIB 85821130368, Mažuranićevo šetalište 24 b,21000 Split</item>
    </izvorni_sadrzaj>
    <derivirana_varijabla naziv="DomainObject.Predmet.SudioniciListAdressOIB_1">
      <item>LATEBRA za građenje i poslovanje nekretninama društvo s ograničenom odgovornošću, OIB 29760272646,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29760272646</item>
      <item>, OIB 85821130368</item>
    </izvorni_sadrzaj>
    <derivirana_varijabla naziv="DomainObject.Predmet.SudioniciListNazivOIB_1">
      <item>, OIB 29760272646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2447</properties:Characters>
  <properties:Lines>74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2017-11-15T07:44:00Z</cp:lastPrinted>
  <dcterms:modified xmlns:xsi="http://www.w3.org/2001/XMLSchema-instance" xsi:type="dcterms:W3CDTF">2017-11-15T07:49:00Z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