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e98f425" w14:paraId="e98f425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A61F38">
        <w:rPr>
          <w:rFonts w:eastAsia="Times New Roman"/>
          <w:szCs w:val="20"/>
          <w:lang w:eastAsia="hr-HR"/>
        </w:rPr>
        <w:t>St-2795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>nad dužnikom</w:t>
      </w:r>
      <w:r w:rsidR="00A61F38" w:rsidRPr="00A61F38">
        <w:rPr>
          <w:rFonts w:eastAsia="Times New Roman"/>
          <w:szCs w:val="24"/>
          <w:lang w:eastAsia="hr-HR"/>
        </w:rPr>
        <w:t xml:space="preserve"> </w:t>
      </w:r>
      <w:r w:rsidR="00A61F38">
        <w:rPr>
          <w:rFonts w:eastAsia="Times New Roman"/>
          <w:szCs w:val="24"/>
          <w:lang w:eastAsia="hr-HR"/>
        </w:rPr>
        <w:t>MARS NAUTIKA d.o.o. Zagreb, Barčev Trg 13, MBS: 080567516, OIB:61392191729,</w:t>
      </w:r>
      <w:r w:rsidR="007C3A84">
        <w:rPr>
          <w:rFonts w:eastAsia="Times New Roman"/>
          <w:szCs w:val="24"/>
          <w:lang w:eastAsia="hr-HR"/>
        </w:rPr>
        <w:t xml:space="preserve"> </w:t>
      </w:r>
      <w:r>
        <w:rPr>
          <w:rFonts w:eastAsia="Times New Roman"/>
          <w:szCs w:val="24"/>
          <w:lang w:eastAsia="hr-HR"/>
        </w:rPr>
        <w:t xml:space="preserve">dana </w:t>
      </w:r>
      <w:r w:rsidR="005D21EF">
        <w:rPr>
          <w:rFonts w:eastAsia="Times New Roman"/>
          <w:szCs w:val="24"/>
          <w:lang w:eastAsia="hr-HR"/>
        </w:rPr>
        <w:t>17.</w:t>
      </w:r>
      <w:r w:rsidR="007C3A84">
        <w:rPr>
          <w:rFonts w:eastAsia="Times New Roman"/>
          <w:szCs w:val="24"/>
          <w:lang w:eastAsia="hr-HR"/>
        </w:rPr>
        <w:t xml:space="preserve">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</w:t>
      </w:r>
      <w:r w:rsidR="005D21EF">
        <w:t xml:space="preserve"> </w:t>
      </w:r>
      <w:r w:rsidR="00A61F38">
        <w:rPr>
          <w:rFonts w:eastAsia="Times New Roman"/>
          <w:szCs w:val="24"/>
          <w:lang w:eastAsia="hr-HR"/>
        </w:rPr>
        <w:t>MARS NAUTIKA d.o.o. Zagreb, Barčev Trg 13, MBS: 080567516, OIB:61392191729,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5D21EF">
        <w:t xml:space="preserve"> 17</w:t>
      </w:r>
      <w:r w:rsidR="00F1769C">
        <w:t>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A61F38">
        <w:t>Biserka Šmit Sabolić, Kutina, Crkvena 26, OIB 63081779137.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A61F38">
        <w:rPr>
          <w:rFonts w:eastAsia="Times New Roman"/>
          <w:szCs w:val="24"/>
          <w:lang w:eastAsia="hr-HR"/>
        </w:rPr>
        <w:t>MARS NAUTIKA d.o.o. Zagreb, Barčev Trg 13, MBS: 080567516, OIB:61392191729.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61F38" w:rsidP="009C4219" w:rsidR="00A61F38">
      <w:pPr>
        <w:pStyle w:val="Bezproreda"/>
        <w:jc w:val="both"/>
      </w:pPr>
    </w:p>
    <w:p w:rsidRDefault="00036BEA" w:rsidP="009C4219" w:rsidR="00036BEA">
      <w:pPr>
        <w:pStyle w:val="Bezproreda"/>
        <w:jc w:val="both"/>
      </w:pPr>
    </w:p>
    <w:p w:rsidRDefault="00036BEA" w:rsidP="00036BEA" w:rsidR="00036BEA">
      <w:pPr>
        <w:pStyle w:val="Bezproreda"/>
        <w:jc w:val="center"/>
      </w:pPr>
      <w:r>
        <w:lastRenderedPageBreak/>
        <w:t>2</w:t>
      </w:r>
    </w:p>
    <w:p w:rsidRDefault="00036BEA" w:rsidP="00036BEA" w:rsidR="00036BEA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A61F38">
        <w:rPr>
          <w:rFonts w:eastAsia="Times New Roman"/>
          <w:szCs w:val="20"/>
          <w:lang w:eastAsia="hr-HR"/>
        </w:rPr>
        <w:t>St-2795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036BEA" w:rsidP="009C4219" w:rsidR="00036BEA">
      <w:pPr>
        <w:pStyle w:val="Bezproreda"/>
        <w:jc w:val="both"/>
      </w:pPr>
    </w:p>
    <w:p w:rsidRDefault="00F1769C" w:rsidP="005D21EF" w:rsidR="00F1769C">
      <w:pPr>
        <w:pStyle w:val="Bezproreda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5D21EF">
        <w:t xml:space="preserve"> 17</w:t>
      </w:r>
      <w:r w:rsidR="00F1769C">
        <w:t>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664CFA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664CFA" w:rsidP="00664CFA" w:rsidR="00664CFA">
      <w:pPr>
        <w:rPr>
          <w:szCs w:val="20"/>
        </w:rPr>
      </w:pPr>
    </w:p>
    <w:p w:rsidRDefault="00664CFA" w:rsidP="00664CFA" w:rsidR="00664CFA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664CFA" w:rsidP="00664CFA" w:rsidR="00664CFA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664CFA" w:rsidP="00664CFA" w:rsidR="00664CFA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36BEA"/>
    <w:rsid w:val="000B2827"/>
    <w:rsid w:val="00307086"/>
    <w:rsid w:val="004439D8"/>
    <w:rsid w:val="004A254C"/>
    <w:rsid w:val="004D318E"/>
    <w:rsid w:val="005C460E"/>
    <w:rsid w:val="005D21EF"/>
    <w:rsid w:val="00664CFA"/>
    <w:rsid w:val="00756A5F"/>
    <w:rsid w:val="007C3A84"/>
    <w:rsid w:val="00974536"/>
    <w:rsid w:val="009C4219"/>
    <w:rsid w:val="00A61F38"/>
    <w:rsid w:val="00A735F0"/>
    <w:rsid w:val="00B82EC1"/>
    <w:rsid w:val="00C32E72"/>
    <w:rsid w:val="00C72C52"/>
    <w:rsid w:val="00D40CCE"/>
    <w:rsid w:val="00D60461"/>
    <w:rsid w:val="00E433EF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CFA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CFA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CFA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CFA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CFA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CFA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2795</izvorni_sadrzaj>
    <derivirana_varijabla naziv="DomainObject.Predmet.Broj_1">2795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St-2795/2015</izvorni_sadrzaj>
    <derivirana_varijabla naziv="DomainObject.Predmet.OznakaBroj_1">St-2795/2015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 NAUTIKA d.o.o. zastupanog po punomoćniku Sergej Marčeta</izvorni_sadrzaj>
    <derivirana_varijabla naziv="DomainObject.Predmet.ProtustrankaFormated_1">  MARS NAUTIKA d.o.o. zastupanog po punomoćniku Sergej Marčeta</derivirana_varijabla>
  </DomainObject.Predmet.ProtustrankaFormated>
  <DomainObject.Predmet.ProtustrankaFormatedOIB>
    <izvorni_sadrzaj>  MARS NAUTIKA d.o.o., OIB 61392191729 zastupanog po punomoćniku Sergej Marčeta</izvorni_sadrzaj>
    <derivirana_varijabla naziv="DomainObject.Predmet.ProtustrankaFormatedOIB_1">  MARS NAUTIKA d.o.o., OIB 61392191729 zastupanog po punomoćniku Sergej Marčeta</derivirana_varijabla>
  </DomainObject.Predmet.ProtustrankaFormatedOIB>
  <DomainObject.Predmet.ProtustrankaFormatedWithAdress>
    <izvorni_sadrzaj> MARS NAUTIKA d.o.o., Barčev Trg 13, 10000 Zagreb zastupanog po punomoćniku Sergej Marčeta</izvorni_sadrzaj>
    <derivirana_varijabla naziv="DomainObject.Predmet.ProtustrankaFormatedWithAdress_1"> MARS NAUTIKA d.o.o., Barčev Trg 13, 10000 Zagreb zastupanog po punomoćniku Sergej Marčeta</derivirana_varijabla>
  </DomainObject.Predmet.ProtustrankaFormatedWithAdress>
  <DomainObject.Predmet.ProtustrankaFormatedWithAdressOIB>
    <izvorni_sadrzaj> MARS NAUTIKA d.o.o., OIB 61392191729, Barčev Trg 13, 10000 Zagreb zastupanog po punomoćniku Sergej Marčeta</izvorni_sadrzaj>
    <derivirana_varijabla naziv="DomainObject.Predmet.ProtustrankaFormatedWithAdressOIB_1"> MARS NAUTIKA d.o.o., OIB 61392191729, Barčev Trg 13, 10000 Zagreb zastupanog po punomoćniku Sergej Marčeta</derivirana_varijabla>
  </DomainObject.Predmet.ProtustrankaFormatedWithAdressOIB>
  <DomainObject.Predmet.ProtustrankaWithAdress>
    <izvorni_sadrzaj>MARS NAUTIKA d.o.o. Barčev Trg 13, 10000 Zagreb</izvorni_sadrzaj>
    <derivirana_varijabla naziv="DomainObject.Predmet.ProtustrankaWithAdress_1">MARS NAUTIKA d.o.o. Barčev Trg 13, 10000 Zagreb</derivirana_varijabla>
  </DomainObject.Predmet.ProtustrankaWithAdress>
  <DomainObject.Predmet.ProtustrankaWithAdressOIB>
    <izvorni_sadrzaj>MARS NAUTIKA d.o.o., OIB 61392191729, Barčev Trg 13, 10000 Zagreb</izvorni_sadrzaj>
    <derivirana_varijabla naziv="DomainObject.Predmet.ProtustrankaWithAdressOIB_1">MARS NAUTIKA d.o.o., OIB 61392191729, Barčev Trg 13, 10000 Zagreb</derivirana_varijabla>
  </DomainObject.Predmet.ProtustrankaWithAdressOIB>
  <DomainObject.Predmet.ProtustrankaNazivFormated>
    <izvorni_sadrzaj>MARS NAUTIKA d.o.o.</izvorni_sadrzaj>
    <derivirana_varijabla naziv="DomainObject.Predmet.ProtustrankaNazivFormated_1">MARS NAUTIKA d.o.o.</derivirana_varijabla>
  </DomainObject.Predmet.ProtustrankaNazivFormated>
  <DomainObject.Predmet.ProtustrankaNazivFormatedOIB>
    <izvorni_sadrzaj>MARS NAUTIKA d.o.o., OIB 61392191729</izvorni_sadrzaj>
    <derivirana_varijabla naziv="DomainObject.Predmet.ProtustrankaNazivFormatedOIB_1">MARS NAUTIKA d.o.o., OIB 61392191729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 NAUTIKA d.o.o. zastupanog po punomoćniku Sergej Marčeta</item>
    </izvorni_sadrzaj>
    <derivirana_varijabla naziv="DomainObject.Predmet.ProtuStrankaListFormated_1">
      <item>MARS NAUTIKA d.o.o. zastupanog po punomoćniku Sergej Marčeta</item>
    </derivirana_varijabla>
  </DomainObject.Predmet.ProtuStrankaListFormated>
  <DomainObject.Predmet.ProtuStrankaListFormatedOIB>
    <izvorni_sadrzaj>
      <item>MARS NAUTIKA d.o.o., OIB 61392191729 zastupanog po punomoćniku Sergej Marčeta</item>
    </izvorni_sadrzaj>
    <derivirana_varijabla naziv="DomainObject.Predmet.ProtuStrankaListFormatedOIB_1">
      <item>MARS NAUTIKA d.o.o., OIB 61392191729 zastupanog po punomoćniku Sergej Marčeta</item>
    </derivirana_varijabla>
  </DomainObject.Predmet.ProtuStrankaListFormatedOIB>
  <DomainObject.Predmet.ProtuStrankaListFormatedWithAdress>
    <izvorni_sadrzaj>
      <item>MARS NAUTIKA d.o.o., Barčev Trg 13, 10000 Zagreb zastupanog po punomoćniku Sergej Marčeta</item>
    </izvorni_sadrzaj>
    <derivirana_varijabla naziv="DomainObject.Predmet.ProtuStrankaListFormatedWithAdress_1">
      <item>MARS NAUTIKA d.o.o., Barčev Trg 13, 10000 Zagreb zastupanog po punomoćniku Sergej Marčeta</item>
    </derivirana_varijabla>
  </DomainObject.Predmet.ProtuStrankaListFormatedWithAdress>
  <DomainObject.Predmet.ProtuStrankaListFormatedWithAdressOIB>
    <izvorni_sadrzaj>
      <item>MARS NAUTIKA d.o.o., OIB 61392191729, Barčev Trg 13, 10000 Zagreb zastupanog po punomoćniku Sergej Marčeta</item>
    </izvorni_sadrzaj>
    <derivirana_varijabla naziv="DomainObject.Predmet.ProtuStrankaListFormatedWithAdressOIB_1">
      <item>MARS NAUTIKA d.o.o., OIB 61392191729, Barčev Trg 13, 10000 Zagreb zastupanog po punomoćniku Sergej Marčeta</item>
    </derivirana_varijabla>
  </DomainObject.Predmet.ProtuStrankaListFormatedWithAdressOIB>
  <DomainObject.Predmet.ProtuStrankaListNazivFormated>
    <izvorni_sadrzaj>
      <item>MARS NAUTIKA d.o.o.</item>
    </izvorni_sadrzaj>
    <derivirana_varijabla naziv="DomainObject.Predmet.ProtuStrankaListNazivFormated_1">
      <item>MARS NAUTIKA d.o.o.</item>
    </derivirana_varijabla>
  </DomainObject.Predmet.ProtuStrankaListNazivFormated>
  <DomainObject.Predmet.ProtuStrankaListNazivFormatedOIB>
    <izvorni_sadrzaj>
      <item>MARS NAUTIKA d.o.o., OIB 61392191729</item>
    </izvorni_sadrzaj>
    <derivirana_varijabla naziv="DomainObject.Predmet.ProtuStrankaListNazivFormatedOIB_1">
      <item>MARS NAUTIKA d.o.o., OIB 61392191729</item>
    </derivirana_varijabla>
  </DomainObject.Predmet.ProtuStrankaListNazivFormatedOIB>
  <DomainObject.Predmet.OstaliListFormated>
    <izvorni_sadrzaj>
      <item>Sergej Marčeta punomoćnik sudionika u postupku MARS NAUTIKA d.o.o.</item>
    </izvorni_sadrzaj>
    <derivirana_varijabla naziv="DomainObject.Predmet.OstaliListFormated_1">
      <item>Sergej Marčeta punomoćnik sudionika u postupku MARS NAUTIKA d.o.o.</item>
    </derivirana_varijabla>
  </DomainObject.Predmet.OstaliListFormated>
  <DomainObject.Predmet.OstaliListFormatedOIB>
    <izvorni_sadrzaj>
      <item>Sergej Marčeta, OIB 03019367756 punomoćnik sudionika u postupku MARS NAUTIKA d.o.o.</item>
    </izvorni_sadrzaj>
    <derivirana_varijabla naziv="DomainObject.Predmet.OstaliListFormatedOIB_1">
      <item>Sergej Marčeta, OIB 03019367756 punomoćnik sudionika u postupku MARS NAUTIKA d.o.o.</item>
    </derivirana_varijabla>
  </DomainObject.Predmet.OstaliListFormatedOIB>
  <DomainObject.Predmet.OstaliListFormatedWithAdress>
    <izvorni_sadrzaj>
      <item>Sergej Marčeta, dankovečka 5, 10000 Zagreb punomoćnik sudionika u postupku MARS NAUTIKA d.o.o.</item>
    </izvorni_sadrzaj>
    <derivirana_varijabla naziv="DomainObject.Predmet.OstaliListFormatedWithAdress_1">
      <item>Sergej Marčeta, dankovečka 5, 10000 Zagreb punomoćnik sudionika u postupku MARS NAUTIKA d.o.o.</item>
    </derivirana_varijabla>
  </DomainObject.Predmet.OstaliListFormatedWithAdress>
  <DomainObject.Predmet.OstaliListFormatedWithAdressOIB>
    <izvorni_sadrzaj>
      <item>Sergej Marčeta, OIB 03019367756, dankovečka 5, 10000 Zagreb punomoćnik sudionika u postupku MARS NAUTIKA d.o.o.</item>
    </izvorni_sadrzaj>
    <derivirana_varijabla naziv="DomainObject.Predmet.OstaliListFormatedWithAdressOIB_1">
      <item>Sergej Marčeta, OIB 03019367756, dankovečka 5, 10000 Zagreb punomoćnik sudionika u postupku MARS NAUTIKA d.o.o.</item>
    </derivirana_varijabla>
  </DomainObject.Predmet.OstaliListFormatedWithAdressOIB>
  <DomainObject.Predmet.OstaliListNazivFormated>
    <izvorni_sadrzaj>
      <item>Sergej Marčeta</item>
    </izvorni_sadrzaj>
    <derivirana_varijabla naziv="DomainObject.Predmet.OstaliListNazivFormated_1">
      <item>Sergej Marčeta</item>
    </derivirana_varijabla>
  </DomainObject.Predmet.OstaliListNazivFormated>
  <DomainObject.Predmet.OstaliListNazivFormatedOIB>
    <izvorni_sadrzaj>
      <item>Sergej Marčeta, OIB 03019367756</item>
    </izvorni_sadrzaj>
    <derivirana_varijabla naziv="DomainObject.Predmet.OstaliListNazivFormatedOIB_1">
      <item>Sergej Marčeta, OIB 03019367756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 NAUTIKA d.o.o.</izvorni_sadrzaj>
    <derivirana_varijabla naziv="DomainObject.Predmet.ProtustrankaIDrugi_1">MARS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MARS NAUTIKA d.o.o., OIB 61392191729, Barčev Trg 13, 10000 Zagreb</izvorni_sadrzaj>
    <derivirana_varijabla naziv="DomainObject.Predmet.ProtustrankaIDrugiAdressOIB_1">MARS NAUTIKA d.o.o., OIB 61392191729,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MARS NAUTIKA d.o.o.</item>
      <item>Sergej Marčeta</item>
    </izvorni_sadrzaj>
    <derivirana_varijabla naziv="DomainObject.Predmet.SudioniciListNaziv_1">
      <item>FINA Regionalni centar Zagreb</item>
      <item>MARS NAUTIKA d.o.o.</item>
      <item>Sergej Marčeta</item>
    </derivirana_varijabla>
  </DomainObject.Predmet.SudioniciListNaziv>
  <DomainObject.Predmet.SudioniciListAdressOIB>
    <izvorni_sadrzaj>
      <item>FINA Regionalni centar Zagreb, OIB 85821130368, Trg svibanjskih žrtava 1995. 1,10000 Zagreb</item>
      <item>MARS NAUTIKA d.o.o., OIB 61392191729, Barčev Trg 13,10000 Zagreb</item>
      <item>Sergej Marčeta, OIB 03019367756, dankovečka 5,10000 Zagreb</item>
    </izvorni_sadrzaj>
    <derivirana_varijabla naziv="DomainObject.Predmet.SudioniciListAdressOIB_1">
      <item>FINA Regionalni centar Zagreb, OIB 85821130368, Trg svibanjskih žrtava 1995. 1,10000 Zagreb</item>
      <item>MARS NAUTIKA d.o.o., OIB 61392191729, Barčev Trg 13,10000 Zagreb</item>
      <item>Sergej Marčeta, OIB 03019367756, dankovečka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61392191729</item>
      <item>, OIB 03019367756</item>
    </izvorni_sadrzaj>
    <derivirana_varijabla naziv="DomainObject.Predmet.SudioniciListNazivOIB_1">
      <item>, OIB 85821130368</item>
      <item>, OIB 61392191729</item>
      <item>, OIB 03019367756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DEA57-83E7-46B7-8605-90AF5A311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2045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2016-11-17T08:26:00Z</dcterms:created>
  <dc:creator>Mario Žišković</dc:creator>
  <cp:lastModifiedBy>Višnja Svečak</cp:lastModifiedBy>
  <cp:lastPrinted>2016-11-17T08:29:00Z</cp:lastPrinted>
  <dcterms:modified xmlns:xsi="http://www.w3.org/2001/XMLSchema-instance" xsi:type="dcterms:W3CDTF">2016-11-17T08:29:00Z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