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dedb" w14:paraId="c91dedb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AF74BD">
        <w:t>10</w:t>
      </w:r>
      <w:r w:rsidR="00DB0E67">
        <w:t>18</w:t>
      </w:r>
      <w:r w:rsidR="007B0F30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7465D2" w:rsidR="00281120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DB0E67">
        <w:t>VIA VINDICTA d.o.o. Vir, Ul. Virić 3, kbr. 59, Vir,</w:t>
      </w:r>
      <w:r w:rsidR="00A54C72" w:rsidRPr="00FF7529">
        <w:t xml:space="preserve"> OIB:</w:t>
      </w:r>
      <w:r w:rsidR="00DB0E67">
        <w:t>90135109157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77394A">
        <w:t>2</w:t>
      </w:r>
      <w:r w:rsidR="00AF74BD">
        <w:t>8</w:t>
      </w:r>
      <w:r>
        <w:t xml:space="preserve">. </w:t>
      </w:r>
      <w:r w:rsidR="007B0F30">
        <w:t>prosinca</w:t>
      </w:r>
      <w:r>
        <w:t xml:space="preserve"> 2015</w:t>
      </w:r>
      <w:r w:rsidRPr="00FC1537">
        <w:t>.</w:t>
      </w:r>
      <w:r>
        <w:t xml:space="preserve">, </w:t>
      </w:r>
      <w:r w:rsidR="009C5A42">
        <w:t>0</w:t>
      </w:r>
      <w:r w:rsidR="004A0FDA">
        <w:t>8</w:t>
      </w:r>
      <w:r>
        <w:t xml:space="preserve">. </w:t>
      </w:r>
      <w:r w:rsidR="009C5A42">
        <w:t>veljače</w:t>
      </w:r>
      <w:r>
        <w:t xml:space="preserve">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5C5CF2" w:rsidRPr="00FC1537">
        <w:t>dužnikom</w:t>
      </w:r>
      <w:r w:rsidR="005C5CF2">
        <w:t xml:space="preserve"> </w:t>
      </w:r>
      <w:r w:rsidR="00DB0E67">
        <w:t>VIA VINDICTA d.o.o. Vir, Ul. Virić 3, kbr. 59, Vir,</w:t>
      </w:r>
      <w:r w:rsidR="00DB0E67" w:rsidRPr="00FF7529">
        <w:t xml:space="preserve"> OIB:</w:t>
      </w:r>
      <w:r w:rsidR="00DB0E67">
        <w:t>90135109157</w:t>
      </w:r>
      <w:r w:rsidR="00AF74BD">
        <w:t xml:space="preserve"> </w:t>
      </w:r>
      <w:r>
        <w:t xml:space="preserve">na temelju neizvršenih osnova za plaćanje iznosi </w:t>
      </w:r>
      <w:r w:rsidR="00DB0E67">
        <w:t>4.238,11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7B0F30">
        <w:t>osob</w:t>
      </w:r>
      <w:r w:rsidR="00AF74BD">
        <w:t>a</w:t>
      </w:r>
      <w:r w:rsidR="007B0F30">
        <w:t xml:space="preserve"> ovlašten</w:t>
      </w:r>
      <w:r w:rsidR="00AF74BD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DB0E67">
        <w:t>Meszaros Endre, Mađarska, Kiskunfelegyhaza, I. Ker 159</w:t>
      </w:r>
      <w:r w:rsidR="00FF2451">
        <w:t>,</w:t>
      </w:r>
      <w:r w:rsidRPr="00FC1537">
        <w:t xml:space="preserve"> da u roku od 15 (petnaest) dana </w:t>
      </w:r>
      <w:r>
        <w:t>od dana objave ovog oglasa na e-o</w:t>
      </w:r>
      <w:r w:rsidR="00AF74BD">
        <w:t>glasnoj ploči ovog suda, podnese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DB0E67">
        <w:t>1018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0C79E0">
        <w:t>0</w:t>
      </w:r>
      <w:r w:rsidR="004A0FDA">
        <w:t>8</w:t>
      </w:r>
      <w:r>
        <w:t xml:space="preserve">. </w:t>
      </w:r>
      <w:r w:rsidR="000C79E0">
        <w:t>veljače</w:t>
      </w:r>
      <w:r>
        <w:t xml:space="preserve"> 2016.</w:t>
      </w:r>
    </w:p>
    <w:p w:rsidRDefault="0091410E" w:rsidP="0091410E" w:rsidR="0091410E">
      <w:pPr>
        <w:jc w:val="center"/>
      </w:pPr>
    </w:p>
    <w:p w:rsidRDefault="005C5CF2" w:rsidP="005C5CF2" w:rsidR="005C5CF2">
      <w:pPr>
        <w:jc w:val="right"/>
      </w:pPr>
      <w:r>
        <w:t>Sutkinja</w:t>
      </w:r>
    </w:p>
    <w:p w:rsidRDefault="005C5CF2" w:rsidP="005C5CF2" w:rsidR="005C5CF2" w:rsidRPr="00F41C5D">
      <w:pPr>
        <w:jc w:val="right"/>
      </w:pPr>
      <w:r>
        <w:t>Tina Grgas</w:t>
      </w:r>
    </w:p>
    <w:p w:rsidRDefault="007B0F30" w:rsidP="00F2052F" w:rsidR="007B0F30">
      <w:pPr>
        <w:tabs>
          <w:tab w:pos="720" w:val="left"/>
        </w:tabs>
        <w:ind w:firstLine="315" w:left="7788"/>
        <w:jc w:val="both"/>
      </w:pP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34609">
      <w:rPr>
        <w:noProof/>
      </w:rPr>
      <w:t>2</w:t>
    </w:r>
    <w:r>
      <w:fldChar w:fldCharType="end"/>
    </w:r>
  </w:p>
  <w:p w:rsidRDefault="00334609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3460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DB0E67">
      <w:t>1018</w:t>
    </w:r>
    <w:r w:rsidR="007B0F30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C79E0"/>
    <w:rsid w:val="00116B4E"/>
    <w:rsid w:val="00281120"/>
    <w:rsid w:val="0028481A"/>
    <w:rsid w:val="00304EBC"/>
    <w:rsid w:val="00334609"/>
    <w:rsid w:val="003C689E"/>
    <w:rsid w:val="004A0FDA"/>
    <w:rsid w:val="005C5CF2"/>
    <w:rsid w:val="006F6E1E"/>
    <w:rsid w:val="007465D2"/>
    <w:rsid w:val="0077394A"/>
    <w:rsid w:val="007B0F30"/>
    <w:rsid w:val="008F6C8B"/>
    <w:rsid w:val="0091410E"/>
    <w:rsid w:val="00934D02"/>
    <w:rsid w:val="009B7A6B"/>
    <w:rsid w:val="009C5A42"/>
    <w:rsid w:val="00A30CC8"/>
    <w:rsid w:val="00A54C72"/>
    <w:rsid w:val="00AF74BD"/>
    <w:rsid w:val="00DB0E67"/>
    <w:rsid w:val="00EF524A"/>
    <w:rsid w:val="00F2052F"/>
    <w:rsid w:val="00FF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6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6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6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6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6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6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6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6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6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6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VINDICTA društvo s ograničenom odgovornošću za trgovinu i usluge</izvorni_sadrzaj>
    <derivirana_varijabla naziv="DomainObject.Predmet.ProtustrankaFormated_1">  VIA VINDICTA društvo s ograničenom odgovornošću za trgovinu i usluge</derivirana_varijabla>
  </DomainObject.Predmet.ProtustrankaFormated>
  <DomainObject.Predmet.ProtustrankaFormatedOIB>
    <izvorni_sadrzaj>  VIA VINDICTA društvo s ograničenom odgovornošću za trgovinu i usluge, OIB 90135109157</izvorni_sadrzaj>
    <derivirana_varijabla naziv="DomainObject.Predmet.ProtustrankaFormatedOIB_1">  VIA VINDICTA društvo s ograničenom odgovornošću za trgovinu i usluge, OIB 90135109157</derivirana_varijabla>
  </DomainObject.Predmet.ProtustrankaFormatedOIB>
  <DomainObject.Predmet.ProtustrankaFormatedWithAdress>
    <izvorni_sadrzaj> VIA VINDICTA društvo s ograničenom odgovornošću za trgovinu i usluge, Ul. Virić 3,     kbr. 59, 23234 Vir</izvorni_sadrzaj>
    <derivirana_varijabla naziv="DomainObject.Predmet.ProtustrankaFormatedWithAdress_1"> VIA VINDICTA društvo s ograničenom odgovornošću za trgovinu i usluge, Ul. Virić 3,     kbr. 59, 23234 Vir</derivirana_varijabla>
  </DomainObject.Predmet.ProtustrankaFormatedWithAdress>
  <DomainObject.Predmet.ProtustrankaFormatedWithAdressOIB>
    <izvorni_sadrzaj> VIA VINDICTA društvo s ograničenom odgovornošću za trgovinu i usluge, OIB 90135109157, Ul. Virić 3,     kbr. 59, 23234 Vir</izvorni_sadrzaj>
    <derivirana_varijabla naziv="DomainObject.Predmet.ProtustrankaFormatedWithAdressOIB_1"> VIA VINDICTA društvo s ograničenom odgovornošću za trgovinu i usluge, OIB 90135109157, Ul. Virić 3,     kbr. 59, 23234 Vir</derivirana_varijabla>
  </DomainObject.Predmet.ProtustrankaFormatedWithAdressOIB>
  <DomainObject.Predmet.ProtustrankaWithAdress>
    <izvorni_sadrzaj>VIA VINDICTA društvo s ograničenom odgovornošću za trgovinu i usluge Ul. Virić 3,     kbr. 59, 23234 Vir</izvorni_sadrzaj>
    <derivirana_varijabla naziv="DomainObject.Predmet.ProtustrankaWithAdress_1">VIA VINDICTA društvo s ograničenom odgovornošću za trgovinu i usluge Ul. Virić 3,     kbr. 59, 23234 Vir</derivirana_varijabla>
  </DomainObject.Predmet.ProtustrankaWithAdress>
  <DomainObject.Predmet.ProtustrankaWithAdressOIB>
    <izvorni_sadrzaj>VIA VINDICTA društvo s ograničenom odgovornošću za trgovinu i usluge, OIB 90135109157, Ul. Virić 3,     kbr. 59, 23234 Vir</izvorni_sadrzaj>
    <derivirana_varijabla naziv="DomainObject.Predmet.ProtustrankaWithAdressOIB_1">VIA VINDICTA društvo s ograničenom odgovornošću za trgovinu i usluge, OIB 90135109157, Ul. Virić 3,     kbr. 59, 23234 Vir</derivirana_varijabla>
  </DomainObject.Predmet.ProtustrankaWithAdressOIB>
  <DomainObject.Predmet.ProtustrankaNazivFormated>
    <izvorni_sadrzaj>VIA VINDICTA društvo s ograničenom odgovornošću za trgovinu i usluge</izvorni_sadrzaj>
    <derivirana_varijabla naziv="DomainObject.Predmet.ProtustrankaNazivFormated_1">VIA VINDICTA društvo s ograničenom odgovornošću za trgovinu i usluge</derivirana_varijabla>
  </DomainObject.Predmet.ProtustrankaNazivFormated>
  <DomainObject.Predmet.ProtustrankaNazivFormatedOIB>
    <izvorni_sadrzaj>VIA VINDICTA društvo s ograničenom odgovornošću za trgovinu i usluge, OIB 90135109157</izvorni_sadrzaj>
    <derivirana_varijabla naziv="DomainObject.Predmet.ProtustrankaNazivFormatedOIB_1">VIA VINDICTA društvo s ograničenom odgovornošću za trgovinu i usluge, OIB 90135109157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4238.11</izvorni_sadrzaj>
    <derivirana_varijabla naziv="DomainObject.Predmet.TrenutnaVrijednost_1">4238.11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VIA VINDICTA društvo s ograničenom odgovornošću za trgovinu i usluge</item>
    </izvorni_sadrzaj>
    <derivirana_varijabla naziv="DomainObject.Predmet.ProtuStrankaListFormated_1">
      <item>VIA VINDICTA društvo s ograničenom odgovornošću za trgovinu i usluge</item>
    </derivirana_varijabla>
  </DomainObject.Predmet.ProtuStrankaListFormated>
  <DomainObject.Predmet.ProtuStrankaListFormatedOIB>
    <izvorni_sadrzaj>
      <item>VIA VINDICTA društvo s ograničenom odgovornošću za trgovinu i usluge, OIB 90135109157</item>
    </izvorni_sadrzaj>
    <derivirana_varijabla naziv="DomainObject.Predmet.ProtuStrankaListFormatedOIB_1">
      <item>VIA VINDICTA društvo s ograničenom odgovornošću za trgovinu i usluge, OIB 90135109157</item>
    </derivirana_varijabla>
  </DomainObject.Predmet.ProtuStrankaListFormatedOIB>
  <DomainObject.Predmet.ProtuStrankaListFormatedWithAdress>
    <izvorni_sadrzaj>
      <item>VIA VINDICTA društvo s ograničenom odgovornošću za trgovinu i usluge, Ul. Virić 3,     kbr. 59, 23234 Vir</item>
    </izvorni_sadrzaj>
    <derivirana_varijabla naziv="DomainObject.Predmet.ProtuStrankaListFormatedWithAdress_1">
      <item>VIA VINDICTA društvo s ograničenom odgovornošću za trgovinu i usluge, Ul. Virić 3,     kbr. 59, 23234 Vir</item>
    </derivirana_varijabla>
  </DomainObject.Predmet.ProtuStrankaListFormatedWithAdress>
  <DomainObject.Predmet.ProtuStrankaListFormatedWithAdressOIB>
    <izvorni_sadrzaj>
      <item>VIA VINDICTA društvo s ograničenom odgovornošću za trgovinu i usluge, OIB 90135109157, Ul. Virić 3,     kbr. 59, 23234 Vir</item>
    </izvorni_sadrzaj>
    <derivirana_varijabla naziv="DomainObject.Predmet.ProtuStrankaListFormatedWithAdressOIB_1">
      <item>VIA VINDICTA društvo s ograničenom odgovornošću za trgovinu i usluge, OIB 90135109157, Ul. Virić 3,     kbr. 59, 23234 Vir</item>
    </derivirana_varijabla>
  </DomainObject.Predmet.ProtuStrankaListFormatedWithAdressOIB>
  <DomainObject.Predmet.ProtuStrankaListNazivFormated>
    <izvorni_sadrzaj>
      <item>VIA VINDICTA društvo s ograničenom odgovornošću za trgovinu i usluge</item>
    </izvorni_sadrzaj>
    <derivirana_varijabla naziv="DomainObject.Predmet.ProtuStrankaListNazivFormated_1">
      <item>VIA VINDICTA društvo s ograničenom odgovornošću za trgovinu i usluge</item>
    </derivirana_varijabla>
  </DomainObject.Predmet.ProtuStrankaListNazivFormated>
  <DomainObject.Predmet.ProtuStrankaListNazivFormatedOIB>
    <izvorni_sadrzaj>
      <item>VIA VINDICTA društvo s ograničenom odgovornošću za trgovinu i usluge, OIB 90135109157</item>
    </izvorni_sadrzaj>
    <derivirana_varijabla naziv="DomainObject.Predmet.ProtuStrankaListNazivFormatedOIB_1">
      <item>VIA VINDICTA društvo s ograničenom odgovornošću za trgovinu i usluge, OIB 90135109157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VIA VINDICTA društvo s ograničenom odgovornošću za trgovinu i usluge</izvorni_sadrzaj>
    <derivirana_varijabla naziv="DomainObject.Predmet.ProtustrankaIDrugi_1">VIA VINDICTA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VIA VINDICTA društvo s ograničenom odgovornošću za trgovinu i usluge, OIB 90135109157, Ul. Virić 3,     kbr. 59, 23234 Vir</izvorni_sadrzaj>
    <derivirana_varijabla naziv="DomainObject.Predmet.ProtustrankaIDrugiAdressOIB_1">VIA VINDICTA društvo s ograničenom odgovornošću za trgovinu i usluge, OIB 90135109157, Ul. Virić 3,     kbr. 59,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VIA VINDICTA društvo s ograničenom odgovornošću za trgovinu i usluge</item>
    </izvorni_sadrzaj>
    <derivirana_varijabla naziv="DomainObject.Predmet.SudioniciListNaziv_1">
      <item>FINA</item>
      <item>VIA VINDICTA društvo s ograničenom odgovornošću za trgovinu i usluge</item>
    </derivirana_varijabla>
  </DomainObject.Predmet.SudioniciListNaziv>
  <DomainObject.Predmet.SudioniciListAdressOIB>
    <izvorni_sadrzaj>
      <item>FINA, OIB 85821130368</item>
      <item>VIA VINDICTA društvo s ograničenom odgovornošću za trgovinu i usluge, OIB 90135109157, Ul. Virić 3,     kbr. 59,23234 Vir</item>
    </izvorni_sadrzaj>
    <derivirana_varijabla naziv="DomainObject.Predmet.SudioniciListAdressOIB_1">
      <item>FINA, OIB 85821130368</item>
      <item>VIA VINDICTA društvo s ograničenom odgovornošću za trgovinu i usluge, OIB 90135109157, Ul. Virić 3,     kbr. 59,23234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90135109157</item>
    </izvorni_sadrzaj>
    <derivirana_varijabla naziv="DomainObject.Predmet.SudioniciListNazivOIB_1">
      <item>, OIB 85821130368</item>
      <item>, OIB 90135109157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2057</properties:Characters>
  <properties:Lines>65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2016-02-08T09:16:00Z</dcterms:created>
  <dc:creator>Tina Grgas</dc:creator>
  <cp:lastModifiedBy>Martina Kalmeta</cp:lastModifiedBy>
  <cp:lastPrinted>2016-02-08T09:16:00Z</cp:lastPrinted>
  <dcterms:modified xmlns:xsi="http://www.w3.org/2001/XMLSchema-instance" xsi:type="dcterms:W3CDTF">2016-02-08T09:18:00Z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