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606c" w14:paraId="25e606c" w:rsidRDefault="000C4F1A" w:rsidP="000C4F1A" w:rsidR="000C4F1A">
      <w:pPr>
        <w15:collapsed w:val="false"/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4F1A" w:rsidP="000C4F1A" w:rsidR="000C4F1A">
      <w:r>
        <w:t xml:space="preserve">  Republika Hrvatska</w:t>
      </w:r>
    </w:p>
    <w:p w:rsidRDefault="000C4F1A" w:rsidP="000C4F1A" w:rsidR="000C4F1A">
      <w:r>
        <w:t>Trgovački sud u Osijeku</w:t>
      </w:r>
    </w:p>
    <w:p w:rsidRDefault="000C4F1A" w:rsidP="000C4F1A" w:rsidR="00DA0162">
      <w:r>
        <w:t xml:space="preserve">  Osijek, Zagrebačka 2</w:t>
      </w:r>
    </w:p>
    <w:p w:rsidRDefault="00E95BDC" w:rsidP="000C4F1A" w:rsidR="00E95BDC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507E1B" w:rsidR="00AC3604" w:rsidRPr="00535C4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0C4F1A">
        <w:t>FINANCIJSKA AGENCIJA OIB: 85821130368, Regionalni centar Zagreb, Trg svibanjskih žrtava 1995. 1, Zagreb</w:t>
      </w:r>
      <w:r w:rsidR="003F3A5A">
        <w:t xml:space="preserve">, </w:t>
      </w:r>
      <w:r>
        <w:t xml:space="preserve">za otvaranje stečajnog postupka nad dužnikom </w:t>
      </w:r>
      <w:r w:rsidR="00530907">
        <w:t xml:space="preserve">NA-TI UGO. j.d.o.o., Zagreb, </w:t>
      </w:r>
      <w:proofErr w:type="spellStart"/>
      <w:r w:rsidR="00530907">
        <w:t>Krapanjska</w:t>
      </w:r>
      <w:proofErr w:type="spellEnd"/>
      <w:r w:rsidR="00530907">
        <w:t xml:space="preserve"> 14, MBS: 080986247, OIB: 99659045629</w:t>
      </w:r>
      <w:r w:rsidR="00A16C5A">
        <w:rPr>
          <w:color w:val="000000"/>
        </w:rPr>
        <w:t xml:space="preserve">, dana </w:t>
      </w:r>
      <w:r w:rsidR="00535C48">
        <w:rPr>
          <w:color w:val="000000"/>
        </w:rPr>
        <w:t>2. siječnja 2019</w:t>
      </w:r>
      <w:r w:rsidR="00A16C5A">
        <w:rPr>
          <w:color w:val="000000"/>
        </w:rPr>
        <w:t>. godine</w:t>
      </w:r>
    </w:p>
    <w:p w:rsidRDefault="00B325B5" w:rsidP="00AC3604" w:rsidR="00B325B5">
      <w:pPr>
        <w:jc w:val="both"/>
      </w:pPr>
    </w:p>
    <w:p w:rsidRDefault="00AC3604" w:rsidP="007E5F1F" w:rsidR="00A23C6C">
      <w:pPr>
        <w:jc w:val="center"/>
      </w:pPr>
      <w:r>
        <w:t>r i j e š i o  j e</w:t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7E5F1F" w:rsidP="00F46C41" w:rsidR="007E5F1F">
      <w:pPr>
        <w:jc w:val="center"/>
      </w:pPr>
    </w:p>
    <w:p w:rsidRDefault="001C0559" w:rsidP="003A1171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530907">
        <w:t xml:space="preserve">NA-TI UGO. j.d.o.o., Zagreb, </w:t>
      </w:r>
      <w:proofErr w:type="spellStart"/>
      <w:r w:rsidR="00530907">
        <w:t>Krapanjska</w:t>
      </w:r>
      <w:proofErr w:type="spellEnd"/>
      <w:r w:rsidR="00530907">
        <w:t xml:space="preserve"> 14, MBS: 080986247, OIB: 99659045629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530907" w:rsidP="007F6FAA" w:rsidR="00530907">
      <w:pPr>
        <w:jc w:val="both"/>
      </w:pPr>
    </w:p>
    <w:p w:rsidRDefault="00507E1B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21</w:t>
      </w:r>
      <w:r w:rsidR="00A630C7">
        <w:rPr>
          <w:b/>
          <w:u w:val="single"/>
        </w:rPr>
        <w:t>. veljače 2019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 w:rsidR="00530907">
        <w:rPr>
          <w:b/>
          <w:u w:val="single"/>
        </w:rPr>
        <w:t>15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530907" w:rsidP="00F46C41" w:rsidR="00530907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E062EA">
      <w:pPr>
        <w:jc w:val="both"/>
        <w:rPr>
          <w:b/>
          <w:u w:val="single"/>
        </w:rPr>
      </w:pPr>
      <w:r>
        <w:t>-zakonski zastupnik dužnika</w:t>
      </w:r>
      <w:r w:rsidR="005368E5">
        <w:t xml:space="preserve"> – </w:t>
      </w:r>
      <w:r w:rsidR="00A630C7" w:rsidRPr="00FA2AF1">
        <w:rPr>
          <w:b/>
        </w:rPr>
        <w:t xml:space="preserve">direktor </w:t>
      </w:r>
      <w:r w:rsidR="00530907" w:rsidRPr="00530907">
        <w:rPr>
          <w:b/>
        </w:rPr>
        <w:t xml:space="preserve">Tihomir </w:t>
      </w:r>
      <w:proofErr w:type="spellStart"/>
      <w:r w:rsidR="00530907" w:rsidRPr="00530907">
        <w:rPr>
          <w:b/>
        </w:rPr>
        <w:t>Gorjanc</w:t>
      </w:r>
      <w:proofErr w:type="spellEnd"/>
      <w:r w:rsidR="00530907" w:rsidRPr="00530907">
        <w:rPr>
          <w:b/>
        </w:rPr>
        <w:t>, OIB: 24009239400</w:t>
      </w:r>
      <w:r w:rsidR="005368E5">
        <w:t xml:space="preserve">, </w:t>
      </w:r>
      <w:r w:rsidR="00530907" w:rsidRPr="00530907">
        <w:t xml:space="preserve">Zagreb, </w:t>
      </w:r>
      <w:proofErr w:type="spellStart"/>
      <w:r w:rsidR="00530907" w:rsidRPr="00530907">
        <w:t>Krapanjska</w:t>
      </w:r>
      <w:proofErr w:type="spellEnd"/>
      <w:r w:rsidR="00530907" w:rsidRPr="00530907">
        <w:t xml:space="preserve"> 14</w:t>
      </w:r>
      <w:r w:rsidR="00530907">
        <w:t xml:space="preserve"> </w:t>
      </w:r>
      <w:r w:rsidR="00FA2AF1">
        <w:rPr>
          <w:b/>
          <w:u w:val="single"/>
        </w:rPr>
        <w:t>-</w:t>
      </w:r>
      <w:r w:rsidR="00FA2AF1" w:rsidRPr="00FA2AF1">
        <w:rPr>
          <w:b/>
          <w:u w:val="single"/>
        </w:rPr>
        <w:t xml:space="preserve"> radi saslušanja</w:t>
      </w:r>
    </w:p>
    <w:p w:rsidRDefault="00E95BDC" w:rsidP="00A170A4" w:rsidR="00E95BDC" w:rsidRPr="00FA2AF1">
      <w:pPr>
        <w:jc w:val="both"/>
      </w:pPr>
    </w:p>
    <w:p w:rsidRDefault="00A630C7" w:rsidP="00A170A4" w:rsidR="00A630C7">
      <w:pPr>
        <w:jc w:val="both"/>
      </w:pPr>
    </w:p>
    <w:p w:rsidRDefault="00293017" w:rsidP="00DE24D9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507E1B">
        <w:t>2. siječnja 2019</w:t>
      </w:r>
      <w:r w:rsidR="006F25D8">
        <w:t>.</w:t>
      </w:r>
      <w:r w:rsidR="00DC2A67"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530907" w:rsidR="00530907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530907" w:rsidR="00FA31D2">
      <w:pPr>
        <w:pStyle w:val="Odlomakpopisa"/>
        <w:numPr>
          <w:ilvl w:val="0"/>
          <w:numId w:val="10"/>
        </w:numPr>
        <w:jc w:val="both"/>
      </w:pPr>
      <w:r w:rsidRPr="00FA31D2">
        <w:rPr>
          <w:color w:val="000000"/>
        </w:rPr>
        <w:t>zakonski zastupnik</w:t>
      </w:r>
      <w:r w:rsidR="00527AA7" w:rsidRPr="00FA31D2">
        <w:rPr>
          <w:color w:val="000000"/>
        </w:rPr>
        <w:t xml:space="preserve"> dužnika</w:t>
      </w:r>
      <w:r w:rsidR="00C342B1" w:rsidRPr="00C342B1">
        <w:t xml:space="preserve"> </w:t>
      </w:r>
      <w:r w:rsidR="00530907" w:rsidRPr="00530907">
        <w:t xml:space="preserve">Tihomir </w:t>
      </w:r>
      <w:proofErr w:type="spellStart"/>
      <w:r w:rsidR="00530907" w:rsidRPr="00530907">
        <w:t>Gorjanc</w:t>
      </w:r>
      <w:proofErr w:type="spellEnd"/>
      <w:r w:rsidR="00530907" w:rsidRPr="00530907">
        <w:t xml:space="preserve">, Zagreb, </w:t>
      </w:r>
      <w:proofErr w:type="spellStart"/>
      <w:r w:rsidR="00530907" w:rsidRPr="00530907">
        <w:t>Krapanjska</w:t>
      </w:r>
      <w:proofErr w:type="spellEnd"/>
      <w:r w:rsidR="00530907" w:rsidRPr="00530907">
        <w:t xml:space="preserve"> 14</w:t>
      </w:r>
    </w:p>
    <w:p w:rsidRDefault="00527AA7" w:rsidP="00632CC0" w:rsidR="0033460E" w:rsidRPr="00FA31D2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A31D2">
        <w:rPr>
          <w:color w:val="000000"/>
        </w:rPr>
        <w:t xml:space="preserve">R </w:t>
      </w:r>
      <w:r w:rsidR="00E071F8">
        <w:rPr>
          <w:color w:val="000000"/>
        </w:rPr>
        <w:t>21</w:t>
      </w:r>
      <w:r w:rsidR="00FA31D2">
        <w:rPr>
          <w:color w:val="000000"/>
        </w:rPr>
        <w:t>.02.2019. u 9,</w:t>
      </w:r>
      <w:r w:rsidR="00530907">
        <w:rPr>
          <w:color w:val="000000"/>
        </w:rPr>
        <w:t>15</w:t>
      </w:r>
      <w:r w:rsidR="0044216B" w:rsidRPr="00FA31D2">
        <w:rPr>
          <w:color w:val="000000"/>
        </w:rPr>
        <w:t xml:space="preserve"> sati</w:t>
      </w:r>
    </w:p>
    <w:sectPr w:rsidR="0033460E" w:rsidRPr="00FA31D2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A6D" w:rsidR="00B54A6D">
      <w:r>
        <w:separator/>
      </w:r>
    </w:p>
  </w:endnote>
  <w:endnote w:id="0" w:type="continuationSeparator">
    <w:p w:rsidRDefault="00B54A6D" w:rsidR="00B54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A6D" w:rsidR="00B54A6D">
      <w:r>
        <w:separator/>
      </w:r>
    </w:p>
  </w:footnote>
  <w:footnote w:id="0" w:type="continuationSeparator">
    <w:p w:rsidRDefault="00B54A6D" w:rsidR="00B54A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09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23A2" w:rsidP="00CF23A2" w:rsidR="00CF23A2">
    <w:pPr>
      <w:jc w:val="right"/>
    </w:pPr>
    <w:r>
      <w:t>Poslovni broj: 7 St-1449/18-10</w:t>
    </w:r>
  </w:p>
  <w:p w:rsidRDefault="001D05CF" w:rsidP="001D05CF" w:rsidR="001D05CF">
    <w:pPr>
      <w:jc w:val="right"/>
    </w:pP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C4F1A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7196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171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E1B"/>
    <w:rsid w:val="00507F72"/>
    <w:rsid w:val="00520104"/>
    <w:rsid w:val="005257DA"/>
    <w:rsid w:val="00527AA7"/>
    <w:rsid w:val="00530907"/>
    <w:rsid w:val="005355BA"/>
    <w:rsid w:val="00535C48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31F4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E5F1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5B60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30C7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4A6D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23A2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062EA"/>
    <w:rsid w:val="00E071F8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5BDC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2AF1"/>
    <w:rsid w:val="00FA31D2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6031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31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1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1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1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6031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31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1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1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1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855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8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24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6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51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201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125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466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1449</izvorni_sadrzaj>
    <derivirana_varijabla naziv="DomainObject.Predmet.Broj_1">1449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St-1449/2018</izvorni_sadrzaj>
    <derivirana_varijabla naziv="DomainObject.Predmet.OznakaBroj_1">St-1449/2018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NA-TI UGO. jednostavno društvo s ograničenom odgovornošću za usluge</izvorni_sadrzaj>
    <derivirana_varijabla naziv="DomainObject.Predmet.ProtustrankaFormated_1">  NA-TI UGO. jednostavno društvo s ograničenom odgovornošću za usluge</derivirana_varijabla>
  </DomainObject.Predmet.ProtustrankaFormated>
  <DomainObject.Predmet.ProtustrankaFormatedOIB>
    <izvorni_sadrzaj>  NA-TI UGO. jednostavno društvo s ograničenom odgovornošću za usluge, OIB 99659045629</izvorni_sadrzaj>
    <derivirana_varijabla naziv="DomainObject.Predmet.ProtustrankaFormatedOIB_1">  NA-TI UGO. jednostavno društvo s ograničenom odgovornošću za usluge, OIB 99659045629</derivirana_varijabla>
  </DomainObject.Predmet.ProtustrankaFormatedOIB>
  <DomainObject.Predmet.ProtustrankaFormatedWithAdress>
    <izvorni_sadrzaj> NA-TI UGO. jednostavno društvo s ograničenom odgovornošću za usluge, Krapanjska 14, 10000 Zagreb</izvorni_sadrzaj>
    <derivirana_varijabla naziv="DomainObject.Predmet.ProtustrankaFormatedWithAdress_1"> NA-TI UGO. jednostavno društvo s ograničenom odgovornošću za usluge, Krapanjska 14, 10000 Zagreb</derivirana_varijabla>
  </DomainObject.Predmet.ProtustrankaFormatedWithAdress>
  <DomainObject.Predmet.ProtustrankaFormatedWithAdressOIB>
    <izvorni_sadrzaj> NA-TI UGO. jednostavno društvo s ograničenom odgovornošću za usluge, OIB 99659045629, Krapanjska 14, 10000 Zagreb</izvorni_sadrzaj>
    <derivirana_varijabla naziv="DomainObject.Predmet.ProtustrankaFormatedWithAdressOIB_1"> NA-TI UGO. jednostavno društvo s ograničenom odgovornošću za usluge, OIB 99659045629, Krapanjska 14, 10000 Zagreb</derivirana_varijabla>
  </DomainObject.Predmet.ProtustrankaFormatedWithAdressOIB>
  <DomainObject.Predmet.ProtustrankaWithAdress>
    <izvorni_sadrzaj>NA-TI UGO. jednostavno društvo s ograničenom odgovornošću za usluge Krapanjska 14, 10000 Zagreb</izvorni_sadrzaj>
    <derivirana_varijabla naziv="DomainObject.Predmet.ProtustrankaWithAdress_1">NA-TI UGO. jednostavno društvo s ograničenom odgovornošću za usluge Krapanjska 14, 10000 Zagreb</derivirana_varijabla>
  </DomainObject.Predmet.ProtustrankaWithAdress>
  <DomainObject.Predmet.ProtustrankaWithAdressOIB>
    <izvorni_sadrzaj>NA-TI UGO. jednostavno društvo s ograničenom odgovornošću za usluge, OIB 99659045629, Krapanjska 14, 10000 Zagreb</izvorni_sadrzaj>
    <derivirana_varijabla naziv="DomainObject.Predmet.ProtustrankaWithAdressOIB_1">NA-TI UGO. jednostavno društvo s ograničenom odgovornošću za usluge, OIB 99659045629, Krapanjska 14, 10000 Zagreb</derivirana_varijabla>
  </DomainObject.Predmet.ProtustrankaWithAdressOIB>
  <DomainObject.Predmet.ProtustrankaNazivFormated>
    <izvorni_sadrzaj>NA-TI UGO. jednostavno društvo s ograničenom odgovornošću za usluge</izvorni_sadrzaj>
    <derivirana_varijabla naziv="DomainObject.Predmet.ProtustrankaNazivFormated_1">NA-TI UGO. jednostavno društvo s ograničenom odgovornošću za usluge</derivirana_varijabla>
  </DomainObject.Predmet.ProtustrankaNazivFormated>
  <DomainObject.Predmet.ProtustrankaNazivFormatedOIB>
    <izvorni_sadrzaj>NA-TI UGO. jednostavno društvo s ograničenom odgovornošću za usluge, OIB 99659045629</izvorni_sadrzaj>
    <derivirana_varijabla naziv="DomainObject.Predmet.ProtustrankaNazivFormatedOIB_1">NA-TI UGO. jednostavno društvo s ograničenom odgovornošću za usluge, OIB 99659045629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NA-TI UGO. jednostavno društvo s ograničenom odgovornošću za usluge</item>
    </izvorni_sadrzaj>
    <derivirana_varijabla naziv="DomainObject.Predmet.ProtuStrankaListFormated_1">
      <item>NA-TI UGO. jednostavno društvo s ograničenom odgovornošću za usluge</item>
    </derivirana_varijabla>
  </DomainObject.Predmet.ProtuStrankaListFormated>
  <DomainObject.Predmet.ProtuStrankaListFormatedOIB>
    <izvorni_sadrzaj>
      <item>NA-TI UGO. jednostavno društvo s ograničenom odgovornošću za usluge, OIB 99659045629</item>
    </izvorni_sadrzaj>
    <derivirana_varijabla naziv="DomainObject.Predmet.ProtuStrankaListFormatedOIB_1">
      <item>NA-TI UGO. jednostavno društvo s ograničenom odgovornošću za usluge, OIB 99659045629</item>
    </derivirana_varijabla>
  </DomainObject.Predmet.ProtuStrankaListFormatedOIB>
  <DomainObject.Predmet.ProtuStrankaListFormatedWithAdress>
    <izvorni_sadrzaj>
      <item>NA-TI UGO. jednostavno društvo s ograničenom odgovornošću za usluge, Krapanjska 14, 10000 Zagreb</item>
    </izvorni_sadrzaj>
    <derivirana_varijabla naziv="DomainObject.Predmet.ProtuStrankaListFormatedWithAdress_1">
      <item>NA-TI UGO. jednostavno društvo s ograničenom odgovornošću za usluge, Krapanjska 14, 10000 Zagreb</item>
    </derivirana_varijabla>
  </DomainObject.Predmet.ProtuStrankaListFormatedWithAdress>
  <DomainObject.Predmet.ProtuStrankaListFormatedWithAdressOIB>
    <izvorni_sadrzaj>
      <item>NA-TI UGO. jednostavno društvo s ograničenom odgovornošću za usluge, OIB 99659045629, Krapanjska 14, 10000 Zagreb</item>
    </izvorni_sadrzaj>
    <derivirana_varijabla naziv="DomainObject.Predmet.ProtuStrankaListFormatedWithAdressOIB_1">
      <item>NA-TI UGO. jednostavno društvo s ograničenom odgovornošću za usluge, OIB 99659045629, Krapanjska 14, 10000 Zagreb</item>
    </derivirana_varijabla>
  </DomainObject.Predmet.ProtuStrankaListFormatedWithAdressOIB>
  <DomainObject.Predmet.ProtuStrankaListNazivFormated>
    <izvorni_sadrzaj>
      <item>NA-TI UGO. jednostavno društvo s ograničenom odgovornošću za usluge</item>
    </izvorni_sadrzaj>
    <derivirana_varijabla naziv="DomainObject.Predmet.ProtuStrankaListNazivFormated_1">
      <item>NA-TI UGO. jednostavno društvo s ograničenom odgovornošću za usluge</item>
    </derivirana_varijabla>
  </DomainObject.Predmet.ProtuStrankaListNazivFormated>
  <DomainObject.Predmet.ProtuStrankaListNazivFormatedOIB>
    <izvorni_sadrzaj>
      <item>NA-TI UGO. jednostavno društvo s ograničenom odgovornošću za usluge, OIB 99659045629</item>
    </izvorni_sadrzaj>
    <derivirana_varijabla naziv="DomainObject.Predmet.ProtuStrankaListNazivFormatedOIB_1">
      <item>NA-TI UGO. jednostavno društvo s ograničenom odgovornošću za usluge, OIB 99659045629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NA-TI UGO. jednostavno društvo s ograničenom odgovornošću za usluge</izvorni_sadrzaj>
    <derivirana_varijabla naziv="DomainObject.Predmet.ProtustrankaIDrugi_1">NA-TI UGO.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NA-TI UGO. jednostavno društvo s ograničenom odgovornošću za usluge, OIB 99659045629, Krapanjska 14, 10000 Zagreb</izvorni_sadrzaj>
    <derivirana_varijabla naziv="DomainObject.Predmet.ProtustrankaIDrugiAdressOIB_1">NA-TI UGO. jednostavno društvo s ograničenom odgovornošću za usluge, OIB 99659045629, Krapanjska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NA-TI UGO. jednostavno društvo s ograničenom odgovornošću za usluge</item>
      <item>FINA Regionalni centar Zagreb</item>
    </izvorni_sadrzaj>
    <derivirana_varijabla naziv="DomainObject.Predmet.SudioniciListNaziv_1">
      <item>NA-TI UGO. jednostavno društvo s ograničenom odgovornošću za usluge</item>
      <item>FINA Regionalni centar Zagreb</item>
    </derivirana_varijabla>
  </DomainObject.Predmet.SudioniciListNaziv>
  <DomainObject.Predmet.SudioniciListAdressOIB>
    <izvorni_sadrzaj>
      <item>NA-TI UGO. jednostavno društvo s ograničenom odgovornošću za usluge, OIB 99659045629, Krapanjska 14,10000 Zagreb</item>
      <item>FINA Regionalni centar Zagreb, OIB 85821130368, Trg svibanjskih žrtava 1995. 1,10000 Zagreb</item>
    </izvorni_sadrzaj>
    <derivirana_varijabla naziv="DomainObject.Predmet.SudioniciListAdressOIB_1">
      <item>NA-TI UGO. jednostavno društvo s ograničenom odgovornošću za usluge, OIB 99659045629, Krapanjska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99659045629</item>
      <item>, OIB 85821130368</item>
    </izvorni_sadrzaj>
    <derivirana_varijabla naziv="DomainObject.Predmet.SudioniciListNazivOIB_1">
      <item>, OIB 99659045629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siječnja 2019.</izvorni_sadrzaj>
    <derivirana_varijabla naziv="DomainObject.PredzadnjaOdlukaIzPredmeta.DatumDonosenjaOdluke_1">2. siječnja 2019.</derivirana_varijabla>
  </DomainObject.PredzadnjaOdlukaIzPredmeta.DatumDonosenjaOdluke>
  <DomainObject.PredzadnjaOdlukaIzPredmeta.Oznaka>
    <izvorni_sadrzaj>St-1449/2018-8</izvorni_sadrzaj>
    <derivirana_varijabla naziv="DomainObject.PredzadnjaOdlukaIzPredmeta.Oznaka_1">St-1449/2018-8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192</properties:Words>
  <properties:Characters>1056</properties:Characters>
  <properties:Lines>47</properties:Lines>
  <properties:Paragraphs>24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2019-01-02T10:28:00Z</dcterms:modified>
  <cp:revision>228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(-10).docx)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