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11781" w14:paraId="7c11781" w:rsidRDefault="00B97BC1" w:rsidP="00001838" w:rsidR="00001838" w:rsidRPr="005A26AF">
      <w:pPr>
        <w:ind w:firstLine="708"/>
        <w15:collapsed w:val="false"/>
        <w:rPr>
          <w:color w:val="FF0000"/>
        </w:rPr>
      </w:pPr>
      <w:bookmarkStart w:name="_GoBack" w:id="0"/>
      <w:bookmarkEnd w:id="0"/>
      <w:r w:rsidRPr="005A26AF">
        <w:rPr>
          <w:color w:val="FF0000"/>
        </w:rPr>
        <w:t xml:space="preserve">  </w:t>
      </w:r>
      <w:r w:rsidR="00D83C3D" w:rsidRPr="005A26AF">
        <w:rPr>
          <w:color w:val="FF0000"/>
        </w:rPr>
        <w:t xml:space="preserve">   </w:t>
      </w:r>
      <w:r w:rsidR="00605C9E" w:rsidRPr="005A26AF">
        <w:rPr>
          <w:noProof/>
          <w:color w:val="FF0000"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1838" w:rsidRPr="005A26AF">
        <w:rPr>
          <w:color w:val="FF0000"/>
        </w:rPr>
        <w:tab/>
      </w:r>
      <w:r w:rsidR="00001838" w:rsidRPr="005A26AF">
        <w:rPr>
          <w:color w:val="FF0000"/>
        </w:rPr>
        <w:tab/>
      </w:r>
      <w:r w:rsidR="00001838" w:rsidRPr="005A26AF">
        <w:rPr>
          <w:color w:val="FF0000"/>
        </w:rPr>
        <w:tab/>
      </w:r>
      <w:r w:rsidR="00001838" w:rsidRPr="005A26AF">
        <w:rPr>
          <w:color w:val="FF0000"/>
        </w:rPr>
        <w:tab/>
      </w:r>
      <w:r w:rsidR="00001838" w:rsidRPr="005A26AF">
        <w:rPr>
          <w:color w:val="FF0000"/>
        </w:rPr>
        <w:tab/>
      </w:r>
      <w:r w:rsidR="00001838" w:rsidRPr="005A26AF">
        <w:rPr>
          <w:color w:val="FF0000"/>
        </w:rPr>
        <w:tab/>
      </w:r>
      <w:r w:rsidR="00001838" w:rsidRPr="005A26AF">
        <w:rPr>
          <w:color w:val="FF0000"/>
        </w:rPr>
        <w:tab/>
      </w:r>
      <w:r w:rsidR="00001838" w:rsidRPr="005A26AF">
        <w:rPr>
          <w:color w:val="FF0000"/>
        </w:rPr>
        <w:tab/>
        <w:t xml:space="preserve">      </w:t>
      </w:r>
    </w:p>
    <w:p w:rsidRDefault="00B97BC1" w:rsidP="00001838" w:rsidR="00001838" w:rsidRPr="005A26AF">
      <w:r w:rsidRPr="005A26AF">
        <w:t xml:space="preserve">  </w:t>
      </w:r>
      <w:r w:rsidR="00001838" w:rsidRPr="005A26AF">
        <w:t>REPUBLIKA HRVATSKA</w:t>
      </w:r>
    </w:p>
    <w:p w:rsidRDefault="00001838" w:rsidP="00001838" w:rsidR="00001838" w:rsidRPr="005A26AF">
      <w:r w:rsidRPr="005A26AF">
        <w:t xml:space="preserve">TRGOVAČKI SUD U </w:t>
      </w:r>
      <w:r w:rsidR="0030030D" w:rsidRPr="005A26AF">
        <w:t>PAZINU</w:t>
      </w:r>
    </w:p>
    <w:p w:rsidRDefault="00B97BC1" w:rsidP="008D1C40" w:rsidR="0030030D">
      <w:r w:rsidRPr="005A26AF">
        <w:t xml:space="preserve">          Pazin, Dršćevka 1</w:t>
      </w:r>
    </w:p>
    <w:p w:rsidRDefault="008D1C40" w:rsidP="008D1C40" w:rsidR="008D1C40"/>
    <w:p w:rsidRDefault="008D1C40" w:rsidP="008D1C40" w:rsidR="008D1C40" w:rsidRPr="005A26AF"/>
    <w:p w:rsidRDefault="00B97BC1" w:rsidP="00B97BC1" w:rsidR="00B97BC1" w:rsidRPr="005A26AF">
      <w:pPr>
        <w:jc w:val="center"/>
      </w:pPr>
      <w:r w:rsidRPr="005A26AF">
        <w:t>R E P U B L I K A  H R V A T S K A</w:t>
      </w:r>
    </w:p>
    <w:p w:rsidRDefault="00B97BC1" w:rsidP="00B97BC1" w:rsidR="00B97BC1" w:rsidRPr="005A26AF"/>
    <w:p w:rsidRDefault="00B97BC1" w:rsidP="00B97BC1" w:rsidR="00B97BC1" w:rsidRPr="00312A7E">
      <w:pPr>
        <w:jc w:val="center"/>
      </w:pPr>
      <w:r w:rsidRPr="00312A7E">
        <w:t>R J E Š E NJ E</w:t>
      </w:r>
    </w:p>
    <w:p w:rsidRDefault="00001838" w:rsidP="00001838" w:rsidR="00001838" w:rsidRPr="00312A7E"/>
    <w:p w:rsidRDefault="00001838" w:rsidP="00001838" w:rsidR="00001838" w:rsidRPr="00312A7E">
      <w:pPr>
        <w:ind w:firstLine="708"/>
        <w:jc w:val="both"/>
      </w:pPr>
      <w:r w:rsidRPr="00312A7E">
        <w:t xml:space="preserve">Trgovački sud u Pazinu, po stečajnom sucu </w:t>
      </w:r>
      <w:r w:rsidR="0030030D" w:rsidRPr="00312A7E">
        <w:t>Damiru Rabaru</w:t>
      </w:r>
      <w:r w:rsidRPr="00312A7E">
        <w:t xml:space="preserve">, u stečajnom postupku nad dužnikom </w:t>
      </w:r>
      <w:r w:rsidR="005A26AF" w:rsidRPr="00312A7E">
        <w:t>KERRIA d.o.o. Poreč, u stečaju, Vukovarska 19, OIB 38286382893</w:t>
      </w:r>
      <w:r w:rsidR="00B97BC1" w:rsidRPr="00312A7E">
        <w:t xml:space="preserve">, </w:t>
      </w:r>
      <w:r w:rsidR="005A26AF" w:rsidRPr="00312A7E">
        <w:t>3</w:t>
      </w:r>
      <w:r w:rsidR="00B97BC1" w:rsidRPr="00312A7E">
        <w:t xml:space="preserve">. </w:t>
      </w:r>
      <w:r w:rsidR="005A26AF" w:rsidRPr="00312A7E">
        <w:t xml:space="preserve">travnja </w:t>
      </w:r>
      <w:r w:rsidRPr="00312A7E">
        <w:t>201</w:t>
      </w:r>
      <w:r w:rsidR="005A26AF" w:rsidRPr="00312A7E">
        <w:t>8</w:t>
      </w:r>
      <w:r w:rsidR="00B97BC1" w:rsidRPr="00312A7E">
        <w:t>.,</w:t>
      </w:r>
    </w:p>
    <w:p w:rsidRDefault="008255FE" w:rsidP="00001838" w:rsidR="008255FE" w:rsidRPr="005A26AF">
      <w:pPr>
        <w:ind w:firstLine="708"/>
        <w:jc w:val="both"/>
        <w:rPr>
          <w:color w:val="FF0000"/>
        </w:rPr>
      </w:pPr>
    </w:p>
    <w:p w:rsidRDefault="00E80B0E" w:rsidP="008A30FF" w:rsidR="008A30FF" w:rsidRPr="008D1C40">
      <w:pPr>
        <w:jc w:val="center"/>
      </w:pPr>
      <w:r w:rsidRPr="008D1C40">
        <w:t xml:space="preserve">r i j e š i o  j e </w:t>
      </w:r>
    </w:p>
    <w:p w:rsidRDefault="008A30FF" w:rsidP="008A30FF" w:rsidR="008A30FF" w:rsidRPr="005A26AF">
      <w:pPr>
        <w:rPr>
          <w:color w:val="FF0000"/>
        </w:rPr>
      </w:pPr>
    </w:p>
    <w:p w:rsidRDefault="006F1363" w:rsidP="001F09FF" w:rsidR="001F09FF" w:rsidRPr="008D4B7A">
      <w:pPr>
        <w:jc w:val="both"/>
      </w:pPr>
      <w:r w:rsidRPr="005A26AF">
        <w:rPr>
          <w:color w:val="FF0000"/>
        </w:rPr>
        <w:tab/>
      </w:r>
      <w:r w:rsidR="00B03CCE" w:rsidRPr="008D1C40">
        <w:t>I</w:t>
      </w:r>
      <w:r w:rsidRPr="008D1C40">
        <w:t xml:space="preserve">. </w:t>
      </w:r>
      <w:r w:rsidR="00C128AF" w:rsidRPr="008D1C40">
        <w:t>Stečajno</w:t>
      </w:r>
      <w:r w:rsidR="005A26AF" w:rsidRPr="008D1C40">
        <w:t>m</w:t>
      </w:r>
      <w:r w:rsidRPr="008D1C40">
        <w:t xml:space="preserve"> upravitelj</w:t>
      </w:r>
      <w:r w:rsidR="005A26AF" w:rsidRPr="008D1C40">
        <w:t xml:space="preserve">u </w:t>
      </w:r>
      <w:r w:rsidR="008D1C40" w:rsidRPr="008D1C40">
        <w:t>Nikoli</w:t>
      </w:r>
      <w:r w:rsidR="00764675">
        <w:t xml:space="preserve"> Kruljcu</w:t>
      </w:r>
      <w:r w:rsidR="008D1C40" w:rsidRPr="008D1C40">
        <w:t xml:space="preserve"> iz Našica, Bana Jelačića 48, OIB: 49223643131</w:t>
      </w:r>
      <w:r w:rsidRPr="008D1C40">
        <w:t xml:space="preserve">, </w:t>
      </w:r>
      <w:r w:rsidR="001F09FF" w:rsidRPr="008D1C40">
        <w:t xml:space="preserve">određuje se konačna </w:t>
      </w:r>
      <w:r w:rsidR="001F09FF" w:rsidRPr="008D4B7A">
        <w:t xml:space="preserve">nagrada za rad u stečajnom postupku u iznosu od </w:t>
      </w:r>
      <w:r w:rsidR="00AD514B">
        <w:t>194</w:t>
      </w:r>
      <w:r w:rsidR="008D4B7A" w:rsidRPr="008D4B7A">
        <w:t>.864,58</w:t>
      </w:r>
      <w:r w:rsidR="008D4B7A" w:rsidRPr="008D4B7A">
        <w:rPr>
          <w:bCs w:val="false"/>
        </w:rPr>
        <w:t xml:space="preserve"> </w:t>
      </w:r>
      <w:r w:rsidR="001F09FF" w:rsidRPr="008D4B7A">
        <w:t>kn bruto.</w:t>
      </w:r>
    </w:p>
    <w:p w:rsidRDefault="008A30FF" w:rsidP="008A30FF" w:rsidR="008A30FF">
      <w:pPr>
        <w:jc w:val="both"/>
      </w:pPr>
    </w:p>
    <w:p w:rsidRDefault="008D1C40" w:rsidP="008A30FF" w:rsidR="008D1C40" w:rsidRPr="008D4B7A">
      <w:pPr>
        <w:jc w:val="both"/>
      </w:pPr>
    </w:p>
    <w:p w:rsidRDefault="008A30FF" w:rsidP="008A30FF" w:rsidR="008A30FF" w:rsidRPr="008D4B7A">
      <w:pPr>
        <w:jc w:val="center"/>
      </w:pPr>
      <w:r w:rsidRPr="008D4B7A">
        <w:t>Obrazloženje</w:t>
      </w:r>
    </w:p>
    <w:p w:rsidRDefault="008A30FF" w:rsidP="008A30FF" w:rsidR="008A30FF" w:rsidRPr="008D4B7A">
      <w:pPr>
        <w:jc w:val="both"/>
      </w:pPr>
    </w:p>
    <w:p w:rsidRDefault="001F09FF" w:rsidP="001F09FF" w:rsidR="001F09FF" w:rsidRPr="005B5BB9">
      <w:pPr>
        <w:jc w:val="both"/>
      </w:pPr>
      <w:r w:rsidRPr="008D4B7A">
        <w:tab/>
        <w:t xml:space="preserve">Člankom </w:t>
      </w:r>
      <w:r w:rsidR="00364E17" w:rsidRPr="008D4B7A">
        <w:t>94</w:t>
      </w:r>
      <w:r w:rsidRPr="008D4B7A">
        <w:t>. st. 1.</w:t>
      </w:r>
      <w:r w:rsidR="00364E17" w:rsidRPr="008D4B7A">
        <w:t>,</w:t>
      </w:r>
      <w:r w:rsidRPr="008D4B7A">
        <w:t xml:space="preserve"> 2.</w:t>
      </w:r>
      <w:r w:rsidR="00364E17" w:rsidRPr="008D4B7A">
        <w:t xml:space="preserve"> i 3.</w:t>
      </w:r>
      <w:r w:rsidR="007D5521" w:rsidRPr="008D4B7A">
        <w:t xml:space="preserve"> Stečajnog zakona (NN 71/15</w:t>
      </w:r>
      <w:r w:rsidR="005B5BB9" w:rsidRPr="008D4B7A">
        <w:t>, 104/17</w:t>
      </w:r>
      <w:r w:rsidRPr="008D4B7A">
        <w:t xml:space="preserve">) propisano je da </w:t>
      </w:r>
      <w:r w:rsidR="00364E17" w:rsidRPr="005B5BB9">
        <w:t xml:space="preserve">Stečajni upravitelj ima pravo na nagradu za svoj rad i naknadu stvarnih troškova </w:t>
      </w:r>
      <w:r w:rsidRPr="005B5BB9">
        <w:t>koju rješenjem određuje stečajni sudac.</w:t>
      </w:r>
    </w:p>
    <w:p w:rsidRDefault="001F09FF" w:rsidP="001F09FF" w:rsidR="001F09FF" w:rsidRPr="005B5BB9">
      <w:pPr>
        <w:jc w:val="both"/>
      </w:pPr>
    </w:p>
    <w:p w:rsidRDefault="00DB6B45" w:rsidP="001F09FF" w:rsidR="001F09FF" w:rsidRPr="005B5BB9">
      <w:pPr>
        <w:jc w:val="both"/>
      </w:pPr>
      <w:r w:rsidRPr="005B5BB9">
        <w:tab/>
        <w:t>I</w:t>
      </w:r>
      <w:r w:rsidR="001F09FF" w:rsidRPr="005B5BB9">
        <w:t xml:space="preserve">movina stečajnog dužnika unovčena u vrijednosti od </w:t>
      </w:r>
      <w:r w:rsidR="005B5BB9" w:rsidRPr="005B5BB9">
        <w:t>1.783.779,73</w:t>
      </w:r>
      <w:r w:rsidR="001A2D14" w:rsidRPr="005B5BB9">
        <w:t xml:space="preserve"> </w:t>
      </w:r>
      <w:r w:rsidR="001F09FF" w:rsidRPr="005B5BB9">
        <w:rPr>
          <w:rFonts w:eastAsia="Arial Unicode MS"/>
        </w:rPr>
        <w:t>kn</w:t>
      </w:r>
      <w:r w:rsidR="001F09FF" w:rsidRPr="005B5BB9">
        <w:t xml:space="preserve">, pa je na temelju čl. 7. Uredbe o kriterijima i načinu obračuna i plaćanja nagrada stečajnim upraviteljima (NN </w:t>
      </w:r>
      <w:r w:rsidR="001F09FF" w:rsidRPr="005B5BB9">
        <w:rPr>
          <w:bCs w:val="false"/>
        </w:rPr>
        <w:t>105/15</w:t>
      </w:r>
      <w:r w:rsidR="009E6B73" w:rsidRPr="005B5BB9">
        <w:rPr>
          <w:bCs w:val="false"/>
        </w:rPr>
        <w:t>, dalje: Uredba</w:t>
      </w:r>
      <w:r w:rsidR="001F09FF" w:rsidRPr="005B5BB9">
        <w:t>), stečajnom upravitel</w:t>
      </w:r>
      <w:r w:rsidR="00C3543B" w:rsidRPr="005B5BB9">
        <w:t xml:space="preserve">ju </w:t>
      </w:r>
      <w:r w:rsidR="00C54614" w:rsidRPr="005B5BB9">
        <w:t xml:space="preserve">valjalo </w:t>
      </w:r>
      <w:r w:rsidR="00C3543B" w:rsidRPr="005B5BB9">
        <w:t>odredi</w:t>
      </w:r>
      <w:r w:rsidR="00C54614" w:rsidRPr="005B5BB9">
        <w:t>ti</w:t>
      </w:r>
      <w:r w:rsidR="00C3543B" w:rsidRPr="005B5BB9">
        <w:t xml:space="preserve"> nagradu u iznosu od </w:t>
      </w:r>
      <w:r w:rsidR="005B5BB9" w:rsidRPr="005B5BB9">
        <w:t>154.864,58</w:t>
      </w:r>
      <w:r w:rsidR="001A2D14" w:rsidRPr="005B5BB9">
        <w:rPr>
          <w:bCs w:val="false"/>
        </w:rPr>
        <w:t xml:space="preserve"> </w:t>
      </w:r>
      <w:r w:rsidR="001F09FF" w:rsidRPr="005B5BB9">
        <w:t>kn bruto</w:t>
      </w:r>
      <w:r w:rsidR="00C3543B" w:rsidRPr="005B5BB9">
        <w:t>.</w:t>
      </w:r>
    </w:p>
    <w:p w:rsidRDefault="00DB6B45" w:rsidP="001F09FF" w:rsidR="00DB6B45" w:rsidRPr="005B5BB9">
      <w:pPr>
        <w:jc w:val="both"/>
      </w:pPr>
    </w:p>
    <w:p w:rsidRDefault="00DB6B45" w:rsidP="00D17FE0" w:rsidR="009E6B73" w:rsidRPr="005A26AF">
      <w:pPr>
        <w:jc w:val="both"/>
        <w:rPr>
          <w:color w:val="FF0000"/>
        </w:rPr>
      </w:pPr>
      <w:r w:rsidRPr="005B5BB9">
        <w:tab/>
        <w:t>Nadalje,</w:t>
      </w:r>
      <w:r w:rsidR="00552776" w:rsidRPr="005B5BB9">
        <w:t xml:space="preserve"> </w:t>
      </w:r>
      <w:r w:rsidRPr="005B5BB9">
        <w:t xml:space="preserve">odredbom čl. </w:t>
      </w:r>
      <w:r w:rsidR="009E6B73" w:rsidRPr="005B5BB9">
        <w:t>8. stečajnom upravitelju s</w:t>
      </w:r>
      <w:r w:rsidR="00552776" w:rsidRPr="005B5BB9">
        <w:t xml:space="preserve">ud je odredio i dodatnu nagradu. </w:t>
      </w:r>
      <w:r w:rsidR="009E6B73" w:rsidRPr="005B5BB9">
        <w:t xml:space="preserve">Tom je odredbom propisano da </w:t>
      </w:r>
      <w:r w:rsidR="009E6B73" w:rsidRPr="005B5BB9">
        <w:rPr>
          <w:iCs/>
        </w:rPr>
        <w:t>će sud p</w:t>
      </w:r>
      <w:r w:rsidR="009E6B73" w:rsidRPr="005B5BB9">
        <w:t xml:space="preserve">ri određivanju dodatne nagrade sud će voditi računa o stupnju namirenja stečajnih vjerovnika i osobitom zalaganju stečajnoga upravitelja. Smatra se da se stečajni upravitelj osobito </w:t>
      </w:r>
      <w:r w:rsidR="009E6B73" w:rsidRPr="00A93E84">
        <w:t>zalagao ako je stečajna masa unovčena u roku od jedne godine od održanoga izvještajnog ročišta.</w:t>
      </w:r>
      <w:r w:rsidR="00D17FE0" w:rsidRPr="00A93E84">
        <w:t xml:space="preserve"> </w:t>
      </w:r>
      <w:r w:rsidR="001E4FEE">
        <w:t>Ispitno ročište je održano 9. veljače 2017. a r</w:t>
      </w:r>
      <w:r w:rsidR="00B701D9">
        <w:t>ješenje o dosudi sud je donio 30. siječnja 2018. pa stoga proizlazi da</w:t>
      </w:r>
      <w:r w:rsidR="007E1111" w:rsidRPr="00A93E84">
        <w:t xml:space="preserve"> </w:t>
      </w:r>
      <w:r w:rsidR="005B5BB9" w:rsidRPr="00A93E84">
        <w:t>je s</w:t>
      </w:r>
      <w:r w:rsidR="00D17FE0" w:rsidRPr="00A93E84">
        <w:t>tečajni upravitelj stečajnu masu unovčio u roku od jedne godine od održanoga izvještajnog ročišta</w:t>
      </w:r>
      <w:r w:rsidR="00B701D9">
        <w:t>, zbog čega mu je</w:t>
      </w:r>
      <w:r w:rsidR="00D17FE0" w:rsidRPr="00A93E84">
        <w:t xml:space="preserve"> sud odredio</w:t>
      </w:r>
      <w:r w:rsidR="00C3543B" w:rsidRPr="00A93E84">
        <w:t xml:space="preserve"> i dodatnu nagradu u iznosu od </w:t>
      </w:r>
      <w:r w:rsidR="00AD514B">
        <w:t>40</w:t>
      </w:r>
      <w:r w:rsidR="00585AAE" w:rsidRPr="00A93E84">
        <w:t>.000,00</w:t>
      </w:r>
      <w:r w:rsidR="005F7B3C" w:rsidRPr="00A93E84">
        <w:rPr>
          <w:bCs w:val="false"/>
          <w:lang w:eastAsia="en-US" w:val="en-US"/>
        </w:rPr>
        <w:t xml:space="preserve"> </w:t>
      </w:r>
      <w:r w:rsidR="00D17FE0" w:rsidRPr="00A93E84">
        <w:t>kn bruto.</w:t>
      </w:r>
    </w:p>
    <w:p w:rsidRDefault="00DB6B45" w:rsidP="001F09FF" w:rsidR="00DB6B45" w:rsidRPr="005B5BB9">
      <w:pPr>
        <w:jc w:val="both"/>
      </w:pPr>
    </w:p>
    <w:p w:rsidRDefault="001F09FF" w:rsidP="001F09FF" w:rsidR="001F09FF">
      <w:pPr>
        <w:jc w:val="both"/>
      </w:pPr>
      <w:r w:rsidRPr="005B5BB9">
        <w:tab/>
        <w:t>Prilikom određivanja konačne nagrade za rad stečajnom upravitelju, stečajni sudac je ocijenio obujam i složenost poslova kao i uložen trud stečajnog upravitelja, pa je temeljem navedenog odlučeno kao u</w:t>
      </w:r>
      <w:r w:rsidR="006A0707" w:rsidRPr="005B5BB9">
        <w:t xml:space="preserve"> </w:t>
      </w:r>
      <w:r w:rsidRPr="005B5BB9">
        <w:t>izre</w:t>
      </w:r>
      <w:r w:rsidR="006A0707" w:rsidRPr="005B5BB9">
        <w:t xml:space="preserve">ci </w:t>
      </w:r>
      <w:r w:rsidRPr="005B5BB9">
        <w:t>ovog rješenja.</w:t>
      </w:r>
    </w:p>
    <w:p w:rsidRDefault="008D1C40" w:rsidP="001F09FF" w:rsidR="008D1C40" w:rsidRPr="005B5BB9">
      <w:pPr>
        <w:jc w:val="both"/>
      </w:pPr>
    </w:p>
    <w:p w:rsidRDefault="00325A07" w:rsidP="008D1C40" w:rsidR="008D1C40" w:rsidRPr="008D1C40">
      <w:pPr>
        <w:pStyle w:val="a2"/>
      </w:pPr>
      <w:r w:rsidRPr="005B5BB9">
        <w:lastRenderedPageBreak/>
        <w:tab/>
      </w:r>
      <w:r w:rsidR="00552776" w:rsidRPr="005B5BB9">
        <w:t xml:space="preserve">Slijedom navedenog, a na temelju čl. </w:t>
      </w:r>
      <w:r w:rsidR="00A27DDF" w:rsidRPr="005B5BB9">
        <w:t>94</w:t>
      </w:r>
      <w:r w:rsidR="00552776" w:rsidRPr="005B5BB9">
        <w:t xml:space="preserve">. st. 1. i </w:t>
      </w:r>
      <w:r w:rsidR="005163EC" w:rsidRPr="005B5BB9">
        <w:t>2</w:t>
      </w:r>
      <w:r w:rsidR="00552776" w:rsidRPr="005B5BB9">
        <w:t xml:space="preserve">. Stečajnog zakona, valjalo je riješiti kao pod </w:t>
      </w:r>
      <w:r w:rsidR="00C3543B" w:rsidRPr="005B5BB9">
        <w:t xml:space="preserve">točkom </w:t>
      </w:r>
      <w:r w:rsidR="000922A6">
        <w:t>I</w:t>
      </w:r>
      <w:r w:rsidR="00552776" w:rsidRPr="005B5BB9">
        <w:t xml:space="preserve"> izreke rješenja.</w:t>
      </w:r>
    </w:p>
    <w:p w:rsidRDefault="008A30FF" w:rsidP="007E1111" w:rsidR="008A30FF">
      <w:pPr>
        <w:jc w:val="center"/>
      </w:pPr>
      <w:r w:rsidRPr="005B5BB9">
        <w:t xml:space="preserve">U Pazinu, </w:t>
      </w:r>
      <w:r w:rsidR="005B5BB9" w:rsidRPr="005B5BB9">
        <w:t>3</w:t>
      </w:r>
      <w:r w:rsidR="00C3543B" w:rsidRPr="005B5BB9">
        <w:t xml:space="preserve">. </w:t>
      </w:r>
      <w:r w:rsidR="005B5BB9" w:rsidRPr="005B5BB9">
        <w:t xml:space="preserve">travnja </w:t>
      </w:r>
      <w:r w:rsidR="000953B2" w:rsidRPr="005B5BB9">
        <w:t>201</w:t>
      </w:r>
      <w:r w:rsidR="005B5BB9" w:rsidRPr="005B5BB9">
        <w:t>8</w:t>
      </w:r>
      <w:r w:rsidRPr="005B5BB9">
        <w:t xml:space="preserve">. </w:t>
      </w:r>
    </w:p>
    <w:p w:rsidRDefault="008D1C40" w:rsidP="007E1111" w:rsidR="008D1C40" w:rsidRPr="005B5BB9">
      <w:pPr>
        <w:jc w:val="center"/>
      </w:pPr>
    </w:p>
    <w:p w:rsidRDefault="007E1111" w:rsidP="007E1111" w:rsidR="007E1111" w:rsidRPr="005B5BB9">
      <w:pPr>
        <w:jc w:val="center"/>
      </w:pPr>
    </w:p>
    <w:p w:rsidRDefault="008A30FF" w:rsidP="008A30FF" w:rsidR="008A30FF" w:rsidRPr="005B5BB9">
      <w:pPr>
        <w:ind w:left="4956"/>
      </w:pPr>
      <w:r w:rsidRPr="005B5BB9">
        <w:t xml:space="preserve">       </w:t>
      </w:r>
      <w:r w:rsidR="00B30436" w:rsidRPr="005B5BB9">
        <w:tab/>
      </w:r>
      <w:r w:rsidR="00B30436" w:rsidRPr="005B5BB9">
        <w:tab/>
      </w:r>
      <w:r w:rsidRPr="005B5BB9">
        <w:t xml:space="preserve">Stečajni sudac </w:t>
      </w:r>
    </w:p>
    <w:p w:rsidRDefault="008A30FF" w:rsidP="008A30FF" w:rsidR="00B30436" w:rsidRPr="005B5BB9">
      <w:pPr>
        <w:ind w:left="4956"/>
      </w:pPr>
      <w:r w:rsidRPr="005B5BB9">
        <w:t xml:space="preserve">          </w:t>
      </w:r>
    </w:p>
    <w:p w:rsidRDefault="000953B2" w:rsidP="00B30436" w:rsidR="008A30FF" w:rsidRPr="005B5BB9">
      <w:pPr>
        <w:ind w:left="4956"/>
      </w:pPr>
      <w:r w:rsidRPr="005B5BB9">
        <w:t xml:space="preserve">          </w:t>
      </w:r>
      <w:r w:rsidRPr="005B5BB9">
        <w:tab/>
      </w:r>
      <w:r w:rsidRPr="005B5BB9">
        <w:tab/>
        <w:t>Damir Rabar</w:t>
      </w:r>
      <w:r w:rsidR="00A906EE">
        <w:t>, v.r.</w:t>
      </w:r>
    </w:p>
    <w:p w:rsidRDefault="008A30FF" w:rsidP="008A30FF" w:rsidR="008A30FF" w:rsidRPr="005B5BB9"/>
    <w:p w:rsidRDefault="008A30FF" w:rsidP="008A30FF" w:rsidR="008A30FF" w:rsidRPr="005B5BB9"/>
    <w:p w:rsidRDefault="008A30FF" w:rsidP="008A30FF" w:rsidR="008A30FF" w:rsidRPr="005B5BB9"/>
    <w:p w:rsidRDefault="008A30FF" w:rsidP="008A30FF" w:rsidR="008A30FF" w:rsidRPr="005B5BB9">
      <w:r w:rsidRPr="005B5BB9">
        <w:t>UPUTA O PRAVNOM LIJEKU</w:t>
      </w:r>
      <w:r w:rsidR="00B45412" w:rsidRPr="005B5BB9">
        <w:t>:</w:t>
      </w:r>
    </w:p>
    <w:p w:rsidRDefault="00364E17" w:rsidP="00364E17" w:rsidR="00364E17" w:rsidRPr="005B5BB9">
      <w:pPr>
        <w:jc w:val="both"/>
      </w:pPr>
      <w:r w:rsidRPr="005B5BB9">
        <w:tab/>
        <w:t>Protiv ovog rješenja pravo na žalbu imaju stečajni upravitelj, dužnik pojedinac i svaki stečajni vjerovnik. Žalba se podnosi u roku od 8 dana od dana primitka istog. Žalba se podnosi putem ovog suda, u dva istovjetna primjerka, a o žalbi odlučuje Visoki trgovački sud Republike Hrvatske.</w:t>
      </w:r>
    </w:p>
    <w:p w:rsidRDefault="00467811" w:rsidP="00FC5320" w:rsidR="00467811" w:rsidRPr="005B5BB9">
      <w:pPr>
        <w:jc w:val="both"/>
      </w:pPr>
    </w:p>
    <w:p w:rsidRDefault="00D74390" w:rsidP="00FC5320" w:rsidR="00D74390" w:rsidRPr="008D1C40">
      <w:pPr>
        <w:jc w:val="both"/>
      </w:pPr>
      <w:r w:rsidRPr="008D1C40">
        <w:t>DNA</w:t>
      </w:r>
    </w:p>
    <w:p w:rsidRDefault="008D1C40" w:rsidP="00B30436" w:rsidR="00A14CCF" w:rsidRPr="008D1C40">
      <w:pPr>
        <w:jc w:val="both"/>
      </w:pPr>
      <w:r w:rsidRPr="008D1C40">
        <w:t>- Stečajni</w:t>
      </w:r>
      <w:r w:rsidR="00C03DBB" w:rsidRPr="008D1C40">
        <w:t xml:space="preserve"> </w:t>
      </w:r>
      <w:r w:rsidR="00A14CCF" w:rsidRPr="008D1C40">
        <w:t>upravitelj</w:t>
      </w:r>
      <w:r w:rsidR="005B5BB9" w:rsidRPr="008D1C40">
        <w:t xml:space="preserve"> Nikol</w:t>
      </w:r>
      <w:r w:rsidRPr="008D1C40">
        <w:t>a</w:t>
      </w:r>
      <w:r w:rsidR="005B5BB9" w:rsidRPr="008D1C40">
        <w:t xml:space="preserve"> Krulj</w:t>
      </w:r>
      <w:r w:rsidRPr="008D1C40">
        <w:t>a</w:t>
      </w:r>
      <w:r w:rsidR="005B5BB9" w:rsidRPr="008D1C40">
        <w:t>c</w:t>
      </w:r>
      <w:r w:rsidRPr="008D1C40">
        <w:t>,</w:t>
      </w:r>
      <w:r w:rsidR="00B22F62" w:rsidRPr="008D1C40">
        <w:t xml:space="preserve"> </w:t>
      </w:r>
      <w:r w:rsidRPr="008D1C40">
        <w:t>Našice</w:t>
      </w:r>
      <w:r w:rsidR="00B22F62" w:rsidRPr="008D1C40">
        <w:t>,</w:t>
      </w:r>
      <w:r w:rsidR="005B5BB9" w:rsidRPr="008D1C40">
        <w:t xml:space="preserve"> </w:t>
      </w:r>
      <w:r>
        <w:t xml:space="preserve">Martin, </w:t>
      </w:r>
      <w:r w:rsidRPr="008D1C40">
        <w:t>Bana Jelačića 48</w:t>
      </w:r>
    </w:p>
    <w:p w:rsidRDefault="00B30436" w:rsidP="00B30436" w:rsidR="00D74390" w:rsidRPr="008D1C40">
      <w:pPr>
        <w:jc w:val="both"/>
        <w:rPr>
          <w:rStyle w:val="f01"/>
          <w:color w:val="auto"/>
        </w:rPr>
      </w:pPr>
      <w:r w:rsidRPr="008D1C40">
        <w:rPr>
          <w:rStyle w:val="f01"/>
          <w:color w:val="auto"/>
        </w:rPr>
        <w:t xml:space="preserve">- </w:t>
      </w:r>
      <w:r w:rsidR="00A14CCF" w:rsidRPr="008D1C40">
        <w:rPr>
          <w:rStyle w:val="f01"/>
          <w:color w:val="auto"/>
        </w:rPr>
        <w:t>e-o</w:t>
      </w:r>
      <w:r w:rsidR="00A27DDF" w:rsidRPr="008D1C40">
        <w:rPr>
          <w:rStyle w:val="f01"/>
          <w:color w:val="auto"/>
        </w:rPr>
        <w:t>glasna ploča suda</w:t>
      </w:r>
      <w:r w:rsidR="008D1C40">
        <w:rPr>
          <w:rStyle w:val="f01"/>
          <w:color w:val="auto"/>
        </w:rPr>
        <w:t xml:space="preserve"> 8 dana</w:t>
      </w:r>
      <w:r w:rsidR="00A27DDF" w:rsidRPr="008D1C40">
        <w:rPr>
          <w:rStyle w:val="f01"/>
          <w:color w:val="auto"/>
        </w:rPr>
        <w:t xml:space="preserve"> </w:t>
      </w:r>
    </w:p>
    <w:p w:rsidRDefault="00A14CCF" w:rsidP="00B30436" w:rsidR="00A14CCF" w:rsidRPr="008D1C40">
      <w:pPr>
        <w:jc w:val="both"/>
      </w:pPr>
    </w:p>
    <w:sectPr w:rsidSect="008D1C40" w:rsidR="00A14CCF" w:rsidRPr="008D1C40">
      <w:headerReference w:type="even" r:id="rId10"/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3F1C" w:rsidR="004A3F1C">
      <w:r>
        <w:separator/>
      </w:r>
    </w:p>
  </w:endnote>
  <w:endnote w:id="0" w:type="continuationSeparator">
    <w:p w:rsidRDefault="004A3F1C" w:rsidR="004A3F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3F1C" w:rsidR="004A3F1C">
      <w:r>
        <w:separator/>
      </w:r>
    </w:p>
  </w:footnote>
  <w:footnote w:id="0" w:type="continuationSeparator">
    <w:p w:rsidRDefault="004A3F1C" w:rsidR="004A3F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7BC1" w:rsidP="008A30FF" w:rsidR="00B97BC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97BC1" w:rsidR="00B97BC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7BC1" w:rsidP="008A30FF" w:rsidR="00B97BC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906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1C40" w:rsidP="000953B2" w:rsidR="00B97BC1" w:rsidRPr="000953B2">
    <w:pPr>
      <w:jc w:val="right"/>
    </w:pPr>
    <w:r w:rsidRPr="000953B2">
      <w:t>1 St-</w:t>
    </w:r>
    <w:r>
      <w:t>864</w:t>
    </w:r>
    <w:r w:rsidRPr="000953B2">
      <w:t>/1</w:t>
    </w:r>
    <w:r>
      <w:t>6-62</w:t>
    </w:r>
  </w:p>
  <w:p w:rsidRDefault="00B97BC1" w:rsidP="00C128AF" w:rsidR="00B97BC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7BC1" w:rsidP="007C5AF7" w:rsidR="00B97BC1" w:rsidRPr="000953B2">
    <w:pPr>
      <w:jc w:val="right"/>
    </w:pPr>
    <w:r w:rsidRPr="000953B2">
      <w:t xml:space="preserve">    1 St-</w:t>
    </w:r>
    <w:r w:rsidR="005A26AF">
      <w:t>864</w:t>
    </w:r>
    <w:r w:rsidRPr="000953B2">
      <w:t>/1</w:t>
    </w:r>
    <w:r>
      <w:t>6-</w:t>
    </w:r>
    <w:r w:rsidR="008D1C40">
      <w:t>62</w:t>
    </w:r>
  </w:p>
  <w:p w:rsidRDefault="00B97BC1" w:rsidP="007C5AF7" w:rsidR="00B97BC1" w:rsidRPr="007C5AF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D1C24"/>
    <w:multiLevelType w:val="hybridMultilevel"/>
    <w:tmpl w:val="FB6CE750"/>
    <w:lvl w:tplc="7108B02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D475A1C"/>
    <w:multiLevelType w:val="hybridMultilevel"/>
    <w:tmpl w:val="4D7E5D80"/>
    <w:lvl w:tplc="5316CCA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30FF"/>
    <w:rsid w:val="00001838"/>
    <w:rsid w:val="000134E7"/>
    <w:rsid w:val="000922A6"/>
    <w:rsid w:val="000953B2"/>
    <w:rsid w:val="000B08A3"/>
    <w:rsid w:val="000C7DC7"/>
    <w:rsid w:val="000F6199"/>
    <w:rsid w:val="00154F07"/>
    <w:rsid w:val="001612DD"/>
    <w:rsid w:val="001A2D14"/>
    <w:rsid w:val="001C2EFC"/>
    <w:rsid w:val="001E4E0A"/>
    <w:rsid w:val="001E4FEE"/>
    <w:rsid w:val="001F09FF"/>
    <w:rsid w:val="001F47E0"/>
    <w:rsid w:val="0021424C"/>
    <w:rsid w:val="002573EB"/>
    <w:rsid w:val="00271CC7"/>
    <w:rsid w:val="002A4BAF"/>
    <w:rsid w:val="0030030D"/>
    <w:rsid w:val="00312A7E"/>
    <w:rsid w:val="00325A07"/>
    <w:rsid w:val="003414EC"/>
    <w:rsid w:val="00364E17"/>
    <w:rsid w:val="003650B5"/>
    <w:rsid w:val="0039596F"/>
    <w:rsid w:val="003C54D9"/>
    <w:rsid w:val="003D77C0"/>
    <w:rsid w:val="003F6CF2"/>
    <w:rsid w:val="00445F3E"/>
    <w:rsid w:val="00460F44"/>
    <w:rsid w:val="00467811"/>
    <w:rsid w:val="004777C2"/>
    <w:rsid w:val="004A3F1C"/>
    <w:rsid w:val="004B6A4E"/>
    <w:rsid w:val="005163EC"/>
    <w:rsid w:val="00521172"/>
    <w:rsid w:val="00524EC3"/>
    <w:rsid w:val="00552776"/>
    <w:rsid w:val="005715C0"/>
    <w:rsid w:val="00573846"/>
    <w:rsid w:val="00585AAE"/>
    <w:rsid w:val="005A26AF"/>
    <w:rsid w:val="005B3DC5"/>
    <w:rsid w:val="005B4099"/>
    <w:rsid w:val="005B5BB9"/>
    <w:rsid w:val="005F4B4F"/>
    <w:rsid w:val="005F7B3C"/>
    <w:rsid w:val="00600E08"/>
    <w:rsid w:val="00605C9E"/>
    <w:rsid w:val="00637647"/>
    <w:rsid w:val="006A0707"/>
    <w:rsid w:val="006D2AC7"/>
    <w:rsid w:val="006F1363"/>
    <w:rsid w:val="006F57F6"/>
    <w:rsid w:val="00705068"/>
    <w:rsid w:val="00764675"/>
    <w:rsid w:val="007C0673"/>
    <w:rsid w:val="007C5AF7"/>
    <w:rsid w:val="007D5521"/>
    <w:rsid w:val="007D73AB"/>
    <w:rsid w:val="007E1111"/>
    <w:rsid w:val="007F5C86"/>
    <w:rsid w:val="00821907"/>
    <w:rsid w:val="008255FE"/>
    <w:rsid w:val="008466A1"/>
    <w:rsid w:val="008506B5"/>
    <w:rsid w:val="00880635"/>
    <w:rsid w:val="008839E4"/>
    <w:rsid w:val="008A30FF"/>
    <w:rsid w:val="008D1C40"/>
    <w:rsid w:val="008D1E92"/>
    <w:rsid w:val="008D4B7A"/>
    <w:rsid w:val="009017A2"/>
    <w:rsid w:val="00924809"/>
    <w:rsid w:val="00940279"/>
    <w:rsid w:val="0097252A"/>
    <w:rsid w:val="00975BDA"/>
    <w:rsid w:val="009B64C1"/>
    <w:rsid w:val="009E6B73"/>
    <w:rsid w:val="00A14CCF"/>
    <w:rsid w:val="00A27DDF"/>
    <w:rsid w:val="00A83FE9"/>
    <w:rsid w:val="00A906EE"/>
    <w:rsid w:val="00A93E84"/>
    <w:rsid w:val="00AD514B"/>
    <w:rsid w:val="00B023F9"/>
    <w:rsid w:val="00B03CCE"/>
    <w:rsid w:val="00B11226"/>
    <w:rsid w:val="00B22F62"/>
    <w:rsid w:val="00B261F7"/>
    <w:rsid w:val="00B30436"/>
    <w:rsid w:val="00B44854"/>
    <w:rsid w:val="00B45412"/>
    <w:rsid w:val="00B701D9"/>
    <w:rsid w:val="00B843B4"/>
    <w:rsid w:val="00B97BC1"/>
    <w:rsid w:val="00BB2F55"/>
    <w:rsid w:val="00BF187C"/>
    <w:rsid w:val="00C03DBB"/>
    <w:rsid w:val="00C128AF"/>
    <w:rsid w:val="00C16195"/>
    <w:rsid w:val="00C3543B"/>
    <w:rsid w:val="00C54614"/>
    <w:rsid w:val="00C610EB"/>
    <w:rsid w:val="00CB3EE5"/>
    <w:rsid w:val="00CF2443"/>
    <w:rsid w:val="00D17FE0"/>
    <w:rsid w:val="00D20368"/>
    <w:rsid w:val="00D30ACA"/>
    <w:rsid w:val="00D74390"/>
    <w:rsid w:val="00D83C3D"/>
    <w:rsid w:val="00DA0A21"/>
    <w:rsid w:val="00DA1736"/>
    <w:rsid w:val="00DB61DE"/>
    <w:rsid w:val="00DB6B45"/>
    <w:rsid w:val="00DE4BAD"/>
    <w:rsid w:val="00E23348"/>
    <w:rsid w:val="00E4118D"/>
    <w:rsid w:val="00E4728E"/>
    <w:rsid w:val="00E542CE"/>
    <w:rsid w:val="00E57459"/>
    <w:rsid w:val="00E65419"/>
    <w:rsid w:val="00E708AA"/>
    <w:rsid w:val="00E80B0E"/>
    <w:rsid w:val="00ED0A9A"/>
    <w:rsid w:val="00F07B1D"/>
    <w:rsid w:val="00F30C6D"/>
    <w:rsid w:val="00F405C0"/>
    <w:rsid w:val="00F576BB"/>
    <w:rsid w:val="00FC5320"/>
    <w:rsid w:val="00FE4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30FF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A30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30FF"/>
  </w:style>
  <w:style w:customStyle="true" w:styleId="a0s0" w:type="paragraph">
    <w:name w:val="a0 s0"/>
    <w:basedOn w:val="Normal"/>
    <w:rsid w:val="00B30436"/>
    <w:pPr>
      <w:spacing w:afterAutospacing="true" w:after="100" w:beforeAutospacing="true" w:before="100"/>
    </w:pPr>
    <w:rPr>
      <w:bCs w:val="false"/>
    </w:rPr>
  </w:style>
  <w:style w:customStyle="true" w:styleId="f01" w:type="character">
    <w:name w:val="f01"/>
    <w:rsid w:val="00B30436"/>
    <w:rPr>
      <w:rFonts w:cs="Times New Roman" w:hAnsi="Times New Roman" w:ascii="Times New Roman" w:hint="default"/>
      <w:color w:val="000000"/>
      <w:sz w:val="24"/>
      <w:szCs w:val="24"/>
    </w:rPr>
  </w:style>
  <w:style w:styleId="Podnoje" w:type="paragraph">
    <w:name w:val="footer"/>
    <w:basedOn w:val="Normal"/>
    <w:rsid w:val="00E708AA"/>
    <w:pPr>
      <w:tabs>
        <w:tab w:pos="4536" w:val="center"/>
        <w:tab w:pos="9072" w:val="right"/>
      </w:tabs>
    </w:pPr>
  </w:style>
  <w:style w:customStyle="true" w:styleId="a2" w:type="paragraph">
    <w:name w:val="a2"/>
    <w:basedOn w:val="Normal"/>
    <w:rsid w:val="00552776"/>
    <w:pPr>
      <w:spacing w:afterAutospacing="true" w:after="100" w:beforeAutospacing="true" w:before="100"/>
      <w:jc w:val="both"/>
    </w:pPr>
    <w:rPr>
      <w:bCs w:val="false"/>
    </w:rPr>
  </w:style>
  <w:style w:styleId="Tekstbalonia" w:type="paragraph">
    <w:name w:val="Balloon Text"/>
    <w:basedOn w:val="Normal"/>
    <w:link w:val="TekstbaloniaChar"/>
    <w:rsid w:val="00605C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05C9E"/>
    <w:rPr>
      <w:rFonts w:cs="Tahoma" w:hAnsi="Tahoma" w:asci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B64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64C1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64C1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64C1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64C1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30FF"/>
    <w:rPr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A30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30FF"/>
  </w:style>
  <w:style w:customStyle="1" w:styleId="a0s0" w:type="paragraph">
    <w:name w:val="a0 s0"/>
    <w:basedOn w:val="Normal"/>
    <w:rsid w:val="00B30436"/>
    <w:pPr>
      <w:spacing w:after="100" w:afterAutospacing="1" w:before="100" w:beforeAutospacing="1"/>
    </w:pPr>
    <w:rPr>
      <w:bCs w:val="0"/>
    </w:rPr>
  </w:style>
  <w:style w:customStyle="1" w:styleId="f01" w:type="character">
    <w:name w:val="f01"/>
    <w:rsid w:val="00B30436"/>
    <w:rPr>
      <w:rFonts w:ascii="Times New Roman" w:cs="Times New Roman" w:hAnsi="Times New Roman" w:hint="default"/>
      <w:color w:val="000000"/>
      <w:sz w:val="24"/>
      <w:szCs w:val="24"/>
    </w:rPr>
  </w:style>
  <w:style w:styleId="Podnoje" w:type="paragraph">
    <w:name w:val="footer"/>
    <w:basedOn w:val="Normal"/>
    <w:rsid w:val="00E708AA"/>
    <w:pPr>
      <w:tabs>
        <w:tab w:pos="4536" w:val="center"/>
        <w:tab w:pos="9072" w:val="right"/>
      </w:tabs>
    </w:pPr>
  </w:style>
  <w:style w:customStyle="1" w:styleId="a2" w:type="paragraph">
    <w:name w:val="a2"/>
    <w:basedOn w:val="Normal"/>
    <w:rsid w:val="00552776"/>
    <w:pPr>
      <w:spacing w:after="100" w:afterAutospacing="1" w:before="100" w:beforeAutospacing="1"/>
      <w:jc w:val="both"/>
    </w:pPr>
    <w:rPr>
      <w:bCs w:val="0"/>
    </w:rPr>
  </w:style>
  <w:style w:styleId="Tekstbalonia" w:type="paragraph">
    <w:name w:val="Balloon Text"/>
    <w:basedOn w:val="Normal"/>
    <w:link w:val="TekstbaloniaChar"/>
    <w:rsid w:val="00605C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05C9E"/>
    <w:rPr>
      <w:rFonts w:ascii="Tahoma" w:cs="Tahoma" w:hAns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B64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64C1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64C1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64C1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64C1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7906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120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595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744816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21773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399892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2018.</izvorni_sadrzaj>
    <derivirana_varijabla naziv="DomainObject.DatumDonosenjaOdluke_1">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St-864/2016-62</izvorni_sadrzaj>
    <derivirana_varijabla naziv="DomainObject.Oznaka_1">St-864/2016-62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864</izvorni_sadrzaj>
    <derivirana_varijabla naziv="DomainObject.Predmet.Broj_1">864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St-864/2016</izvorni_sadrzaj>
    <derivirana_varijabla naziv="DomainObject.Predmet.OznakaBroj_1">St-864/2016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KERRIA d.o.o. POREČ</izvorni_sadrzaj>
    <derivirana_varijabla naziv="DomainObject.Predmet.ProtustrankaFormated_1">  KERRIA d.o.o. POREČ</derivirana_varijabla>
  </DomainObject.Predmet.ProtustrankaFormated>
  <DomainObject.Predmet.ProtustrankaFormatedOIB>
    <izvorni_sadrzaj>  KERRIA d.o.o. POREČ, OIB 38286382893</izvorni_sadrzaj>
    <derivirana_varijabla naziv="DomainObject.Predmet.ProtustrankaFormatedOIB_1">  KERRIA d.o.o. POREČ, OIB 38286382893</derivirana_varijabla>
  </DomainObject.Predmet.ProtustrankaFormatedOIB>
  <DomainObject.Predmet.ProtustrankaFormatedWithAdress>
    <izvorni_sadrzaj> KERRIA d.o.o. POREČ, Vukovarska 19, 52440 Poreč</izvorni_sadrzaj>
    <derivirana_varijabla naziv="DomainObject.Predmet.ProtustrankaFormatedWithAdress_1"> KERRIA d.o.o. POREČ, Vukovarska 19, 52440 Poreč</derivirana_varijabla>
  </DomainObject.Predmet.ProtustrankaFormatedWithAdress>
  <DomainObject.Predmet.ProtustrankaFormatedWithAdressOIB>
    <izvorni_sadrzaj> KERRIA d.o.o. POREČ, OIB 38286382893, Vukovarska 19, 52440 Poreč</izvorni_sadrzaj>
    <derivirana_varijabla naziv="DomainObject.Predmet.ProtustrankaFormatedWithAdressOIB_1"> KERRIA d.o.o. POREČ, OIB 38286382893, Vukovarska 19, 52440 Poreč</derivirana_varijabla>
  </DomainObject.Predmet.ProtustrankaFormatedWithAdressOIB>
  <DomainObject.Predmet.ProtustrankaWithAdress>
    <izvorni_sadrzaj>KERRIA d.o.o. POREČ Vukovarska 19, 52440 Poreč</izvorni_sadrzaj>
    <derivirana_varijabla naziv="DomainObject.Predmet.ProtustrankaWithAdress_1">KERRIA d.o.o. POREČ Vukovarska 19, 52440 Poreč</derivirana_varijabla>
  </DomainObject.Predmet.ProtustrankaWithAdress>
  <DomainObject.Predmet.ProtustrankaWithAdressOIB>
    <izvorni_sadrzaj>KERRIA d.o.o. POREČ, OIB 38286382893, Vukovarska 19, 52440 Poreč</izvorni_sadrzaj>
    <derivirana_varijabla naziv="DomainObject.Predmet.ProtustrankaWithAdressOIB_1">KERRIA d.o.o. POREČ, OIB 38286382893, Vukovarska 19, 52440 Poreč</derivirana_varijabla>
  </DomainObject.Predmet.ProtustrankaWithAdressOIB>
  <DomainObject.Predmet.ProtustrankaNazivFormated>
    <izvorni_sadrzaj>KERRIA d.o.o. POREČ</izvorni_sadrzaj>
    <derivirana_varijabla naziv="DomainObject.Predmet.ProtustrankaNazivFormated_1">KERRIA d.o.o. POREČ</derivirana_varijabla>
  </DomainObject.Predmet.ProtustrankaNazivFormated>
  <DomainObject.Predmet.ProtustrankaNazivFormatedOIB>
    <izvorni_sadrzaj>KERRIA d.o.o. POREČ, OIB 38286382893</izvorni_sadrzaj>
    <derivirana_varijabla naziv="DomainObject.Predmet.ProtustrankaNazivFormatedOIB_1">KERRIA d.o.o. POREČ, OIB 38286382893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RAIFFEISEN-BEZIRKSBANK KLAGENFURT, registrierte Genossenschaft mit beschränkter Haftung, R. Austrija, Klagenfurt zastupanog po punomoćniku Odvj. društvo JAGAR &amp; GREBENAR</izvorni_sadrzaj>
    <derivirana_varijabla naziv="DomainObject.Predmet.StrankaFormated_1">  RAIFFEISEN-BEZIRKSBANK KLAGENFURT, registrierte Genossenschaft mit beschränkter Haftung, R. Austrija, Klagenfurt zastupanog po punomoćniku Odvj. društvo JAGAR &amp; GREBENAR</derivirana_varijabla>
  </DomainObject.Predmet.StrankaFormated>
  <DomainObject.Predmet.StrankaFormatedOIB>
    <izvorni_sadrzaj>  RAIFFEISEN-BEZIRKSBANK KLAGENFURT, registrierte Genossenschaft mit beschränkter Haftung, R. Austrija, Klagenfurt, OIB 27167175999 zastupanog po punomoćniku Odvj. društvo JAGAR &amp; GREBENAR</izvorni_sadrzaj>
    <derivirana_varijabla naziv="DomainObject.Predmet.StrankaFormatedOIB_1">  RAIFFEISEN-BEZIRKSBANK KLAGENFURT, registrierte Genossenschaft mit beschränkter Haftung, R. Austrija, Klagenfurt, OIB 27167175999 zastupanog po punomoćniku Odvj. društvo JAGAR &amp; GREBENAR</derivirana_varijabla>
  </DomainObject.Predmet.StrankaFormatedOIB>
  <DomainObject.Predmet.StrankaFormatedWithAdress>
    <izvorni_sadrzaj> RAIFFEISEN-BEZIRKSBANK KLAGENFURT, registrierte Genossenschaft mit beschränkter Haftung, R. Austrija, Klagenfurt, Bahnhofstrasse 3, 1 Klagenfurt  zastupanog po punomoćniku Odvj. društvo JAGAR &amp; GREBENAR</izvorni_sadrzaj>
    <derivirana_varijabla naziv="DomainObject.Predmet.StrankaFormatedWithAdress_1"> RAIFFEISEN-BEZIRKSBANK KLAGENFURT, registrierte Genossenschaft mit beschränkter Haftung, R. Austrija, Klagenfurt, Bahnhofstrasse 3, 1 Klagenfurt  zastupanog po punomoćniku Odvj. društvo JAGAR &amp; GREBENAR</derivirana_varijabla>
  </DomainObject.Predmet.StrankaFormatedWithAdress>
  <DomainObject.Predmet.StrankaFormatedWithAdressOIB>
    <izvorni_sadrzaj> RAIFFEISEN-BEZIRKSBANK KLAGENFURT, registrierte Genossenschaft mit beschränkter Haftung, R. Austrija, Klagenfurt, OIB 27167175999, Bahnhofstrasse 3, 1 Klagenfurt  zastupanog po punomoćniku Odvj. društvo JAGAR &amp; GREBENAR</izvorni_sadrzaj>
    <derivirana_varijabla naziv="DomainObject.Predmet.StrankaFormatedWithAdressOIB_1"> RAIFFEISEN-BEZIRKSBANK KLAGENFURT, registrierte Genossenschaft mit beschränkter Haftung, R. Austrija, Klagenfurt, OIB 27167175999, Bahnhofstrasse 3, 1 Klagenfurt  zastupanog po punomoćniku Odvj. društvo JAGAR &amp; GREBENAR</derivirana_varijabla>
  </DomainObject.Predmet.StrankaFormatedWithAdressOIB>
  <DomainObject.Predmet.StrankaWithAdress>
    <izvorni_sadrzaj>RAIFFEISEN-BEZIRKSBANK KLAGENFURT, registrierte Genossenschaft mit beschränkter Haftung, R. Austrija, Klagenfurt Bahnhofstrasse 3,1 Klagenfurt </izvorni_sadrzaj>
    <derivirana_varijabla naziv="DomainObject.Predmet.StrankaWithAdress_1">RAIFFEISEN-BEZIRKSBANK KLAGENFURT, registrierte Genossenschaft mit beschränkter Haftung, R. Austrija, Klagenfurt Bahnhofstrasse 3,1 Klagenfurt </derivirana_varijabla>
  </DomainObject.Predmet.StrankaWithAdress>
  <DomainObject.Predmet.StrankaWithAdressOIB>
    <izvorni_sadrzaj>RAIFFEISEN-BEZIRKSBANK KLAGENFURT, registrierte Genossenschaft mit beschränkter Haftung, R. Austrija, Klagenfurt, OIB 27167175999, Bahnhofstrasse 3,1 Klagenfurt </izvorni_sadrzaj>
    <derivirana_varijabla naziv="DomainObject.Predmet.StrankaWithAdressOIB_1">RAIFFEISEN-BEZIRKSBANK KLAGENFURT, registrierte Genossenschaft mit beschränkter Haftung, R. Austrija, Klagenfurt, OIB 27167175999, Bahnhofstrasse 3,1 Klagenfurt </derivirana_varijabla>
  </DomainObject.Predmet.StrankaWithAdressOIB>
  <DomainObject.Predmet.StrankaNazivFormated>
    <izvorni_sadrzaj>RAIFFEISEN-BEZIRKSBANK KLAGENFURT, registrierte Genossenschaft mit beschränkter Haftung, R. Austrija, Klagenfurt</izvorni_sadrzaj>
    <derivirana_varijabla naziv="DomainObject.Predmet.StrankaNazivFormated_1">RAIFFEISEN-BEZIRKSBANK KLAGENFURT, registrierte Genossenschaft mit beschränkter Haftung, R. Austrija, Klagenfurt</derivirana_varijabla>
  </DomainObject.Predmet.StrankaNazivFormated>
  <DomainObject.Predmet.StrankaNazivFormatedOIB>
    <izvorni_sadrzaj>RAIFFEISEN-BEZIRKSBANK KLAGENFURT, registrierte Genossenschaft mit beschränkter Haftung, R. Austrija, Klagenfurt, OIB 27167175999</izvorni_sadrzaj>
    <derivirana_varijabla naziv="DomainObject.Predmet.StrankaNazivFormatedOIB_1">RAIFFEISEN-BEZIRKSBANK KLAGENFURT, registrierte Genossenschaft mit beschränkter Haftung, R. Austrija, Klagenfurt, OIB 27167175999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5213612.86</izvorni_sadrzaj>
    <derivirana_varijabla naziv="DomainObject.Predmet.TrenutnaVrijednost_1">5213612.86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RAIFFEISEN-BEZIRKSBANK KLAGENFURT, registrierte Genossenschaft mit beschränkter Haftung, R. Austrija, Klagenfurt zastupanog po punomoćniku Odvj. društvo JAGAR &amp; GREBENAR</item>
    </izvorni_sadrzaj>
    <derivirana_varijabla naziv="DomainObject.Predmet.StrankaListFormated_1">
      <item>RAIFFEISEN-BEZIRKSBANK KLAGENFURT, registrierte Genossenschaft mit beschränkter Haftung, R. Austrija, Klagenfurt zastupanog po punomoćniku Odvj. društvo JAGAR &amp; GREBENAR</item>
    </derivirana_varijabla>
  </DomainObject.Predmet.StrankaListFormated>
  <DomainObject.Predmet.StrankaListFormatedOIB>
    <izvorni_sadrzaj>
      <item>RAIFFEISEN-BEZIRKSBANK KLAGENFURT, registrierte Genossenschaft mit beschränkter Haftung, R. Austrija, Klagenfurt, OIB 27167175999 zastupanog po punomoćniku Odvj. društvo JAGAR &amp; GREBENAR</item>
    </izvorni_sadrzaj>
    <derivirana_varijabla naziv="DomainObject.Predmet.StrankaListFormatedOIB_1">
      <item>RAIFFEISEN-BEZIRKSBANK KLAGENFURT, registrierte Genossenschaft mit beschränkter Haftung, R. Austrija, Klagenfurt, OIB 27167175999 zastupanog po punomoćniku Odvj. društvo JAGAR &amp; GREBENAR</item>
    </derivirana_varijabla>
  </DomainObject.Predmet.StrankaListFormatedOIB>
  <DomainObject.Predmet.StrankaListFormatedWithAdress>
    <izvorni_sadrzaj>
      <item>RAIFFEISEN-BEZIRKSBANK KLAGENFURT, registrierte Genossenschaft mit beschränkter Haftung, R. Austrija, Klagenfurt, Bahnhofstrasse 3, 1 Klagenfurt  zastupanog po punomoćniku Odvj. društvo JAGAR &amp; GREBENAR</item>
    </izvorni_sadrzaj>
    <derivirana_varijabla naziv="DomainObject.Predmet.StrankaListFormatedWithAdress_1">
      <item>RAIFFEISEN-BEZIRKSBANK KLAGENFURT, registrierte Genossenschaft mit beschränkter Haftung, R. Austrija, Klagenfurt, Bahnhofstrasse 3, 1 Klagenfurt  zastupanog po punomoćniku Odvj. društvo JAGAR &amp; GREBENAR</item>
    </derivirana_varijabla>
  </DomainObject.Predmet.StrankaListFormatedWithAdress>
  <DomainObject.Predmet.StrankaListFormatedWithAdressOIB>
    <izvorni_sadrzaj>
      <item>RAIFFEISEN-BEZIRKSBANK KLAGENFURT, registrierte Genossenschaft mit beschränkter Haftung, R. Austrija, Klagenfurt, OIB 27167175999, Bahnhofstrasse 3, 1 Klagenfurt  zastupanog po punomoćniku Odvj. društvo JAGAR &amp; GREBENAR</item>
    </izvorni_sadrzaj>
    <derivirana_varijabla naziv="DomainObject.Predmet.StrankaListFormatedWithAdressOIB_1">
      <item>RAIFFEISEN-BEZIRKSBANK KLAGENFURT, registrierte Genossenschaft mit beschränkter Haftung, R. Austrija, Klagenfurt, OIB 27167175999, Bahnhofstrasse 3, 1 Klagenfurt  zastupanog po punomoćniku Odvj. društvo JAGAR &amp; GREBENAR</item>
    </derivirana_varijabla>
  </DomainObject.Predmet.StrankaListFormatedWithAdressOIB>
  <DomainObject.Predmet.StrankaListNazivFormated>
    <izvorni_sadrzaj>
      <item>RAIFFEISEN-BEZIRKSBANK KLAGENFURT, registrierte Genossenschaft mit beschränkter Haftung, R. Austrija, Klagenfurt</item>
    </izvorni_sadrzaj>
    <derivirana_varijabla naziv="DomainObject.Predmet.StrankaListNazivFormated_1">
      <item>RAIFFEISEN-BEZIRKSBANK KLAGENFURT, registrierte Genossenschaft mit beschränkter Haftung, R. Austrija, Klagenfurt</item>
    </derivirana_varijabla>
  </DomainObject.Predmet.StrankaListNazivFormated>
  <DomainObject.Predmet.StrankaListNazivFormatedOIB>
    <izvorni_sadrzaj>
      <item>RAIFFEISEN-BEZIRKSBANK KLAGENFURT, registrierte Genossenschaft mit beschränkter Haftung, R. Austrija, Klagenfurt, OIB 27167175999</item>
    </izvorni_sadrzaj>
    <derivirana_varijabla naziv="DomainObject.Predmet.StrankaListNazivFormatedOIB_1">
      <item>RAIFFEISEN-BEZIRKSBANK KLAGENFURT, registrierte Genossenschaft mit beschränkter Haftung, R. Austrija, Klagenfurt, OIB 27167175999</item>
    </derivirana_varijabla>
  </DomainObject.Predmet.StrankaListNazivFormatedOIB>
  <DomainObject.Predmet.ProtuStrankaListFormated>
    <izvorni_sadrzaj>
      <item>KERRIA d.o.o. POREČ</item>
    </izvorni_sadrzaj>
    <derivirana_varijabla naziv="DomainObject.Predmet.ProtuStrankaListFormated_1">
      <item>KERRIA d.o.o. POREČ</item>
    </derivirana_varijabla>
  </DomainObject.Predmet.ProtuStrankaListFormated>
  <DomainObject.Predmet.ProtuStrankaListFormatedOIB>
    <izvorni_sadrzaj>
      <item>KERRIA d.o.o. POREČ, OIB 38286382893</item>
    </izvorni_sadrzaj>
    <derivirana_varijabla naziv="DomainObject.Predmet.ProtuStrankaListFormatedOIB_1">
      <item>KERRIA d.o.o. POREČ, OIB 38286382893</item>
    </derivirana_varijabla>
  </DomainObject.Predmet.ProtuStrankaListFormatedOIB>
  <DomainObject.Predmet.ProtuStrankaListFormatedWithAdress>
    <izvorni_sadrzaj>
      <item>KERRIA d.o.o. POREČ, Vukovarska 19, 52440 Poreč</item>
    </izvorni_sadrzaj>
    <derivirana_varijabla naziv="DomainObject.Predmet.ProtuStrankaListFormatedWithAdress_1">
      <item>KERRIA d.o.o. POREČ, Vukovarska 19, 52440 Poreč</item>
    </derivirana_varijabla>
  </DomainObject.Predmet.ProtuStrankaListFormatedWithAdress>
  <DomainObject.Predmet.ProtuStrankaListFormatedWithAdressOIB>
    <izvorni_sadrzaj>
      <item>KERRIA d.o.o. POREČ, OIB 38286382893, Vukovarska 19, 52440 Poreč</item>
    </izvorni_sadrzaj>
    <derivirana_varijabla naziv="DomainObject.Predmet.ProtuStrankaListFormatedWithAdressOIB_1">
      <item>KERRIA d.o.o. POREČ, OIB 38286382893, Vukovarska 19, 52440 Poreč</item>
    </derivirana_varijabla>
  </DomainObject.Predmet.ProtuStrankaListFormatedWithAdressOIB>
  <DomainObject.Predmet.ProtuStrankaListNazivFormated>
    <izvorni_sadrzaj>
      <item>KERRIA d.o.o. POREČ</item>
    </izvorni_sadrzaj>
    <derivirana_varijabla naziv="DomainObject.Predmet.ProtuStrankaListNazivFormated_1">
      <item>KERRIA d.o.o. POREČ</item>
    </derivirana_varijabla>
  </DomainObject.Predmet.ProtuStrankaListNazivFormated>
  <DomainObject.Predmet.ProtuStrankaListNazivFormatedOIB>
    <izvorni_sadrzaj>
      <item>KERRIA d.o.o. POREČ, OIB 38286382893</item>
    </izvorni_sadrzaj>
    <derivirana_varijabla naziv="DomainObject.Predmet.ProtuStrankaListNazivFormatedOIB_1">
      <item>KERRIA d.o.o. POREČ, OIB 38286382893</item>
    </derivirana_varijabla>
  </DomainObject.Predmet.ProtuStrankaListNazivFormatedOIB>
  <DomainObject.Predmet.OstaliListFormated>
    <izvorni_sadrzaj>
      <item>Odvj. društvo JAGAR &amp; GREBENAR punomoćnik sudionika u postupku RAIFFEISEN-BEZIRKSBANK KLAGENFURT, registrierte Genossenschaft mit beschränkter Haftung, R. Austrija, Klagenfurt</item>
    </izvorni_sadrzaj>
    <derivirana_varijabla naziv="DomainObject.Predmet.OstaliListFormated_1">
      <item>Odvj. društvo JAGAR &amp; GREBENAR punomoćnik sudionika u postupku RAIFFEISEN-BEZIRKSBANK KLAGENFURT, registrierte Genossenschaft mit beschränkter Haftung, R. Austrija, Klagenfurt</item>
    </derivirana_varijabla>
  </DomainObject.Predmet.OstaliListFormated>
  <DomainObject.Predmet.OstaliListFormatedOIB>
    <izvorni_sadrzaj>
      <item>Odvj. društvo JAGAR &amp; GREBENAR, OIB 50338508399 punomoćnik sudionika u postupku RAIFFEISEN-BEZIRKSBANK KLAGENFURT, registrierte Genossenschaft mit beschränkter Haftung, R. Austrija, Klagenfurt</item>
    </izvorni_sadrzaj>
    <derivirana_varijabla naziv="DomainObject.Predmet.OstaliListFormatedOIB_1">
      <item>Odvj. društvo JAGAR &amp; GREBENAR, OIB 50338508399 punomoćnik sudionika u postupku RAIFFEISEN-BEZIRKSBANK KLAGENFURT, registrierte Genossenschaft mit beschränkter Haftung, R. Austrija, Klagenfurt</item>
    </derivirana_varijabla>
  </DomainObject.Predmet.OstaliListFormatedOIB>
  <DomainObject.Predmet.OstaliListFormatedWithAdress>
    <izvorni_sadrzaj>
      <item>Odvj. društvo JAGAR &amp; GREBENAR, Masarykova 15, 10000 Zagreb punomoćnik sudionika u postupku RAIFFEISEN-BEZIRKSBANK KLAGENFURT, registrierte Genossenschaft mit beschränkter Haftung, R. Austrija, Klagenfurt</item>
    </izvorni_sadrzaj>
    <derivirana_varijabla naziv="DomainObject.Predmet.OstaliListFormatedWithAdress_1">
      <item>Odvj. društvo JAGAR &amp; GREBENAR, Masarykova 15, 10000 Zagreb punomoćnik sudionika u postupku RAIFFEISEN-BEZIRKSBANK KLAGENFURT, registrierte Genossenschaft mit beschränkter Haftung, R. Austrija, Klagenfurt</item>
    </derivirana_varijabla>
  </DomainObject.Predmet.OstaliListFormatedWithAdress>
  <DomainObject.Predmet.OstaliListFormatedWithAdressOIB>
    <izvorni_sadrzaj>
      <item>Odvj. društvo JAGAR &amp; GREBENAR, OIB 50338508399, Masarykova 15, 10000 Zagreb punomoćnik sudionika u postupku RAIFFEISEN-BEZIRKSBANK KLAGENFURT, registrierte Genossenschaft mit beschränkter Haftung, R. Austrija, Klagenfurt</item>
    </izvorni_sadrzaj>
    <derivirana_varijabla naziv="DomainObject.Predmet.OstaliListFormatedWithAdressOIB_1">
      <item>Odvj. društvo JAGAR &amp; GREBENAR, OIB 50338508399, Masarykova 15, 10000 Zagreb punomoćnik sudionika u postupku RAIFFEISEN-BEZIRKSBANK KLAGENFURT, registrierte Genossenschaft mit beschränkter Haftung, R. Austrija, Klagenfurt</item>
    </derivirana_varijabla>
  </DomainObject.Predmet.OstaliListFormatedWithAdressOIB>
  <DomainObject.Predmet.OstaliListNazivFormated>
    <izvorni_sadrzaj>
      <item>Odvj. društvo JAGAR &amp; GREBENAR</item>
    </izvorni_sadrzaj>
    <derivirana_varijabla naziv="DomainObject.Predmet.OstaliListNazivFormated_1">
      <item>Odvj. društvo JAGAR &amp; GREBENAR</item>
    </derivirana_varijabla>
  </DomainObject.Predmet.OstaliListNazivFormated>
  <DomainObject.Predmet.OstaliListNazivFormatedOIB>
    <izvorni_sadrzaj>
      <item>Odvj. društvo JAGAR &amp; GREBENAR, OIB 50338508399</item>
    </izvorni_sadrzaj>
    <derivirana_varijabla naziv="DomainObject.Predmet.OstaliListNazivFormatedOIB_1">
      <item>Odvj. društvo JAGAR &amp; GREBENAR, OIB 50338508399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>St-864/2016-62</izvorni_sadrzaj>
    <derivirana_varijabla naziv="DomainObject.PoslovniBrojDokumenta_1">St-864/2016-62</derivirana_varijabla>
  </DomainObject.PoslovniBrojDokumenta>
  <DomainObject.Predmet.StrankaIDrugi>
    <izvorni_sadrzaj>RAIFFEISEN-BEZIRKSBANK KLAGENFURT, registrierte Genossenschaft mit beschränkter Haftung, R. Austrija, Klagenfurt</izvorni_sadrzaj>
    <derivirana_varijabla naziv="DomainObject.Predmet.StrankaIDrugi_1">RAIFFEISEN-BEZIRKSBANK KLAGENFURT, registrierte Genossenschaft mit beschränkter Haftung, R. Austrija, Klagenfurt</derivirana_varijabla>
  </DomainObject.Predmet.StrankaIDrugi>
  <DomainObject.Predmet.ProtustrankaIDrugi>
    <izvorni_sadrzaj>KERRIA d.o.o. POREČ</izvorni_sadrzaj>
    <derivirana_varijabla naziv="DomainObject.Predmet.ProtustrankaIDrugi_1">KERRIA d.o.o. POREČ</derivirana_varijabla>
  </DomainObject.Predmet.ProtustrankaIDrugi>
  <DomainObject.Predmet.StrankaIDrugiAdressOIB>
    <izvorni_sadrzaj>RAIFFEISEN-BEZIRKSBANK KLAGENFURT, registrierte Genossenschaft mit beschränkter Haftung, R. Austrija, Klagenfurt, OIB 27167175999, Bahnhofstrasse 3, 1 Klagenfurt </izvorni_sadrzaj>
    <derivirana_varijabla naziv="DomainObject.Predmet.StrankaIDrugiAdressOIB_1">RAIFFEISEN-BEZIRKSBANK KLAGENFURT, registrierte Genossenschaft mit beschränkter Haftung, R. Austrija, Klagenfurt, OIB 27167175999, Bahnhofstrasse 3, 1 Klagenfurt </derivirana_varijabla>
  </DomainObject.Predmet.StrankaIDrugiAdressOIB>
  <DomainObject.Predmet.ProtustrankaIDrugiAdressOIB>
    <izvorni_sadrzaj>KERRIA d.o.o. POREČ, OIB 38286382893, Vukovarska 19, 52440 Poreč</izvorni_sadrzaj>
    <derivirana_varijabla naziv="DomainObject.Predmet.ProtustrankaIDrugiAdressOIB_1">KERRIA d.o.o. POREČ, OIB 38286382893, Vukovarska 19,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KERRIA d.o.o. POREČ</item>
      <item>RAIFFEISEN-BEZIRKSBANK KLAGENFURT, registrierte Genossenschaft mit beschränkter Haftung, R. Austrija, Klagenfurt</item>
      <item>Odvj. društvo JAGAR &amp; GREBENAR</item>
    </izvorni_sadrzaj>
    <derivirana_varijabla naziv="DomainObject.Predmet.SudioniciListNaziv_1">
      <item>KERRIA d.o.o. POREČ</item>
      <item>RAIFFEISEN-BEZIRKSBANK KLAGENFURT, registrierte Genossenschaft mit beschränkter Haftung, R. Austrija, Klagenfurt</item>
      <item>Odvj. društvo JAGAR &amp; GREBENAR</item>
    </derivirana_varijabla>
  </DomainObject.Predmet.SudioniciListNaziv>
  <DomainObject.Predmet.SudioniciListAdressOIB>
    <izvorni_sadrzaj>
      <item>KERRIA d.o.o. POREČ, OIB 38286382893, Vukovarska 19,52440 Poreč</item>
      <item>RAIFFEISEN-BEZIRKSBANK KLAGENFURT, registrierte Genossenschaft mit beschränkter Haftung, R. Austrija, Klagenfurt, OIB 27167175999, Bahnhofstrasse 3,1 Klagenfurt </item>
      <item>Odvj. društvo JAGAR &amp; GREBENAR, OIB 50338508399, Masarykova 15,10000 Zagreb</item>
    </izvorni_sadrzaj>
    <derivirana_varijabla naziv="DomainObject.Predmet.SudioniciListAdressOIB_1">
      <item>KERRIA d.o.o. POREČ, OIB 38286382893, Vukovarska 19,52440 Poreč</item>
      <item>RAIFFEISEN-BEZIRKSBANK KLAGENFURT, registrierte Genossenschaft mit beschränkter Haftung, R. Austrija, Klagenfurt, OIB 27167175999, Bahnhofstrasse 3,1 Klagenfurt </item>
      <item>Odvj. društvo JAGAR &amp; GREBENAR, OIB 50338508399, Masarykova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38286382893</item>
      <item>, OIB 27167175999</item>
      <item>, OIB 50338508399</item>
    </izvorni_sadrzaj>
    <derivirana_varijabla naziv="DomainObject.Predmet.SudioniciListNazivOIB_1">
      <item>, OIB 38286382893</item>
      <item>, OIB 27167175999</item>
      <item>, OIB 50338508399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.</properties:Company>
  <properties:Pages>2</properties:Pages>
  <properties:Words>411</properties:Words>
  <properties:Characters>2083</properties:Characters>
  <properties:Lines>65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 20 St-55/11</vt:lpstr>
    </vt:vector>
  </properties:TitlesOfParts>
  <properties:LinksUpToDate>false</properties:LinksUpToDate>
  <properties:CharactersWithSpaces>2547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2018-04-03T07:33:00Z</dcterms:created>
  <dc:creator>korisnik</dc:creator>
  <cp:lastModifiedBy>Lorena Paris Aničić</cp:lastModifiedBy>
  <cp:lastPrinted>2017-07-18T13:11:00Z</cp:lastPrinted>
  <dcterms:modified xmlns:xsi="http://www.w3.org/2001/XMLSchema-instance" xsi:type="dcterms:W3CDTF">2018-04-03T08:09:00Z</dcterms:modified>
  <cp:revision>8</cp:revision>
  <dc:title>Poslovni broj:  20 St-55/11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St-864/2016-62 / Odluka - Rješenje - određivanje nagrade stečajnom upravitelju (St-_864-_16_Rješenje_o_nagradi_i_troškovima_stečajnom_upravitelju.docx)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