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7087" w14:paraId="77c7087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CC1769">
        <w:rPr>
          <w:rFonts w:hAnsi="Times New Roman" w:ascii="Times New Roman"/>
        </w:rPr>
        <w:t>6969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CC1769" w:rsidRPr="00CC1769">
        <w:rPr>
          <w:rFonts w:hAnsi="Times New Roman" w:ascii="Times New Roman"/>
        </w:rPr>
        <w:t>TURBO SEDAM d.o.o. Zagreb, Dubrava 35, OIB: 41448866788, MBS: 080712801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DE0F07">
        <w:rPr>
          <w:rFonts w:hAnsi="Times New Roman" w:ascii="Times New Roman"/>
        </w:rPr>
        <w:t>0</w:t>
      </w:r>
      <w:r w:rsidR="00576DD5">
        <w:rPr>
          <w:rFonts w:hAnsi="Times New Roman" w:ascii="Times New Roman"/>
        </w:rPr>
        <w:t>7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CC1769" w:rsidRPr="00CC1769">
        <w:rPr>
          <w:rFonts w:hAnsi="Times New Roman" w:ascii="Times New Roman"/>
        </w:rPr>
        <w:t>TURBO SEDAM d.o.o. Zagreb, Dubrava 35, OIB: 41448866788, MBS: 080712801</w:t>
      </w:r>
      <w:r w:rsidR="00CC1769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dana 0</w:t>
      </w:r>
      <w:r w:rsidR="00576DD5">
        <w:rPr>
          <w:rFonts w:hAnsi="Times New Roman" w:ascii="Times New Roman"/>
        </w:rPr>
        <w:t>7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46686" w:rsidR="008B012E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446686" w:rsidRPr="00446686">
        <w:rPr>
          <w:rFonts w:hAnsi="Times New Roman" w:ascii="Times New Roman"/>
        </w:rPr>
        <w:t>Marijan Belani iz Križevaca, I. Z. Dijankovečkog 4, OIB: 73806587468.</w:t>
      </w:r>
    </w:p>
    <w:p w:rsidRDefault="00446686" w:rsidP="00446686" w:rsidR="00446686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576DD5" w:rsidRPr="00CC1769">
        <w:rPr>
          <w:rFonts w:hAnsi="Times New Roman" w:ascii="Times New Roman"/>
        </w:rPr>
        <w:t>TURBO SEDAM d.o.o. Zagreb, Dubrava 35, OIB: 41448866788, MBS: 080712801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CC1769" w:rsidRPr="00CC1769">
        <w:rPr>
          <w:rFonts w:hAnsi="Times New Roman" w:ascii="Times New Roman"/>
        </w:rPr>
        <w:t>TURBO SEDAM d.o.o. Zagreb, Dubrava 35, OIB: 41448866788, MBS: 080712801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EF0738">
        <w:rPr>
          <w:rFonts w:hAnsi="Times New Roman" w:ascii="Times New Roman"/>
        </w:rPr>
        <w:t>12</w:t>
      </w:r>
      <w:r w:rsidRPr="008F27CC">
        <w:rPr>
          <w:rFonts w:hAnsi="Times New Roman" w:ascii="Times New Roman"/>
        </w:rPr>
        <w:t xml:space="preserve">. </w:t>
      </w:r>
      <w:r w:rsidR="00CC1769">
        <w:rPr>
          <w:rFonts w:hAnsi="Times New Roman" w:ascii="Times New Roman"/>
        </w:rPr>
        <w:t>12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576DD5" w:rsidRPr="00CC1769">
        <w:rPr>
          <w:rFonts w:hAnsi="Times New Roman" w:ascii="Times New Roman"/>
        </w:rPr>
        <w:t>TURBO SEDAM d.o.o. Zagreb, Dubrava 35, OIB: 41448866788, MBS: 080712801</w:t>
      </w:r>
      <w:r w:rsidR="00576DD5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CC1769">
        <w:rPr>
          <w:rFonts w:hAnsi="Times New Roman" w:ascii="Times New Roman"/>
        </w:rPr>
        <w:t xml:space="preserve"> 110</w:t>
      </w:r>
      <w:r w:rsidR="00337A4B">
        <w:rPr>
          <w:rFonts w:hAnsi="Times New Roman" w:ascii="Times New Roman"/>
        </w:rPr>
        <w:t>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CC1769">
        <w:rPr>
          <w:rFonts w:hAnsi="Times New Roman" w:ascii="Times New Roman"/>
        </w:rPr>
        <w:t>08</w:t>
      </w:r>
      <w:r w:rsidR="00DC2885" w:rsidRPr="008F27CC">
        <w:rPr>
          <w:rFonts w:hAnsi="Times New Roman" w:ascii="Times New Roman"/>
        </w:rPr>
        <w:t xml:space="preserve">. </w:t>
      </w:r>
      <w:r w:rsidR="00CC1769">
        <w:rPr>
          <w:rFonts w:hAnsi="Times New Roman" w:ascii="Times New Roman"/>
        </w:rPr>
        <w:t>12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DE0F07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CC1769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CC1769">
        <w:rPr>
          <w:rFonts w:hAnsi="Times New Roman" w:ascii="Times New Roman"/>
        </w:rPr>
        <w:t>27.473,12</w:t>
      </w:r>
      <w:r w:rsidR="00553F9D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CC1769">
        <w:rPr>
          <w:rFonts w:hAnsi="Times New Roman" w:ascii="Times New Roman"/>
        </w:rPr>
        <w:t>2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CC1769">
        <w:rPr>
          <w:rFonts w:hAnsi="Times New Roman" w:ascii="Times New Roman"/>
        </w:rPr>
        <w:t>1</w:t>
      </w:r>
      <w:r w:rsidR="008B012E">
        <w:rPr>
          <w:rFonts w:hAnsi="Times New Roman" w:ascii="Times New Roman"/>
        </w:rPr>
        <w:t>1</w:t>
      </w:r>
      <w:r w:rsidR="00CC1769">
        <w:rPr>
          <w:rFonts w:hAnsi="Times New Roman" w:ascii="Times New Roman"/>
        </w:rPr>
        <w:t xml:space="preserve">. svibnja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CC1769">
        <w:rPr>
          <w:rFonts w:hAnsi="Times New Roman" w:ascii="Times New Roman"/>
        </w:rPr>
        <w:t>30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05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CC1769">
        <w:rPr>
          <w:rFonts w:hAnsi="Times New Roman" w:ascii="Times New Roman"/>
        </w:rPr>
        <w:t>15</w:t>
      </w:r>
      <w:r w:rsidR="00DE0F07">
        <w:rPr>
          <w:rFonts w:hAnsi="Times New Roman" w:ascii="Times New Roman"/>
        </w:rPr>
        <w:t>.0</w:t>
      </w:r>
      <w:r w:rsidR="008B012E">
        <w:rPr>
          <w:rFonts w:hAnsi="Times New Roman" w:ascii="Times New Roman"/>
        </w:rPr>
        <w:t>5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je </w:t>
      </w:r>
      <w:r w:rsidR="00DE0F07">
        <w:rPr>
          <w:rFonts w:hAnsi="Times New Roman" w:ascii="Times New Roman"/>
        </w:rPr>
        <w:t>dostavila podnesak s prokaznim popisom imovine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446686">
        <w:rPr>
          <w:rFonts w:hAnsi="Times New Roman" w:ascii="Times New Roman"/>
        </w:rPr>
        <w:t>30</w:t>
      </w:r>
      <w:r w:rsidR="00571BB5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svibnja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446686">
        <w:rPr>
          <w:rFonts w:hAnsi="Times New Roman" w:ascii="Times New Roman"/>
        </w:rPr>
        <w:t>30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05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0</w:t>
      </w:r>
      <w:r w:rsidR="00576DD5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576DD5" w:rsidR="006A3D35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2407C7">
        <w:rPr>
          <w:rFonts w:hAnsi="Times New Roman" w:ascii="Times New Roman"/>
        </w:rPr>
        <w:t xml:space="preserve"> v.r.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576DD5" w:rsidR="00630958">
      <w:pPr>
        <w:rPr>
          <w:rFonts w:hAnsi="Times New Roman" w:ascii="Times New Roman"/>
        </w:rPr>
      </w:pPr>
    </w:p>
    <w:p w:rsidRDefault="002407C7" w:rsidP="007A1486" w:rsidR="002407C7" w:rsidRPr="002407C7">
      <w:pPr>
        <w:ind w:left="720"/>
        <w:rPr>
          <w:rFonts w:hAnsi="Times New Roman" w:ascii="Times New Roman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2407C7">
        <w:rPr>
          <w:rFonts w:hAnsi="Times New Roman" w:ascii="Times New Roman"/>
        </w:rPr>
        <w:t>Za točnost otpravka - ovlašteni službenik</w:t>
      </w:r>
    </w:p>
    <w:p w:rsidRDefault="002407C7" w:rsidP="007A1486" w:rsidR="002407C7" w:rsidRPr="002407C7">
      <w:pPr>
        <w:ind w:left="720"/>
        <w:rPr>
          <w:rFonts w:hAnsi="Times New Roman" w:ascii="Times New Roman"/>
        </w:rPr>
      </w:pPr>
      <w:r w:rsidRPr="002407C7">
        <w:rPr>
          <w:rFonts w:hAnsi="Times New Roman" w:ascii="Times New Roman"/>
        </w:rPr>
        <w:tab/>
      </w:r>
      <w:r w:rsidRPr="002407C7">
        <w:rPr>
          <w:rFonts w:hAnsi="Times New Roman" w:ascii="Times New Roman"/>
        </w:rPr>
        <w:tab/>
      </w:r>
      <w:r w:rsidRPr="002407C7">
        <w:rPr>
          <w:rFonts w:hAnsi="Times New Roman" w:ascii="Times New Roman"/>
        </w:rPr>
        <w:tab/>
      </w:r>
      <w:r w:rsidRPr="002407C7">
        <w:rPr>
          <w:rFonts w:hAnsi="Times New Roman" w:ascii="Times New Roman"/>
        </w:rPr>
        <w:tab/>
      </w:r>
      <w:r w:rsidRPr="002407C7">
        <w:rPr>
          <w:rFonts w:hAnsi="Times New Roman" w:ascii="Times New Roman"/>
        </w:rPr>
        <w:tab/>
      </w:r>
      <w:r w:rsidRPr="002407C7">
        <w:rPr>
          <w:rFonts w:hAnsi="Times New Roman" w:ascii="Times New Roman"/>
        </w:rPr>
        <w:tab/>
        <w:t xml:space="preserve">        Ivana Stampf</w:t>
      </w:r>
    </w:p>
    <w:p w:rsidRDefault="002407C7" w:rsidP="007A1486" w:rsidR="002407C7" w:rsidRPr="002407C7">
      <w:pPr>
        <w:ind w:left="720"/>
        <w:rPr>
          <w:rFonts w:hAnsi="Times New Roman" w:ascii="Times New Roman"/>
        </w:rPr>
      </w:pPr>
    </w:p>
    <w:p w:rsidRDefault="002407C7" w:rsidP="00576DD5" w:rsidR="002407C7" w:rsidRPr="008F27CC">
      <w:pPr>
        <w:rPr>
          <w:rFonts w:hAnsi="Times New Roman" w:ascii="Times New Roman"/>
        </w:rPr>
      </w:pPr>
    </w:p>
    <w:sectPr w:rsidSect="006A3D35" w:rsidR="002407C7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889" w:rsidR="00670889">
      <w:r>
        <w:separator/>
      </w:r>
    </w:p>
  </w:endnote>
  <w:endnote w:id="0" w:type="continuationSeparator">
    <w:p w:rsidRDefault="00670889" w:rsidR="00670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889" w:rsidR="00670889">
      <w:r>
        <w:separator/>
      </w:r>
    </w:p>
  </w:footnote>
  <w:footnote w:id="0" w:type="continuationSeparator">
    <w:p w:rsidRDefault="00670889" w:rsidR="006708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07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CC1769">
      <w:rPr>
        <w:rFonts w:hAnsi="Times New Roman" w:ascii="Times New Roman"/>
      </w:rPr>
      <w:t>6969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07C7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4EF6"/>
    <w:rsid w:val="00405622"/>
    <w:rsid w:val="00411F09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500B0C"/>
    <w:rsid w:val="00503749"/>
    <w:rsid w:val="005101B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76DD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70889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414B"/>
    <w:rsid w:val="00B07B8D"/>
    <w:rsid w:val="00B314E8"/>
    <w:rsid w:val="00B40B1F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6969</izvorni_sadrzaj>
    <derivirana_varijabla naziv="DomainObject.Predmet.Broj_1">6969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St-6969/2016</izvorni_sadrzaj>
    <derivirana_varijabla naziv="DomainObject.Predmet.OznakaBroj_1">St-6969/2016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TURBO SEDAM d.o.o. zastupanog po punomoćniku ALEN ĆELO; SVEN STRASSENBURG</izvorni_sadrzaj>
    <derivirana_varijabla naziv="DomainObject.Predmet.ProtustrankaFormated_1">  TURBO SEDAM d.o.o. zastupanog po punomoćniku ALEN ĆELO; SVEN STRASSENBURG</derivirana_varijabla>
  </DomainObject.Predmet.ProtustrankaFormated>
  <DomainObject.Predmet.ProtustrankaFormatedOIB>
    <izvorni_sadrzaj>  TURBO SEDAM d.o.o., OIB 41448866788 zastupanog po punomoćniku ALEN ĆELO; SVEN STRASSENBURG</izvorni_sadrzaj>
    <derivirana_varijabla naziv="DomainObject.Predmet.ProtustrankaFormatedOIB_1">  TURBO SEDAM d.o.o., OIB 41448866788 zastupanog po punomoćniku ALEN ĆELO; SVEN STRASSENBURG</derivirana_varijabla>
  </DomainObject.Predmet.ProtustrankaFormatedOIB>
  <DomainObject.Predmet.ProtustrankaFormatedWithAdress>
    <izvorni_sadrzaj> TURBO SEDAM d.o.o., Dubrava 35, 10000 Zagreb zastupanog po punomoćniku ALEN ĆELO; SVEN STRASSENBURG</izvorni_sadrzaj>
    <derivirana_varijabla naziv="DomainObject.Predmet.ProtustrankaFormatedWithAdress_1"> TURBO SEDAM d.o.o., Dubrava 35, 10000 Zagreb zastupanog po punomoćniku ALEN ĆELO; SVEN STRASSENBURG</derivirana_varijabla>
  </DomainObject.Predmet.ProtustrankaFormatedWithAdress>
  <DomainObject.Predmet.ProtustrankaFormatedWithAdressOIB>
    <izvorni_sadrzaj> TURBO SEDAM d.o.o., OIB 41448866788, Dubrava 35, 10000 Zagreb zastupanog po punomoćniku ALEN ĆELO; SVEN STRASSENBURG</izvorni_sadrzaj>
    <derivirana_varijabla naziv="DomainObject.Predmet.ProtustrankaFormatedWithAdressOIB_1"> TURBO SEDAM d.o.o., OIB 41448866788, Dubrava 35, 10000 Zagreb zastupanog po punomoćniku ALEN ĆELO; SVEN STRASSENBURG</derivirana_varijabla>
  </DomainObject.Predmet.ProtustrankaFormatedWithAdressOIB>
  <DomainObject.Predmet.ProtustrankaWithAdress>
    <izvorni_sadrzaj>TURBO SEDAM d.o.o. Dubrava 35, 10000 Zagreb</izvorni_sadrzaj>
    <derivirana_varijabla naziv="DomainObject.Predmet.ProtustrankaWithAdress_1">TURBO SEDAM d.o.o. Dubrava 35, 10000 Zagreb</derivirana_varijabla>
  </DomainObject.Predmet.ProtustrankaWithAdress>
  <DomainObject.Predmet.ProtustrankaWithAdressOIB>
    <izvorni_sadrzaj>TURBO SEDAM d.o.o., OIB 41448866788, Dubrava 35, 10000 Zagreb</izvorni_sadrzaj>
    <derivirana_varijabla naziv="DomainObject.Predmet.ProtustrankaWithAdressOIB_1">TURBO SEDAM d.o.o., OIB 41448866788, Dubrava 35, 10000 Zagreb</derivirana_varijabla>
  </DomainObject.Predmet.ProtustrankaWithAdressOIB>
  <DomainObject.Predmet.ProtustrankaNazivFormated>
    <izvorni_sadrzaj>TURBO SEDAM d.o.o.</izvorni_sadrzaj>
    <derivirana_varijabla naziv="DomainObject.Predmet.ProtustrankaNazivFormated_1">TURBO SEDAM d.o.o.</derivirana_varijabla>
  </DomainObject.Predmet.ProtustrankaNazivFormated>
  <DomainObject.Predmet.ProtustrankaNazivFormatedOIB>
    <izvorni_sadrzaj>TURBO SEDAM d.o.o., OIB 41448866788</izvorni_sadrzaj>
    <derivirana_varijabla naziv="DomainObject.Predmet.ProtustrankaNazivFormatedOIB_1">TURBO SEDAM d.o.o., OIB 41448866788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TURBO SEDAM d.o.o. zastupanog po punomoćniku ALEN ĆELO; SVEN STRASSENBURG</item>
    </izvorni_sadrzaj>
    <derivirana_varijabla naziv="DomainObject.Predmet.ProtuStrankaListFormated_1">
      <item>TURBO SEDAM d.o.o. zastupanog po punomoćniku ALEN ĆELO; SVEN STRASSENBURG</item>
    </derivirana_varijabla>
  </DomainObject.Predmet.ProtuStrankaListFormated>
  <DomainObject.Predmet.ProtuStrankaListFormatedOIB>
    <izvorni_sadrzaj>
      <item>TURBO SEDAM d.o.o., OIB 41448866788 zastupanog po punomoćniku ALEN ĆELO; SVEN STRASSENBURG</item>
    </izvorni_sadrzaj>
    <derivirana_varijabla naziv="DomainObject.Predmet.ProtuStrankaListFormatedOIB_1">
      <item>TURBO SEDAM d.o.o., OIB 41448866788 zastupanog po punomoćniku ALEN ĆELO; SVEN STRASSENBURG</item>
    </derivirana_varijabla>
  </DomainObject.Predmet.ProtuStrankaListFormatedOIB>
  <DomainObject.Predmet.ProtuStrankaListFormatedWithAdress>
    <izvorni_sadrzaj>
      <item>TURBO SEDAM d.o.o., Dubrava 35, 10000 Zagreb zastupanog po punomoćniku ALEN ĆELO; SVEN STRASSENBURG</item>
    </izvorni_sadrzaj>
    <derivirana_varijabla naziv="DomainObject.Predmet.ProtuStrankaListFormatedWithAdress_1">
      <item>TURBO SEDAM d.o.o., Dubrava 35, 10000 Zagreb zastupanog po punomoćniku ALEN ĆELO; SVEN STRASSENBURG</item>
    </derivirana_varijabla>
  </DomainObject.Predmet.ProtuStrankaListFormatedWithAdress>
  <DomainObject.Predmet.ProtuStrankaListFormatedWithAdressOIB>
    <izvorni_sadrzaj>
      <item>TURBO SEDAM d.o.o., OIB 41448866788, Dubrava 35, 10000 Zagreb zastupanog po punomoćniku ALEN ĆELO; SVEN STRASSENBURG</item>
    </izvorni_sadrzaj>
    <derivirana_varijabla naziv="DomainObject.Predmet.ProtuStrankaListFormatedWithAdressOIB_1">
      <item>TURBO SEDAM d.o.o., OIB 41448866788, Dubrava 35, 10000 Zagreb zastupanog po punomoćniku ALEN ĆELO; SVEN STRASSENBURG</item>
    </derivirana_varijabla>
  </DomainObject.Predmet.ProtuStrankaListFormatedWithAdressOIB>
  <DomainObject.Predmet.ProtuStrankaListNazivFormated>
    <izvorni_sadrzaj>
      <item>TURBO SEDAM d.o.o.</item>
    </izvorni_sadrzaj>
    <derivirana_varijabla naziv="DomainObject.Predmet.ProtuStrankaListNazivFormated_1">
      <item>TURBO SEDAM d.o.o.</item>
    </derivirana_varijabla>
  </DomainObject.Predmet.ProtuStrankaListNazivFormated>
  <DomainObject.Predmet.ProtuStrankaListNazivFormatedOIB>
    <izvorni_sadrzaj>
      <item>TURBO SEDAM d.o.o., OIB 41448866788</item>
    </izvorni_sadrzaj>
    <derivirana_varijabla naziv="DomainObject.Predmet.ProtuStrankaListNazivFormatedOIB_1">
      <item>TURBO SEDAM d.o.o., OIB 41448866788</item>
    </derivirana_varijabla>
  </DomainObject.Predmet.ProtuStrankaListNazivFormatedOIB>
  <DomainObject.Predmet.OstaliListFormated>
    <izvorni_sadrzaj>
      <item>ALEN ĆELO punomoćnik sudionika u postupku TURBO SEDAM d.o.o.</item>
      <item>SVEN STRASSENBURG punomoćnik sudionika u postupku TURBO SEDAM d.o.o.</item>
    </izvorni_sadrzaj>
    <derivirana_varijabla naziv="DomainObject.Predmet.OstaliListFormated_1">
      <item>ALEN ĆELO punomoćnik sudionika u postupku TURBO SEDAM d.o.o.</item>
      <item>SVEN STRASSENBURG punomoćnik sudionika u postupku TURBO SEDAM d.o.o.</item>
    </derivirana_varijabla>
  </DomainObject.Predmet.OstaliListFormated>
  <DomainObject.Predmet.OstaliListFormatedOIB>
    <izvorni_sadrzaj>
      <item>ALEN ĆELO, OIB 29877388641 punomoćnik sudionika u postupku TURBO SEDAM d.o.o.</item>
      <item>SVEN STRASSENBURG, OIB 47915037023 punomoćnik sudionika u postupku TURBO SEDAM d.o.o.</item>
    </izvorni_sadrzaj>
    <derivirana_varijabla naziv="DomainObject.Predmet.OstaliListFormatedOIB_1">
      <item>ALEN ĆELO, OIB 29877388641 punomoćnik sudionika u postupku TURBO SEDAM d.o.o.</item>
      <item>SVEN STRASSENBURG, OIB 47915037023 punomoćnik sudionika u postupku TURBO SEDAM d.o.o.</item>
    </derivirana_varijabla>
  </DomainObject.Predmet.OstaliListFormatedOIB>
  <DomainObject.Predmet.OstaliListFormatedWithAdress>
    <izvorni_sadrzaj>
      <item>ALEN ĆELO, Mihalj 86, 20357 Mihalj punomoćnik sudionika u postupku TURBO SEDAM d.o.o.</item>
      <item>SVEN STRASSENBURG, Kettenstrasse 27, Vittstock/Dosse punomoćnik sudionika u postupku TURBO SEDAM d.o.o.</item>
    </izvorni_sadrzaj>
    <derivirana_varijabla naziv="DomainObject.Predmet.OstaliListFormatedWithAdress_1">
      <item>ALEN ĆELO, Mihalj 86, 20357 Mihalj punomoćnik sudionika u postupku TURBO SEDAM d.o.o.</item>
      <item>SVEN STRASSENBURG, Kettenstrasse 27, Vittstock/Dosse punomoćnik sudionika u postupku TURBO SEDAM d.o.o.</item>
    </derivirana_varijabla>
  </DomainObject.Predmet.OstaliListFormatedWithAdress>
  <DomainObject.Predmet.OstaliListFormatedWithAdressOIB>
    <izvorni_sadrzaj>
      <item>ALEN ĆELO, OIB 29877388641, Mihalj 86, 20357 Mihalj punomoćnik sudionika u postupku TURBO SEDAM d.o.o.</item>
      <item>SVEN STRASSENBURG, OIB 47915037023, Kettenstrasse 27, Vittstock/Dosse punomoćnik sudionika u postupku TURBO SEDAM d.o.o.</item>
    </izvorni_sadrzaj>
    <derivirana_varijabla naziv="DomainObject.Predmet.OstaliListFormatedWithAdressOIB_1">
      <item>ALEN ĆELO, OIB 29877388641, Mihalj 86, 20357 Mihalj punomoćnik sudionika u postupku TURBO SEDAM d.o.o.</item>
      <item>SVEN STRASSENBURG, OIB 47915037023, Kettenstrasse 27, Vittstock/Dosse punomoćnik sudionika u postupku TURBO SEDAM d.o.o.</item>
    </derivirana_varijabla>
  </DomainObject.Predmet.OstaliListFormatedWithAdressOIB>
  <DomainObject.Predmet.OstaliListNazivFormated>
    <izvorni_sadrzaj>
      <item>ALEN ĆELO</item>
      <item>SVEN STRASSENBURG</item>
    </izvorni_sadrzaj>
    <derivirana_varijabla naziv="DomainObject.Predmet.OstaliListNazivFormated_1">
      <item>ALEN ĆELO</item>
      <item>SVEN STRASSENBURG</item>
    </derivirana_varijabla>
  </DomainObject.Predmet.OstaliListNazivFormated>
  <DomainObject.Predmet.OstaliListNazivFormatedOIB>
    <izvorni_sadrzaj>
      <item>ALEN ĆELO, OIB 29877388641</item>
      <item>SVEN STRASSENBURG, OIB 47915037023</item>
    </izvorni_sadrzaj>
    <derivirana_varijabla naziv="DomainObject.Predmet.OstaliListNazivFormatedOIB_1">
      <item>ALEN ĆELO, OIB 29877388641</item>
      <item>SVEN STRASSENBURG, OIB 47915037023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TURBO SEDAM d.o.o.</izvorni_sadrzaj>
    <derivirana_varijabla naziv="DomainObject.Predmet.ProtustrankaIDrugi_1">TURBO SEDAM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TURBO SEDAM d.o.o., OIB 41448866788, Dubrava 35, 10000 Zagreb</izvorni_sadrzaj>
    <derivirana_varijabla naziv="DomainObject.Predmet.ProtustrankaIDrugiAdressOIB_1">TURBO SEDAM d.o.o., OIB 41448866788, Dubrava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TURBO SEDAM d.o.o.</item>
      <item>ALEN ĆELO</item>
      <item>SVEN STRASSENBURG</item>
    </izvorni_sadrzaj>
    <derivirana_varijabla naziv="DomainObject.Predmet.SudioniciListNaziv_1">
      <item>FINA Regionalni centar Zagreb</item>
      <item>TURBO SEDAM d.o.o.</item>
      <item>ALEN ĆELO</item>
      <item>SVEN STRASSENBURG</item>
    </derivirana_varijabla>
  </DomainObject.Predmet.SudioniciListNaziv>
  <DomainObject.Predmet.SudioniciListAdressOIB>
    <izvorni_sadrzaj>
      <item>FINA Regionalni centar Zagreb, OIB 85821130368, Trg svibanjskih žrtava 1995. 1,10000 Zagreb</item>
      <item>TURBO SEDAM d.o.o., OIB 41448866788, Dubrava 35,10000 Zagreb</item>
      <item>ALEN ĆELO, OIB 29877388641, Mihalj 86,20357 Mihalj</item>
      <item>SVEN STRASSENBURG, OIB 47915037023, Kettenstrasse 27,Vittstock/Dosse</item>
    </izvorni_sadrzaj>
    <derivirana_varijabla naziv="DomainObject.Predmet.SudioniciListAdressOIB_1">
      <item>FINA Regionalni centar Zagreb, OIB 85821130368, Trg svibanjskih žrtava 1995. 1,10000 Zagreb</item>
      <item>TURBO SEDAM d.o.o., OIB 41448866788, Dubrava 35,10000 Zagreb</item>
      <item>ALEN ĆELO, OIB 29877388641, Mihalj 86,20357 Mihalj</item>
      <item>SVEN STRASSENBURG, OIB 47915037023, Kettenstrasse 27,Vittstock/Dosse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41448866788</item>
      <item>, OIB 29877388641</item>
      <item>, OIB 47915037023</item>
    </izvorni_sadrzaj>
    <derivirana_varijabla naziv="DomainObject.Predmet.SudioniciListNazivOIB_1">
      <item>, OIB 85821130368</item>
      <item>, OIB 41448866788</item>
      <item>, OIB 29877388641</item>
      <item>, OIB 47915037023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0D630-A7FC-473B-8137-5DB4FBF93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794</properties:Words>
  <properties:Characters>4161</properties:Characters>
  <properties:Lines>91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2017-07-04T13:37:00Z</dcterms:created>
  <dc:creator>x</dc:creator>
  <cp:lastModifiedBy>Ivana Stampf</cp:lastModifiedBy>
  <cp:lastPrinted>2017-01-31T09:15:00Z</cp:lastPrinted>
  <dcterms:modified xmlns:xsi="http://www.w3.org/2001/XMLSchema-instance" xsi:type="dcterms:W3CDTF">2017-07-07T08:28:00Z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