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215c" w14:paraId="c59215c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64180">
        <w:t>2555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1138A7" w:rsidRPr="001138A7">
        <w:rPr>
          <w:b/>
        </w:rPr>
        <w:t>FIM PROCURATIO j.d.o.o.</w:t>
      </w:r>
      <w:r w:rsidRPr="004B14C7">
        <w:rPr>
          <w:b/>
        </w:rPr>
        <w:t xml:space="preserve">, </w:t>
      </w:r>
      <w:proofErr w:type="spellStart"/>
      <w:r w:rsidR="001138A7" w:rsidRPr="001138A7">
        <w:rPr>
          <w:b/>
        </w:rPr>
        <w:t>Gotalovečka</w:t>
      </w:r>
      <w:proofErr w:type="spellEnd"/>
      <w:r w:rsidR="001138A7" w:rsidRPr="001138A7">
        <w:rPr>
          <w:b/>
        </w:rPr>
        <w:t xml:space="preserve"> 4</w:t>
      </w:r>
      <w:r w:rsidR="00DF18EB" w:rsidRPr="00DF18EB">
        <w:rPr>
          <w:b/>
        </w:rPr>
        <w:t>, Zagreb</w:t>
      </w:r>
      <w:r w:rsidRPr="004B14C7">
        <w:rPr>
          <w:b/>
        </w:rPr>
        <w:t xml:space="preserve">, </w:t>
      </w:r>
      <w:r w:rsidR="00B20950">
        <w:rPr>
          <w:b/>
        </w:rPr>
        <w:t>MBS</w:t>
      </w:r>
      <w:r w:rsidR="00DF18EB" w:rsidRPr="00DF18EB">
        <w:rPr>
          <w:b/>
        </w:rPr>
        <w:t xml:space="preserve">: </w:t>
      </w:r>
      <w:r w:rsidR="001138A7" w:rsidRPr="001138A7">
        <w:rPr>
          <w:b/>
        </w:rPr>
        <w:t>080868533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1138A7" w:rsidRPr="001138A7">
        <w:rPr>
          <w:b/>
        </w:rPr>
        <w:t>56234219816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138A7">
        <w:rPr>
          <w:b/>
        </w:rPr>
        <w:t xml:space="preserve">FIM PROCURATIO j.d.o.o., </w:t>
      </w:r>
      <w:proofErr w:type="spellStart"/>
      <w:r w:rsidR="001138A7">
        <w:rPr>
          <w:b/>
        </w:rPr>
        <w:t>Gotalovečka</w:t>
      </w:r>
      <w:proofErr w:type="spellEnd"/>
      <w:r w:rsidR="001138A7">
        <w:rPr>
          <w:b/>
        </w:rPr>
        <w:t xml:space="preserve"> 4, Zagreb, MBS: 080868533, OIB: 56234219816</w:t>
      </w:r>
      <w:r>
        <w:t xml:space="preserve">, iznosi </w:t>
      </w:r>
      <w:r w:rsidR="001138A7">
        <w:t>39.856,77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DF152B" w:rsidRPr="00DF152B">
        <w:t xml:space="preserve">Filip </w:t>
      </w:r>
      <w:proofErr w:type="spellStart"/>
      <w:r w:rsidR="00DF152B" w:rsidRPr="00DF152B">
        <w:t>Mohenski</w:t>
      </w:r>
      <w:proofErr w:type="spellEnd"/>
      <w:r w:rsidR="00DF152B" w:rsidRPr="00DF152B">
        <w:t>, OIB: 28071729234</w:t>
      </w:r>
      <w:r w:rsidR="00D67238">
        <w:t xml:space="preserve">, </w:t>
      </w:r>
      <w:r w:rsidR="00DF152B" w:rsidRPr="00DF152B">
        <w:t xml:space="preserve">Zagreb, </w:t>
      </w:r>
      <w:proofErr w:type="spellStart"/>
      <w:r w:rsidR="00DF152B" w:rsidRPr="00DF152B">
        <w:t>Gotalovečka</w:t>
      </w:r>
      <w:proofErr w:type="spellEnd"/>
      <w:r w:rsidR="00DF152B" w:rsidRPr="00DF152B">
        <w:t xml:space="preserve"> 4</w:t>
      </w:r>
      <w:r w:rsidR="00FD2677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F072B5">
        <w:t>5</w:t>
      </w:r>
      <w:r w:rsidR="00464180">
        <w:t>55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CB2F8C">
        <w:t>a</w:t>
      </w:r>
      <w:r>
        <w:t xml:space="preserve"> z</w:t>
      </w:r>
      <w:r w:rsidR="00CB2F8C">
        <w:t>a zastupanje dužnika po zakonu,</w:t>
      </w:r>
      <w:r>
        <w:t xml:space="preserve">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39C" w:rsidR="0064239C">
      <w:r>
        <w:separator/>
      </w:r>
    </w:p>
  </w:endnote>
  <w:endnote w:id="0" w:type="continuationSeparator">
    <w:p w:rsidRDefault="0064239C" w:rsidR="00642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39C" w:rsidR="0064239C">
      <w:r>
        <w:separator/>
      </w:r>
    </w:p>
  </w:footnote>
  <w:footnote w:id="0" w:type="continuationSeparator">
    <w:p w:rsidRDefault="0064239C" w:rsidR="006423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5D0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6C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8A7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52E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4180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239C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0950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2F8C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52B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072B5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D2677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36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3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6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36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3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6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St-2555/2016</izvorni_sadrzaj>
    <derivirana_varijabla naziv="DomainObject.Predmet.OznakaBroj_1">St-2555/2016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FIM PROCURATIO j.d.o.o. za trgovinu i usluge</izvorni_sadrzaj>
    <derivirana_varijabla naziv="DomainObject.Predmet.ProtustrankaFormated_1">  FIM PROCURATIO j.d.o.o. za trgovinu i usluge</derivirana_varijabla>
  </DomainObject.Predmet.ProtustrankaFormated>
  <DomainObject.Predmet.ProtustrankaFormatedOIB>
    <izvorni_sadrzaj>  FIM PROCURATIO j.d.o.o. za trgovinu i usluge, OIB 56234219816</izvorni_sadrzaj>
    <derivirana_varijabla naziv="DomainObject.Predmet.ProtustrankaFormatedOIB_1">  FIM PROCURATIO j.d.o.o. za trgovinu i usluge, OIB 56234219816</derivirana_varijabla>
  </DomainObject.Predmet.ProtustrankaFormatedOIB>
  <DomainObject.Predmet.ProtustrankaFormatedWithAdress>
    <izvorni_sadrzaj> FIM PROCURATIO j.d.o.o. za trgovinu i usluge, Gotalovečka 4, 10000 Zagreb</izvorni_sadrzaj>
    <derivirana_varijabla naziv="DomainObject.Predmet.ProtustrankaFormatedWithAdress_1"> FIM PROCURATIO j.d.o.o. za trgovinu i usluge, Gotalovečka 4, 10000 Zagreb</derivirana_varijabla>
  </DomainObject.Predmet.ProtustrankaFormatedWithAdress>
  <DomainObject.Predmet.ProtustrankaFormatedWithAdressOIB>
    <izvorni_sadrzaj> FIM PROCURATIO j.d.o.o. za trgovinu i usluge, OIB 56234219816, Gotalovečka 4, 10000 Zagreb</izvorni_sadrzaj>
    <derivirana_varijabla naziv="DomainObject.Predmet.ProtustrankaFormatedWithAdressOIB_1"> FIM PROCURATIO j.d.o.o. za trgovinu i usluge, OIB 56234219816, Gotalovečka 4, 10000 Zagreb</derivirana_varijabla>
  </DomainObject.Predmet.ProtustrankaFormatedWithAdressOIB>
  <DomainObject.Predmet.ProtustrankaWithAdress>
    <izvorni_sadrzaj>FIM PROCURATIO j.d.o.o. za trgovinu i usluge Gotalovečka 4, 10000 Zagreb</izvorni_sadrzaj>
    <derivirana_varijabla naziv="DomainObject.Predmet.ProtustrankaWithAdress_1">FIM PROCURATIO j.d.o.o. za trgovinu i usluge Gotalovečka 4, 10000 Zagreb</derivirana_varijabla>
  </DomainObject.Predmet.ProtustrankaWithAdress>
  <DomainObject.Predmet.ProtustrankaWithAdressOIB>
    <izvorni_sadrzaj>FIM PROCURATIO j.d.o.o. za trgovinu i usluge, OIB 56234219816, Gotalovečka 4, 10000 Zagreb</izvorni_sadrzaj>
    <derivirana_varijabla naziv="DomainObject.Predmet.ProtustrankaWithAdressOIB_1">FIM PROCURATIO j.d.o.o. za trgovinu i usluge, OIB 56234219816, Gotalovečka 4, 10000 Zagreb</derivirana_varijabla>
  </DomainObject.Predmet.ProtustrankaWithAdressOIB>
  <DomainObject.Predmet.ProtustrankaNazivFormated>
    <izvorni_sadrzaj>FIM PROCURATIO j.d.o.o. za trgovinu i usluge</izvorni_sadrzaj>
    <derivirana_varijabla naziv="DomainObject.Predmet.ProtustrankaNazivFormated_1">FIM PROCURATIO j.d.o.o. za trgovinu i usluge</derivirana_varijabla>
  </DomainObject.Predmet.ProtustrankaNazivFormated>
  <DomainObject.Predmet.ProtustrankaNazivFormatedOIB>
    <izvorni_sadrzaj>FIM PROCURATIO j.d.o.o. za trgovinu i usluge, OIB 56234219816</izvorni_sadrzaj>
    <derivirana_varijabla naziv="DomainObject.Predmet.ProtustrankaNazivFormatedOIB_1">FIM PROCURATIO j.d.o.o. za trgovinu i usluge, OIB 56234219816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FIM PROCURATIO j.d.o.o. za trgovinu i usluge</item>
    </izvorni_sadrzaj>
    <derivirana_varijabla naziv="DomainObject.Predmet.ProtuStrankaListFormated_1">
      <item>FIM PROCURATIO j.d.o.o. za trgovinu i usluge</item>
    </derivirana_varijabla>
  </DomainObject.Predmet.ProtuStrankaListFormated>
  <DomainObject.Predmet.ProtuStrankaListFormatedOIB>
    <izvorni_sadrzaj>
      <item>FIM PROCURATIO j.d.o.o. za trgovinu i usluge, OIB 56234219816</item>
    </izvorni_sadrzaj>
    <derivirana_varijabla naziv="DomainObject.Predmet.ProtuStrankaListFormatedOIB_1">
      <item>FIM PROCURATIO j.d.o.o. za trgovinu i usluge, OIB 56234219816</item>
    </derivirana_varijabla>
  </DomainObject.Predmet.ProtuStrankaListFormatedOIB>
  <DomainObject.Predmet.ProtuStrankaListFormatedWithAdress>
    <izvorni_sadrzaj>
      <item>FIM PROCURATIO j.d.o.o. za trgovinu i usluge, Gotalovečka 4, 10000 Zagreb</item>
    </izvorni_sadrzaj>
    <derivirana_varijabla naziv="DomainObject.Predmet.ProtuStrankaListFormatedWithAdress_1">
      <item>FIM PROCURATIO j.d.o.o. za trgovinu i usluge, Gotalovečka 4, 10000 Zagreb</item>
    </derivirana_varijabla>
  </DomainObject.Predmet.ProtuStrankaListFormatedWithAdress>
  <DomainObject.Predmet.ProtuStrankaListFormatedWithAdressOIB>
    <izvorni_sadrzaj>
      <item>FIM PROCURATIO j.d.o.o. za trgovinu i usluge, OIB 56234219816, Gotalovečka 4, 10000 Zagreb</item>
    </izvorni_sadrzaj>
    <derivirana_varijabla naziv="DomainObject.Predmet.ProtuStrankaListFormatedWithAdressOIB_1">
      <item>FIM PROCURATIO j.d.o.o. za trgovinu i usluge, OIB 56234219816, Gotalovečka 4, 10000 Zagreb</item>
    </derivirana_varijabla>
  </DomainObject.Predmet.ProtuStrankaListFormatedWithAdressOIB>
  <DomainObject.Predmet.ProtuStrankaListNazivFormated>
    <izvorni_sadrzaj>
      <item>FIM PROCURATIO j.d.o.o. za trgovinu i usluge</item>
    </izvorni_sadrzaj>
    <derivirana_varijabla naziv="DomainObject.Predmet.ProtuStrankaListNazivFormated_1">
      <item>FIM PROCURATIO j.d.o.o. za trgovinu i usluge</item>
    </derivirana_varijabla>
  </DomainObject.Predmet.ProtuStrankaListNazivFormated>
  <DomainObject.Predmet.ProtuStrankaListNazivFormatedOIB>
    <izvorni_sadrzaj>
      <item>FIM PROCURATIO j.d.o.o. za trgovinu i usluge, OIB 56234219816</item>
    </izvorni_sadrzaj>
    <derivirana_varijabla naziv="DomainObject.Predmet.ProtuStrankaListNazivFormatedOIB_1">
      <item>FIM PROCURATIO j.d.o.o. za trgovinu i usluge, OIB 56234219816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FIM PROCURATIO j.d.o.o. za trgovinu i usluge</izvorni_sadrzaj>
    <derivirana_varijabla naziv="DomainObject.Predmet.ProtustrankaIDrugi_1">FIM PROCURATIO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FIM PROCURATIO j.d.o.o. za trgovinu i usluge, OIB 56234219816, Gotalovečka 4, 10000 Zagreb</izvorni_sadrzaj>
    <derivirana_varijabla naziv="DomainObject.Predmet.ProtustrankaIDrugiAdressOIB_1">FIM PROCURATIO j.d.o.o. za trgovinu i usluge, OIB 56234219816, Gotalovečka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FIM PROCURATIO j.d.o.o. za trgovinu i usluge</item>
      <item>FINA Regionalni centar Zagreb</item>
    </izvorni_sadrzaj>
    <derivirana_varijabla naziv="DomainObject.Predmet.SudioniciListNaziv_1">
      <item>FIM PROCURATIO j.d.o.o. za trgovinu i usluge</item>
      <item>FINA Regionalni centar Zagreb</item>
    </derivirana_varijabla>
  </DomainObject.Predmet.SudioniciListNaziv>
  <DomainObject.Predmet.SudioniciListAdressOIB>
    <izvorni_sadrzaj>
      <item>FIM PROCURATIO j.d.o.o. za trgovinu i usluge, OIB 56234219816, Gotalovečka 4,10000 Zagreb</item>
      <item>FINA Regionalni centar Zagreb, OIB 85821130368, Trg svibanjskih žrtava 1995. br. 1,10000 Zagreb</item>
    </izvorni_sadrzaj>
    <derivirana_varijabla naziv="DomainObject.Predmet.SudioniciListAdressOIB_1">
      <item>FIM PROCURATIO j.d.o.o. za trgovinu i usluge, OIB 56234219816, Gotalovečka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56234219816</item>
      <item>, OIB 85821130368</item>
    </izvorni_sadrzaj>
    <derivirana_varijabla naziv="DomainObject.Predmet.SudioniciListNazivOIB_1">
      <item>, OIB 56234219816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1933</properties:Characters>
  <properties:Lines>48</properties:Lines>
  <properties:Paragraphs>16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2016-10-26T07:28:00Z</dcterms:modified>
  <cp:revision>113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