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37638" w14:paraId="4c37638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7220" w:rsidP="00067220" w:rsidR="00067220" w:rsidRPr="002365A1">
      <w:pPr>
        <w:pStyle w:val="Naslov1"/>
        <w:jc w:val="right"/>
        <w:rPr>
          <w:rFonts w:cs="Times New Roman" w:hAnsi="Times New Roman" w:ascii="Times New Roman"/>
          <w:b w:val="false"/>
          <w:sz w:val="24"/>
          <w:szCs w:val="24"/>
        </w:rPr>
      </w:pP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>
        <w:rPr>
          <w:rFonts w:cs="Times New Roman" w:hAnsi="Times New Roman" w:ascii="Times New Roman"/>
          <w:b w:val="false"/>
          <w:sz w:val="24"/>
          <w:szCs w:val="24"/>
        </w:rPr>
        <w:t>2374/2018</w:t>
      </w:r>
    </w:p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067220">
        <w:t xml:space="preserve">SITJE d.o.o., Zagreb, 3. </w:t>
      </w:r>
      <w:proofErr w:type="spellStart"/>
      <w:r w:rsidR="00067220">
        <w:t>Resnik</w:t>
      </w:r>
      <w:proofErr w:type="spellEnd"/>
      <w:r w:rsidR="00067220">
        <w:t xml:space="preserve"> 1, OIB: 37595987247</w:t>
      </w:r>
      <w:r w:rsidR="005A25CC">
        <w:t>,</w:t>
      </w:r>
      <w:r w:rsidR="00424E38">
        <w:t xml:space="preserve"> </w:t>
      </w:r>
      <w:r w:rsidR="003C5353" w:rsidRPr="002365A1">
        <w:t xml:space="preserve"> </w:t>
      </w:r>
      <w:r w:rsidR="00067220">
        <w:t>23. siječnja 2019</w:t>
      </w:r>
      <w:r w:rsidR="00EF05B7">
        <w:t>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067220">
        <w:t xml:space="preserve">SITJE d.o.o., Zagreb, 3. </w:t>
      </w:r>
      <w:proofErr w:type="spellStart"/>
      <w:r w:rsidR="00067220">
        <w:t>Resnik</w:t>
      </w:r>
      <w:proofErr w:type="spellEnd"/>
      <w:r w:rsidR="00067220">
        <w:t xml:space="preserve"> 1, OIB: 37595987247,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067220">
        <w:t>20. veljače 2019</w:t>
      </w:r>
      <w:r w:rsidR="00957736">
        <w:t>.</w:t>
      </w:r>
      <w:r>
        <w:t xml:space="preserve"> u </w:t>
      </w:r>
      <w:r w:rsidR="00067220">
        <w:t>10,00</w:t>
      </w:r>
      <w:r w:rsidR="00397FAA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</w:t>
      </w:r>
      <w:r w:rsidR="005A25CC">
        <w:rPr>
          <w:u w:val="single"/>
        </w:rPr>
        <w:t>potvrdu o blokadi i stanju računa dužnika,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067220" w:rsidR="005A25CC">
      <w:pPr>
        <w:pStyle w:val="Odlomakpopisa"/>
        <w:numPr>
          <w:ilvl w:val="1"/>
          <w:numId w:val="6"/>
        </w:numPr>
        <w:jc w:val="both"/>
      </w:pPr>
      <w:r>
        <w:t>dužnik</w:t>
      </w:r>
      <w:r w:rsidR="005A25CC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067220">
        <w:t>23. siječnja 2019.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F0751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1C0" w:rsidR="00D061C0">
      <w:r>
        <w:separator/>
      </w:r>
    </w:p>
  </w:endnote>
  <w:endnote w:id="0" w:type="continuationSeparator">
    <w:p w:rsidRDefault="00D061C0" w:rsidR="00D06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1C0" w:rsidR="00D061C0">
      <w:r>
        <w:separator/>
      </w:r>
    </w:p>
  </w:footnote>
  <w:footnote w:id="0" w:type="continuationSeparator">
    <w:p w:rsidRDefault="00D061C0" w:rsidR="00D061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17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67220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97FAA"/>
    <w:rsid w:val="003C5353"/>
    <w:rsid w:val="003E2A9C"/>
    <w:rsid w:val="003E78E9"/>
    <w:rsid w:val="004050F4"/>
    <w:rsid w:val="00424E38"/>
    <w:rsid w:val="00426C08"/>
    <w:rsid w:val="004277E0"/>
    <w:rsid w:val="00432038"/>
    <w:rsid w:val="0047505D"/>
    <w:rsid w:val="0048407F"/>
    <w:rsid w:val="004B1855"/>
    <w:rsid w:val="004D230A"/>
    <w:rsid w:val="004D253F"/>
    <w:rsid w:val="004D66B2"/>
    <w:rsid w:val="0051427F"/>
    <w:rsid w:val="00525D5A"/>
    <w:rsid w:val="00542324"/>
    <w:rsid w:val="00552D60"/>
    <w:rsid w:val="00554276"/>
    <w:rsid w:val="00563A60"/>
    <w:rsid w:val="00576FF2"/>
    <w:rsid w:val="00594DA0"/>
    <w:rsid w:val="00595619"/>
    <w:rsid w:val="005A25CC"/>
    <w:rsid w:val="005B4F2D"/>
    <w:rsid w:val="005C121F"/>
    <w:rsid w:val="005E50A2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9554D"/>
    <w:rsid w:val="00896A23"/>
    <w:rsid w:val="008B2C5A"/>
    <w:rsid w:val="008D2A7C"/>
    <w:rsid w:val="008E15B2"/>
    <w:rsid w:val="008E42C6"/>
    <w:rsid w:val="008F2BD4"/>
    <w:rsid w:val="00957736"/>
    <w:rsid w:val="00975AD0"/>
    <w:rsid w:val="009A1085"/>
    <w:rsid w:val="009A2D0F"/>
    <w:rsid w:val="00A0682A"/>
    <w:rsid w:val="00A10DFD"/>
    <w:rsid w:val="00A1546E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83646"/>
    <w:rsid w:val="00B918B5"/>
    <w:rsid w:val="00B93138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E64A6"/>
    <w:rsid w:val="00CF0751"/>
    <w:rsid w:val="00CF7145"/>
    <w:rsid w:val="00D061C0"/>
    <w:rsid w:val="00D1754D"/>
    <w:rsid w:val="00D43EFA"/>
    <w:rsid w:val="00D735AB"/>
    <w:rsid w:val="00D815A2"/>
    <w:rsid w:val="00D971AC"/>
    <w:rsid w:val="00DD48F5"/>
    <w:rsid w:val="00DE470E"/>
    <w:rsid w:val="00DE5732"/>
    <w:rsid w:val="00DE5FCD"/>
    <w:rsid w:val="00E22682"/>
    <w:rsid w:val="00E305DE"/>
    <w:rsid w:val="00E4662E"/>
    <w:rsid w:val="00E8173F"/>
    <w:rsid w:val="00E95616"/>
    <w:rsid w:val="00EE5E77"/>
    <w:rsid w:val="00EF05B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17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7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73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7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7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17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7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73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7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7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2374</izvorni_sadrzaj>
    <derivirana_varijabla naziv="DomainObject.Predmet.Broj_1">2374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St-2374/2018</izvorni_sadrzaj>
    <derivirana_varijabla naziv="DomainObject.Predmet.OznakaBroj_1">St-2374/2018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SITJE d.o.o. zastupanog po punomoćniku Kristijan Kukas</izvorni_sadrzaj>
    <derivirana_varijabla naziv="DomainObject.Predmet.ProtustrankaFormated_1">  SITJE d.o.o. zastupanog po punomoćniku Kristijan Kukas</derivirana_varijabla>
  </DomainObject.Predmet.ProtustrankaFormated>
  <DomainObject.Predmet.ProtustrankaFormatedOIB>
    <izvorni_sadrzaj>  SITJE d.o.o., OIB 37595987247 zastupanog po punomoćniku Kristijan Kukas</izvorni_sadrzaj>
    <derivirana_varijabla naziv="DomainObject.Predmet.ProtustrankaFormatedOIB_1">  SITJE d.o.o., OIB 37595987247 zastupanog po punomoćniku Kristijan Kukas</derivirana_varijabla>
  </DomainObject.Predmet.ProtustrankaFormatedOIB>
  <DomainObject.Predmet.ProtustrankaFormatedWithAdress>
    <izvorni_sadrzaj> SITJE d.o.o., 3. Resnik 1, 10000 Zagreb zastupanog po punomoćniku Kristijan Kukas</izvorni_sadrzaj>
    <derivirana_varijabla naziv="DomainObject.Predmet.ProtustrankaFormatedWithAdress_1"> SITJE d.o.o., 3. Resnik 1, 10000 Zagreb zastupanog po punomoćniku Kristijan Kukas</derivirana_varijabla>
  </DomainObject.Predmet.ProtustrankaFormatedWithAdress>
  <DomainObject.Predmet.ProtustrankaFormatedWithAdressOIB>
    <izvorni_sadrzaj> SITJE d.o.o., OIB 37595987247, 3. Resnik 1, 10000 Zagreb zastupanog po punomoćniku Kristijan Kukas</izvorni_sadrzaj>
    <derivirana_varijabla naziv="DomainObject.Predmet.ProtustrankaFormatedWithAdressOIB_1"> SITJE d.o.o., OIB 37595987247, 3. Resnik 1, 10000 Zagreb zastupanog po punomoćniku Kristijan Kukas</derivirana_varijabla>
  </DomainObject.Predmet.ProtustrankaFormatedWithAdressOIB>
  <DomainObject.Predmet.ProtustrankaWithAdress>
    <izvorni_sadrzaj>SITJE d.o.o. 3. Resnik 1, 10000 Zagreb</izvorni_sadrzaj>
    <derivirana_varijabla naziv="DomainObject.Predmet.ProtustrankaWithAdress_1">SITJE d.o.o. 3. Resnik 1, 10000 Zagreb</derivirana_varijabla>
  </DomainObject.Predmet.ProtustrankaWithAdress>
  <DomainObject.Predmet.ProtustrankaWithAdressOIB>
    <izvorni_sadrzaj>SITJE d.o.o., OIB 37595987247, 3. Resnik 1, 10000 Zagreb</izvorni_sadrzaj>
    <derivirana_varijabla naziv="DomainObject.Predmet.ProtustrankaWithAdressOIB_1">SITJE d.o.o., OIB 37595987247, 3. Resnik 1, 10000 Zagreb</derivirana_varijabla>
  </DomainObject.Predmet.ProtustrankaWithAdressOIB>
  <DomainObject.Predmet.ProtustrankaNazivFormated>
    <izvorni_sadrzaj>SITJE d.o.o.</izvorni_sadrzaj>
    <derivirana_varijabla naziv="DomainObject.Predmet.ProtustrankaNazivFormated_1">SITJE d.o.o.</derivirana_varijabla>
  </DomainObject.Predmet.ProtustrankaNazivFormated>
  <DomainObject.Predmet.ProtustrankaNazivFormatedOIB>
    <izvorni_sadrzaj>SITJE d.o.o., OIB 37595987247</izvorni_sadrzaj>
    <derivirana_varijabla naziv="DomainObject.Predmet.ProtustrankaNazivFormatedOIB_1">SITJE d.o.o., OIB 37595987247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SITJE d.o.o. zastupanog po punomoćniku Kristijan Kukas</item>
    </izvorni_sadrzaj>
    <derivirana_varijabla naziv="DomainObject.Predmet.ProtuStrankaListFormated_1">
      <item>SITJE d.o.o. zastupanog po punomoćniku Kristijan Kukas</item>
    </derivirana_varijabla>
  </DomainObject.Predmet.ProtuStrankaListFormated>
  <DomainObject.Predmet.ProtuStrankaListFormatedOIB>
    <izvorni_sadrzaj>
      <item>SITJE d.o.o., OIB 37595987247 zastupanog po punomoćniku Kristijan Kukas</item>
    </izvorni_sadrzaj>
    <derivirana_varijabla naziv="DomainObject.Predmet.ProtuStrankaListFormatedOIB_1">
      <item>SITJE d.o.o., OIB 37595987247 zastupanog po punomoćniku Kristijan Kukas</item>
    </derivirana_varijabla>
  </DomainObject.Predmet.ProtuStrankaListFormatedOIB>
  <DomainObject.Predmet.ProtuStrankaListFormatedWithAdress>
    <izvorni_sadrzaj>
      <item>SITJE d.o.o., 3. Resnik 1, 10000 Zagreb zastupanog po punomoćniku Kristijan Kukas</item>
    </izvorni_sadrzaj>
    <derivirana_varijabla naziv="DomainObject.Predmet.ProtuStrankaListFormatedWithAdress_1">
      <item>SITJE d.o.o., 3. Resnik 1, 10000 Zagreb zastupanog po punomoćniku Kristijan Kukas</item>
    </derivirana_varijabla>
  </DomainObject.Predmet.ProtuStrankaListFormatedWithAdress>
  <DomainObject.Predmet.ProtuStrankaListFormatedWithAdressOIB>
    <izvorni_sadrzaj>
      <item>SITJE d.o.o., OIB 37595987247, 3. Resnik 1, 10000 Zagreb zastupanog po punomoćniku Kristijan Kukas</item>
    </izvorni_sadrzaj>
    <derivirana_varijabla naziv="DomainObject.Predmet.ProtuStrankaListFormatedWithAdressOIB_1">
      <item>SITJE d.o.o., OIB 37595987247, 3. Resnik 1, 10000 Zagreb zastupanog po punomoćniku Kristijan Kukas</item>
    </derivirana_varijabla>
  </DomainObject.Predmet.ProtuStrankaListFormatedWithAdressOIB>
  <DomainObject.Predmet.ProtuStrankaListNazivFormated>
    <izvorni_sadrzaj>
      <item>SITJE d.o.o.</item>
    </izvorni_sadrzaj>
    <derivirana_varijabla naziv="DomainObject.Predmet.ProtuStrankaListNazivFormated_1">
      <item>SITJE d.o.o.</item>
    </derivirana_varijabla>
  </DomainObject.Predmet.ProtuStrankaListNazivFormated>
  <DomainObject.Predmet.ProtuStrankaListNazivFormatedOIB>
    <izvorni_sadrzaj>
      <item>SITJE d.o.o., OIB 37595987247</item>
    </izvorni_sadrzaj>
    <derivirana_varijabla naziv="DomainObject.Predmet.ProtuStrankaListNazivFormatedOIB_1">
      <item>SITJE d.o.o., OIB 37595987247</item>
    </derivirana_varijabla>
  </DomainObject.Predmet.ProtuStrankaListNazivFormatedOIB>
  <DomainObject.Predmet.OstaliListFormated>
    <izvorni_sadrzaj>
      <item>Kristijan Kukas punomoćnik sudionika u postupku SITJE d.o.o.</item>
    </izvorni_sadrzaj>
    <derivirana_varijabla naziv="DomainObject.Predmet.OstaliListFormated_1">
      <item>Kristijan Kukas punomoćnik sudionika u postupku SITJE d.o.o.</item>
    </derivirana_varijabla>
  </DomainObject.Predmet.OstaliListFormated>
  <DomainObject.Predmet.OstaliListFormatedOIB>
    <izvorni_sadrzaj>
      <item>Kristijan Kukas, OIB 02530468765 punomoćnik sudionika u postupku SITJE d.o.o.</item>
    </izvorni_sadrzaj>
    <derivirana_varijabla naziv="DomainObject.Predmet.OstaliListFormatedOIB_1">
      <item>Kristijan Kukas, OIB 02530468765 punomoćnik sudionika u postupku SITJE d.o.o.</item>
    </derivirana_varijabla>
  </DomainObject.Predmet.OstaliListFormatedOIB>
  <DomainObject.Predmet.OstaliListFormatedWithAdress>
    <izvorni_sadrzaj>
      <item>Kristijan Kukas, III. Resnik 1, 10000 Zagreb punomoćnik sudionika u postupku SITJE d.o.o.</item>
    </izvorni_sadrzaj>
    <derivirana_varijabla naziv="DomainObject.Predmet.OstaliListFormatedWithAdress_1">
      <item>Kristijan Kukas, III. Resnik 1, 10000 Zagreb punomoćnik sudionika u postupku SITJE d.o.o.</item>
    </derivirana_varijabla>
  </DomainObject.Predmet.OstaliListFormatedWithAdress>
  <DomainObject.Predmet.OstaliListFormatedWithAdressOIB>
    <izvorni_sadrzaj>
      <item>Kristijan Kukas, OIB 02530468765, III. Resnik 1, 10000 Zagreb punomoćnik sudionika u postupku SITJE d.o.o.</item>
    </izvorni_sadrzaj>
    <derivirana_varijabla naziv="DomainObject.Predmet.OstaliListFormatedWithAdressOIB_1">
      <item>Kristijan Kukas, OIB 02530468765, III. Resnik 1, 10000 Zagreb punomoćnik sudionika u postupku SITJE d.o.o.</item>
    </derivirana_varijabla>
  </DomainObject.Predmet.OstaliListFormatedWithAdressOIB>
  <DomainObject.Predmet.OstaliListNazivFormated>
    <izvorni_sadrzaj>
      <item>Kristijan Kukas</item>
    </izvorni_sadrzaj>
    <derivirana_varijabla naziv="DomainObject.Predmet.OstaliListNazivFormated_1">
      <item>Kristijan Kukas</item>
    </derivirana_varijabla>
  </DomainObject.Predmet.OstaliListNazivFormated>
  <DomainObject.Predmet.OstaliListNazivFormatedOIB>
    <izvorni_sadrzaj>
      <item>Kristijan Kukas, OIB 02530468765</item>
    </izvorni_sadrzaj>
    <derivirana_varijabla naziv="DomainObject.Predmet.OstaliListNazivFormatedOIB_1">
      <item>Kristijan Kukas, OIB 02530468765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SITJE d.o.o.</izvorni_sadrzaj>
    <derivirana_varijabla naziv="DomainObject.Predmet.ProtustrankaIDrugi_1">SITJE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SITJE d.o.o., OIB 37595987247, 3. Resnik 1, 10000 Zagreb</izvorni_sadrzaj>
    <derivirana_varijabla naziv="DomainObject.Predmet.ProtustrankaIDrugiAdressOIB_1">SITJE d.o.o., OIB 37595987247, 3. Resnik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SITJE d.o.o.</item>
      <item>Kristijan Kukas</item>
    </izvorni_sadrzaj>
    <derivirana_varijabla naziv="DomainObject.Predmet.SudioniciListNaziv_1">
      <item>FINA Regionalni centar Zagreb</item>
      <item>SITJE d.o.o.</item>
      <item>Kristijan Kukas</item>
    </derivirana_varijabla>
  </DomainObject.Predmet.SudioniciListNaziv>
  <DomainObject.Predmet.SudioniciListAdressOIB>
    <izvorni_sadrzaj>
      <item>FINA Regionalni centar Zagreb, OIB 85821130368, Trg svibanjskih žrtava 1995. 1,10000 Zagreb</item>
      <item>SITJE d.o.o., OIB 37595987247, 3. Resnik 1,10000 Zagreb</item>
      <item>Kristijan Kukas, OIB 02530468765, III. Resnik 1,10000 Zagreb</item>
    </izvorni_sadrzaj>
    <derivirana_varijabla naziv="DomainObject.Predmet.SudioniciListAdressOIB_1">
      <item>FINA Regionalni centar Zagreb, OIB 85821130368, Trg svibanjskih žrtava 1995. 1,10000 Zagreb</item>
      <item>SITJE d.o.o., OIB 37595987247, 3. Resnik 1,10000 Zagreb</item>
      <item>Kristijan Kukas, OIB 02530468765, III. Resnik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37595987247</item>
      <item>, OIB 02530468765</item>
    </izvorni_sadrzaj>
    <derivirana_varijabla naziv="DomainObject.Predmet.SudioniciListNazivOIB_1">
      <item>, OIB 85821130368</item>
      <item>, OIB 37595987247</item>
      <item>, OIB 02530468765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215</properties:Words>
  <properties:Characters>1046</properties:Characters>
  <properties:Lines>41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2019-01-23T12:39:00Z</dcterms:created>
  <dc:creator>Korisnik</dc:creator>
  <cp:lastModifiedBy>Draženka Prpić</cp:lastModifiedBy>
  <cp:lastPrinted>2019-01-23T12:39:00Z</cp:lastPrinted>
  <dcterms:modified xmlns:xsi="http://www.w3.org/2001/XMLSchema-instance" xsi:type="dcterms:W3CDTF">2019-01-23T12:39:00Z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(ZAKLJUČAK-ROČIŠTE RADI RASPRAVE O PRETPOSTAVKAMA ZA OTVARANJE STEČAJNOG POSTUPKA-St-2374-18.docx)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